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A067B3C"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B8651A">
        <w:rPr>
          <w:b/>
          <w:noProof/>
          <w:sz w:val="24"/>
        </w:rPr>
        <w:t>29bis</w:t>
      </w:r>
      <w:r w:rsidR="00827B38">
        <w:rPr>
          <w:b/>
          <w:i/>
          <w:noProof/>
          <w:sz w:val="28"/>
        </w:rPr>
        <w:tab/>
      </w:r>
      <w:r w:rsidR="00135010" w:rsidRPr="00135010">
        <w:rPr>
          <w:b/>
          <w:i/>
          <w:noProof/>
          <w:sz w:val="28"/>
        </w:rPr>
        <w:t>R2-2502838</w:t>
      </w:r>
    </w:p>
    <w:p w14:paraId="4A3E6A15" w14:textId="1DF8AD2F" w:rsidR="00827B38" w:rsidRDefault="007768B5" w:rsidP="00827B38">
      <w:pPr>
        <w:pStyle w:val="CRCoverPage"/>
        <w:outlineLvl w:val="0"/>
        <w:rPr>
          <w:b/>
          <w:noProof/>
          <w:sz w:val="24"/>
        </w:rPr>
      </w:pPr>
      <w:r>
        <w:rPr>
          <w:b/>
          <w:noProof/>
          <w:sz w:val="24"/>
        </w:rPr>
        <w:t>Wuhan</w:t>
      </w:r>
      <w:r w:rsidR="004678C3" w:rsidRPr="004678C3">
        <w:rPr>
          <w:b/>
          <w:noProof/>
          <w:sz w:val="24"/>
        </w:rPr>
        <w:t xml:space="preserve">, </w:t>
      </w:r>
      <w:r>
        <w:rPr>
          <w:b/>
          <w:noProof/>
          <w:sz w:val="24"/>
        </w:rPr>
        <w:t>China</w:t>
      </w:r>
      <w:r w:rsidR="004678C3" w:rsidRPr="004678C3">
        <w:rPr>
          <w:b/>
          <w:noProof/>
          <w:sz w:val="24"/>
        </w:rPr>
        <w:t xml:space="preserve">, </w:t>
      </w:r>
      <w:r>
        <w:rPr>
          <w:b/>
          <w:noProof/>
          <w:sz w:val="24"/>
        </w:rPr>
        <w:t>7</w:t>
      </w:r>
      <w:r w:rsidR="004678C3" w:rsidRPr="004678C3">
        <w:rPr>
          <w:b/>
          <w:noProof/>
          <w:sz w:val="24"/>
        </w:rPr>
        <w:t xml:space="preserve"> - </w:t>
      </w:r>
      <w:r>
        <w:rPr>
          <w:b/>
          <w:noProof/>
          <w:sz w:val="24"/>
        </w:rPr>
        <w:t>1</w:t>
      </w:r>
      <w:r w:rsidR="004678C3" w:rsidRPr="004678C3">
        <w:rPr>
          <w:b/>
          <w:noProof/>
          <w:sz w:val="24"/>
        </w:rPr>
        <w:t xml:space="preserve">1 </w:t>
      </w:r>
      <w:r w:rsidR="00B8651A">
        <w:rPr>
          <w:b/>
          <w:noProof/>
          <w:sz w:val="24"/>
        </w:rPr>
        <w:t>Apr</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6FA8519F" w:rsidR="00384946" w:rsidRPr="00410371" w:rsidRDefault="00CA7EC7" w:rsidP="006710CA">
            <w:pPr>
              <w:pStyle w:val="CRCoverPage"/>
              <w:spacing w:after="0"/>
              <w:jc w:val="center"/>
              <w:rPr>
                <w:noProof/>
              </w:rPr>
            </w:pPr>
            <w:bookmarkStart w:id="10" w:name="_GoBack"/>
            <w:bookmarkEnd w:id="10"/>
            <w:r>
              <w:rPr>
                <w:b/>
                <w:sz w:val="28"/>
                <w:lang w:eastAsia="zh-CN"/>
              </w:rPr>
              <w:t>1266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030037F"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D05B674"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444F144"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D0CCF">
              <w:rPr>
                <w:noProof/>
              </w:rPr>
              <w:t>3</w:t>
            </w:r>
            <w:r w:rsidRPr="00036CA2">
              <w:rPr>
                <w:noProof/>
              </w:rPr>
              <w:t>-</w:t>
            </w:r>
            <w:r w:rsidR="00291632">
              <w:rPr>
                <w:noProof/>
              </w:rPr>
              <w:t>28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613ED5A4" w:rsidR="00384946" w:rsidRDefault="005922F3"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P-MPR</w:t>
                  </w:r>
                  <w:r w:rsidRPr="009F3038">
                    <w:rPr>
                      <w:vertAlign w:val="subscript"/>
                      <w:lang w:val="en-US" w:eastAsia="zh-CN"/>
                    </w:rPr>
                    <w:t xml:space="preserve">gapon </w:t>
                  </w:r>
                  <w:r w:rsidRPr="009F3038">
                    <w:rPr>
                      <w:iCs/>
                      <w:lang w:val="en-US" w:eastAsia="zh-CN"/>
                    </w:rPr>
                    <w:t>is part of the UL gap requirement via existing PHR MAC CE.</w:t>
                  </w:r>
                </w:p>
                <w:p w14:paraId="3C061C4D" w14:textId="77777777" w:rsidR="009F3038" w:rsidRPr="009F3038" w:rsidRDefault="009F3038" w:rsidP="009F3038">
                  <w:pPr>
                    <w:numPr>
                      <w:ilvl w:val="0"/>
                      <w:numId w:val="41"/>
                    </w:numPr>
                    <w:tabs>
                      <w:tab w:val="num" w:pos="1800"/>
                    </w:tabs>
                    <w:overflowPunct/>
                    <w:autoSpaceDE/>
                    <w:autoSpaceDN/>
                    <w:adjustRightInd/>
                    <w:spacing w:after="0"/>
                    <w:textAlignment w:val="auto"/>
                    <w:rPr>
                      <w:lang w:val="en-US" w:eastAsia="zh-CN"/>
                    </w:rPr>
                  </w:pPr>
                  <w:r w:rsidRPr="009F3038">
                    <w:rPr>
                      <w:lang w:val="en-US" w:eastAsia="zh-CN"/>
                    </w:rPr>
                    <w:t>UE will report P-MPR</w:t>
                  </w:r>
                  <w:r w:rsidRPr="009F3038">
                    <w:rPr>
                      <w:vertAlign w:val="subscript"/>
                      <w:lang w:val="en-US" w:eastAsia="zh-CN"/>
                    </w:rPr>
                    <w:t>gapon</w:t>
                  </w:r>
                  <w:r w:rsidRPr="009F3038">
                    <w:rPr>
                      <w:lang w:val="en-US" w:eastAsia="zh-CN"/>
                    </w:rPr>
                    <w:t xml:space="preserve"> when UL gap is activated</w:t>
                  </w:r>
                </w:p>
                <w:p w14:paraId="517891FC" w14:textId="77777777" w:rsidR="009F3038" w:rsidRPr="009F3038" w:rsidRDefault="009F3038" w:rsidP="009F3038">
                  <w:pPr>
                    <w:numPr>
                      <w:ilvl w:val="1"/>
                      <w:numId w:val="41"/>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3F9F5039"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lastRenderedPageBreak/>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5EDB7F9E" w:rsidR="00384946" w:rsidRDefault="00384946" w:rsidP="00725213">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44DC20E" w14:textId="77777777" w:rsidR="006B45C0" w:rsidRPr="00414DF9" w:rsidRDefault="006B45C0" w:rsidP="006B45C0">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406510"/>
      <w:r w:rsidRPr="00414DF9">
        <w:lastRenderedPageBreak/>
        <w:t>4.2.7.2</w:t>
      </w:r>
      <w:r w:rsidRPr="00414DF9">
        <w:tab/>
      </w:r>
      <w:r w:rsidRPr="00414DF9">
        <w:rPr>
          <w:i/>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45C0" w:rsidRPr="00414DF9" w14:paraId="5A6E7EA7" w14:textId="77777777" w:rsidTr="00291632">
        <w:trPr>
          <w:cantSplit/>
          <w:tblHeader/>
        </w:trPr>
        <w:tc>
          <w:tcPr>
            <w:tcW w:w="6917" w:type="dxa"/>
          </w:tcPr>
          <w:p w14:paraId="261A5A7F" w14:textId="77777777" w:rsidR="006B45C0" w:rsidRPr="00414DF9" w:rsidRDefault="006B45C0" w:rsidP="00291632">
            <w:pPr>
              <w:pStyle w:val="TAH"/>
            </w:pPr>
            <w:r w:rsidRPr="00414DF9">
              <w:lastRenderedPageBreak/>
              <w:t>Definitions for parameters</w:t>
            </w:r>
          </w:p>
        </w:tc>
        <w:tc>
          <w:tcPr>
            <w:tcW w:w="709" w:type="dxa"/>
          </w:tcPr>
          <w:p w14:paraId="5C0E7195" w14:textId="77777777" w:rsidR="006B45C0" w:rsidRPr="00414DF9" w:rsidRDefault="006B45C0" w:rsidP="00291632">
            <w:pPr>
              <w:pStyle w:val="TAH"/>
            </w:pPr>
            <w:r w:rsidRPr="00414DF9">
              <w:t>Per</w:t>
            </w:r>
          </w:p>
        </w:tc>
        <w:tc>
          <w:tcPr>
            <w:tcW w:w="567" w:type="dxa"/>
          </w:tcPr>
          <w:p w14:paraId="31284ADB" w14:textId="77777777" w:rsidR="006B45C0" w:rsidRPr="00414DF9" w:rsidRDefault="006B45C0" w:rsidP="00291632">
            <w:pPr>
              <w:pStyle w:val="TAH"/>
            </w:pPr>
            <w:r w:rsidRPr="00414DF9">
              <w:t>M</w:t>
            </w:r>
          </w:p>
        </w:tc>
        <w:tc>
          <w:tcPr>
            <w:tcW w:w="709" w:type="dxa"/>
          </w:tcPr>
          <w:p w14:paraId="71CC7259" w14:textId="77777777" w:rsidR="006B45C0" w:rsidRPr="00414DF9" w:rsidRDefault="006B45C0" w:rsidP="00291632">
            <w:pPr>
              <w:pStyle w:val="TAH"/>
            </w:pPr>
            <w:r w:rsidRPr="00414DF9">
              <w:t>FDD-TDD</w:t>
            </w:r>
          </w:p>
          <w:p w14:paraId="4B4BA26A" w14:textId="77777777" w:rsidR="006B45C0" w:rsidRPr="00414DF9" w:rsidRDefault="006B45C0" w:rsidP="00291632">
            <w:pPr>
              <w:pStyle w:val="TAH"/>
            </w:pPr>
            <w:r w:rsidRPr="00414DF9">
              <w:t>DIFF</w:t>
            </w:r>
          </w:p>
        </w:tc>
        <w:tc>
          <w:tcPr>
            <w:tcW w:w="728" w:type="dxa"/>
          </w:tcPr>
          <w:p w14:paraId="2FA28D82" w14:textId="77777777" w:rsidR="006B45C0" w:rsidRPr="00414DF9" w:rsidRDefault="006B45C0" w:rsidP="00291632">
            <w:pPr>
              <w:pStyle w:val="TAH"/>
            </w:pPr>
            <w:r w:rsidRPr="00414DF9">
              <w:t>FR1-FR2</w:t>
            </w:r>
          </w:p>
          <w:p w14:paraId="0A1B7545" w14:textId="77777777" w:rsidR="006B45C0" w:rsidRPr="00414DF9" w:rsidRDefault="006B45C0" w:rsidP="00291632">
            <w:pPr>
              <w:pStyle w:val="TAH"/>
            </w:pPr>
            <w:r w:rsidRPr="00414DF9">
              <w:t>DIFF</w:t>
            </w:r>
          </w:p>
        </w:tc>
      </w:tr>
      <w:tr w:rsidR="006B45C0" w:rsidRPr="00414DF9" w14:paraId="7B7E9DD9" w14:textId="77777777" w:rsidTr="00291632">
        <w:trPr>
          <w:cantSplit/>
          <w:tblHeader/>
        </w:trPr>
        <w:tc>
          <w:tcPr>
            <w:tcW w:w="6917" w:type="dxa"/>
          </w:tcPr>
          <w:p w14:paraId="5BFDBB69" w14:textId="77777777" w:rsidR="006B45C0" w:rsidRPr="00414DF9" w:rsidRDefault="006B45C0" w:rsidP="00291632">
            <w:pPr>
              <w:pStyle w:val="TAL"/>
              <w:rPr>
                <w:b/>
                <w:i/>
              </w:rPr>
            </w:pPr>
            <w:r w:rsidRPr="00414DF9">
              <w:rPr>
                <w:b/>
                <w:i/>
              </w:rPr>
              <w:t>ack-NACK-FeedbackForMulticastWithDCI-Enabler-r17</w:t>
            </w:r>
          </w:p>
          <w:p w14:paraId="300B96D1" w14:textId="77777777" w:rsidR="006B45C0" w:rsidRPr="00414DF9" w:rsidRDefault="006B45C0" w:rsidP="00291632">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47A5AA70" w14:textId="77777777" w:rsidR="006B45C0" w:rsidRPr="00414DF9" w:rsidRDefault="006B45C0" w:rsidP="00291632">
            <w:pPr>
              <w:pStyle w:val="TAL"/>
              <w:rPr>
                <w:bCs/>
                <w:iCs/>
              </w:rPr>
            </w:pPr>
          </w:p>
          <w:p w14:paraId="398874B6"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42F244C8" w14:textId="77777777" w:rsidR="006B45C0" w:rsidRPr="00414DF9" w:rsidRDefault="006B45C0" w:rsidP="00291632">
            <w:pPr>
              <w:pStyle w:val="TAL"/>
              <w:jc w:val="center"/>
            </w:pPr>
            <w:r w:rsidRPr="00414DF9">
              <w:t>Band</w:t>
            </w:r>
          </w:p>
        </w:tc>
        <w:tc>
          <w:tcPr>
            <w:tcW w:w="567" w:type="dxa"/>
          </w:tcPr>
          <w:p w14:paraId="63457E40" w14:textId="77777777" w:rsidR="006B45C0" w:rsidRPr="00414DF9" w:rsidRDefault="006B45C0" w:rsidP="00291632">
            <w:pPr>
              <w:pStyle w:val="TAL"/>
              <w:jc w:val="center"/>
            </w:pPr>
            <w:r w:rsidRPr="00414DF9">
              <w:t>No</w:t>
            </w:r>
          </w:p>
        </w:tc>
        <w:tc>
          <w:tcPr>
            <w:tcW w:w="709" w:type="dxa"/>
          </w:tcPr>
          <w:p w14:paraId="7C095608" w14:textId="77777777" w:rsidR="006B45C0" w:rsidRPr="00414DF9" w:rsidRDefault="006B45C0" w:rsidP="00291632">
            <w:pPr>
              <w:pStyle w:val="TAL"/>
              <w:jc w:val="center"/>
              <w:rPr>
                <w:bCs/>
                <w:iCs/>
              </w:rPr>
            </w:pPr>
            <w:r w:rsidRPr="00414DF9">
              <w:rPr>
                <w:bCs/>
                <w:iCs/>
              </w:rPr>
              <w:t>N/A</w:t>
            </w:r>
          </w:p>
        </w:tc>
        <w:tc>
          <w:tcPr>
            <w:tcW w:w="728" w:type="dxa"/>
          </w:tcPr>
          <w:p w14:paraId="0D36699F" w14:textId="77777777" w:rsidR="006B45C0" w:rsidRPr="00414DF9" w:rsidRDefault="006B45C0" w:rsidP="00291632">
            <w:pPr>
              <w:pStyle w:val="TAL"/>
              <w:jc w:val="center"/>
              <w:rPr>
                <w:bCs/>
                <w:iCs/>
              </w:rPr>
            </w:pPr>
            <w:r w:rsidRPr="00414DF9">
              <w:rPr>
                <w:bCs/>
                <w:iCs/>
              </w:rPr>
              <w:t>N/A</w:t>
            </w:r>
          </w:p>
        </w:tc>
      </w:tr>
      <w:tr w:rsidR="006B45C0" w:rsidRPr="00414DF9" w14:paraId="0D9C511E" w14:textId="77777777" w:rsidTr="00291632">
        <w:trPr>
          <w:cantSplit/>
          <w:tblHeader/>
        </w:trPr>
        <w:tc>
          <w:tcPr>
            <w:tcW w:w="6917" w:type="dxa"/>
          </w:tcPr>
          <w:p w14:paraId="437A8AAA" w14:textId="77777777" w:rsidR="006B45C0" w:rsidRPr="00414DF9" w:rsidRDefault="006B45C0" w:rsidP="00291632">
            <w:pPr>
              <w:pStyle w:val="TAL"/>
              <w:rPr>
                <w:b/>
                <w:i/>
              </w:rPr>
            </w:pPr>
            <w:r w:rsidRPr="00414DF9">
              <w:rPr>
                <w:b/>
                <w:i/>
              </w:rPr>
              <w:t>ack-NACK-FeedbackForSPS-MulticastWithDCI-Enabler-r17</w:t>
            </w:r>
          </w:p>
          <w:p w14:paraId="4F2666E9" w14:textId="77777777" w:rsidR="006B45C0" w:rsidRPr="00414DF9" w:rsidRDefault="006B45C0" w:rsidP="00291632">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0F46D99B" w14:textId="77777777" w:rsidR="006B45C0" w:rsidRPr="00414DF9" w:rsidRDefault="006B45C0" w:rsidP="00291632">
            <w:pPr>
              <w:pStyle w:val="TAL"/>
              <w:rPr>
                <w:bCs/>
                <w:iCs/>
              </w:rPr>
            </w:pPr>
          </w:p>
          <w:p w14:paraId="2C16C46F"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007AA7DA" w14:textId="77777777" w:rsidR="006B45C0" w:rsidRPr="00414DF9" w:rsidRDefault="006B45C0" w:rsidP="00291632">
            <w:pPr>
              <w:pStyle w:val="TAL"/>
              <w:jc w:val="center"/>
            </w:pPr>
            <w:r w:rsidRPr="00414DF9">
              <w:t>Band</w:t>
            </w:r>
          </w:p>
        </w:tc>
        <w:tc>
          <w:tcPr>
            <w:tcW w:w="567" w:type="dxa"/>
          </w:tcPr>
          <w:p w14:paraId="7C85FB48" w14:textId="77777777" w:rsidR="006B45C0" w:rsidRPr="00414DF9" w:rsidRDefault="006B45C0" w:rsidP="00291632">
            <w:pPr>
              <w:pStyle w:val="TAL"/>
              <w:jc w:val="center"/>
            </w:pPr>
            <w:r w:rsidRPr="00414DF9">
              <w:t>No</w:t>
            </w:r>
          </w:p>
        </w:tc>
        <w:tc>
          <w:tcPr>
            <w:tcW w:w="709" w:type="dxa"/>
          </w:tcPr>
          <w:p w14:paraId="3B05F5FD" w14:textId="77777777" w:rsidR="006B45C0" w:rsidRPr="00414DF9" w:rsidRDefault="006B45C0" w:rsidP="00291632">
            <w:pPr>
              <w:pStyle w:val="TAL"/>
              <w:jc w:val="center"/>
              <w:rPr>
                <w:bCs/>
                <w:iCs/>
              </w:rPr>
            </w:pPr>
            <w:r w:rsidRPr="00414DF9">
              <w:rPr>
                <w:bCs/>
                <w:iCs/>
              </w:rPr>
              <w:t>N/A</w:t>
            </w:r>
          </w:p>
        </w:tc>
        <w:tc>
          <w:tcPr>
            <w:tcW w:w="728" w:type="dxa"/>
          </w:tcPr>
          <w:p w14:paraId="6EBAC173" w14:textId="77777777" w:rsidR="006B45C0" w:rsidRPr="00414DF9" w:rsidRDefault="006B45C0" w:rsidP="00291632">
            <w:pPr>
              <w:pStyle w:val="TAL"/>
              <w:jc w:val="center"/>
              <w:rPr>
                <w:bCs/>
                <w:iCs/>
              </w:rPr>
            </w:pPr>
            <w:r w:rsidRPr="00414DF9">
              <w:rPr>
                <w:bCs/>
                <w:iCs/>
              </w:rPr>
              <w:t>N/A</w:t>
            </w:r>
          </w:p>
        </w:tc>
      </w:tr>
      <w:tr w:rsidR="006B45C0" w:rsidRPr="00414DF9" w14:paraId="648D5D41" w14:textId="77777777" w:rsidTr="00291632">
        <w:trPr>
          <w:cantSplit/>
          <w:tblHeader/>
        </w:trPr>
        <w:tc>
          <w:tcPr>
            <w:tcW w:w="6917" w:type="dxa"/>
          </w:tcPr>
          <w:p w14:paraId="40E09496" w14:textId="77777777" w:rsidR="006B45C0" w:rsidRPr="00414DF9" w:rsidRDefault="006B45C0" w:rsidP="00291632">
            <w:pPr>
              <w:pStyle w:val="TAL"/>
              <w:rPr>
                <w:b/>
                <w:i/>
              </w:rPr>
            </w:pPr>
            <w:r w:rsidRPr="00414DF9">
              <w:rPr>
                <w:b/>
                <w:i/>
              </w:rPr>
              <w:t>activeConfiguredGrant-r16</w:t>
            </w:r>
          </w:p>
          <w:p w14:paraId="02B10A2D" w14:textId="77777777" w:rsidR="006B45C0" w:rsidRPr="00414DF9" w:rsidRDefault="006B45C0" w:rsidP="00291632">
            <w:pPr>
              <w:pStyle w:val="TAL"/>
            </w:pPr>
            <w:r w:rsidRPr="00414DF9">
              <w:t>Indicates whether the UE supports up to 12 configured/active configured grant configurations in a BWP of a serving cell. This field includes the following parameters:</w:t>
            </w:r>
          </w:p>
          <w:p w14:paraId="5CDFFE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18463B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595CFDF0"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5F86D6A6" w14:textId="77777777" w:rsidR="006B45C0" w:rsidRPr="00414DF9" w:rsidRDefault="006B45C0" w:rsidP="00291632">
            <w:pPr>
              <w:pStyle w:val="TAL"/>
              <w:rPr>
                <w:rFonts w:cs="Arial"/>
                <w:szCs w:val="18"/>
              </w:rPr>
            </w:pPr>
          </w:p>
          <w:p w14:paraId="52E57ED0" w14:textId="77777777" w:rsidR="006B45C0" w:rsidRPr="00414DF9" w:rsidRDefault="006B45C0" w:rsidP="00291632">
            <w:pPr>
              <w:pStyle w:val="afc"/>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493EC9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08C903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228C5E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7E0D27BE"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9BA9DEE" w14:textId="77777777" w:rsidR="006B45C0" w:rsidRPr="00414DF9" w:rsidRDefault="006B45C0" w:rsidP="00291632">
            <w:pPr>
              <w:pStyle w:val="TAL"/>
              <w:jc w:val="center"/>
            </w:pPr>
            <w:r w:rsidRPr="00414DF9">
              <w:t>Band</w:t>
            </w:r>
          </w:p>
        </w:tc>
        <w:tc>
          <w:tcPr>
            <w:tcW w:w="567" w:type="dxa"/>
          </w:tcPr>
          <w:p w14:paraId="6749A1AE" w14:textId="77777777" w:rsidR="006B45C0" w:rsidRPr="00414DF9" w:rsidRDefault="006B45C0" w:rsidP="00291632">
            <w:pPr>
              <w:pStyle w:val="TAL"/>
              <w:jc w:val="center"/>
            </w:pPr>
            <w:r w:rsidRPr="00414DF9">
              <w:t>No</w:t>
            </w:r>
          </w:p>
        </w:tc>
        <w:tc>
          <w:tcPr>
            <w:tcW w:w="709" w:type="dxa"/>
          </w:tcPr>
          <w:p w14:paraId="0ECC7179" w14:textId="77777777" w:rsidR="006B45C0" w:rsidRPr="00414DF9" w:rsidRDefault="006B45C0" w:rsidP="00291632">
            <w:pPr>
              <w:pStyle w:val="TAL"/>
              <w:jc w:val="center"/>
              <w:rPr>
                <w:bCs/>
                <w:iCs/>
              </w:rPr>
            </w:pPr>
            <w:r w:rsidRPr="00414DF9">
              <w:rPr>
                <w:bCs/>
                <w:iCs/>
              </w:rPr>
              <w:t>N/A</w:t>
            </w:r>
          </w:p>
        </w:tc>
        <w:tc>
          <w:tcPr>
            <w:tcW w:w="728" w:type="dxa"/>
          </w:tcPr>
          <w:p w14:paraId="5429D997" w14:textId="77777777" w:rsidR="006B45C0" w:rsidRPr="00414DF9" w:rsidRDefault="006B45C0" w:rsidP="00291632">
            <w:pPr>
              <w:pStyle w:val="TAL"/>
              <w:jc w:val="center"/>
              <w:rPr>
                <w:bCs/>
                <w:iCs/>
              </w:rPr>
            </w:pPr>
            <w:r w:rsidRPr="00414DF9">
              <w:rPr>
                <w:bCs/>
                <w:iCs/>
              </w:rPr>
              <w:t>N/A</w:t>
            </w:r>
          </w:p>
        </w:tc>
      </w:tr>
      <w:tr w:rsidR="006B45C0" w:rsidRPr="00414DF9" w14:paraId="2234E817" w14:textId="77777777" w:rsidTr="00291632">
        <w:trPr>
          <w:cantSplit/>
          <w:tblHeader/>
        </w:trPr>
        <w:tc>
          <w:tcPr>
            <w:tcW w:w="6917" w:type="dxa"/>
          </w:tcPr>
          <w:p w14:paraId="1E3F79EE" w14:textId="77777777" w:rsidR="006B45C0" w:rsidRPr="00414DF9" w:rsidRDefault="006B45C0" w:rsidP="00291632">
            <w:pPr>
              <w:pStyle w:val="TAL"/>
              <w:rPr>
                <w:b/>
                <w:i/>
              </w:rPr>
            </w:pPr>
            <w:r w:rsidRPr="00414DF9">
              <w:rPr>
                <w:b/>
                <w:i/>
              </w:rPr>
              <w:t>additionalActiveTCI-StatePDCCH</w:t>
            </w:r>
          </w:p>
          <w:p w14:paraId="043567D8" w14:textId="77777777" w:rsidR="006B45C0" w:rsidRPr="00414DF9" w:rsidRDefault="006B45C0" w:rsidP="00291632">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0FDD8EC8" w14:textId="77777777" w:rsidR="006B45C0" w:rsidRPr="00414DF9" w:rsidRDefault="006B45C0" w:rsidP="00291632">
            <w:pPr>
              <w:pStyle w:val="TAL"/>
              <w:jc w:val="center"/>
            </w:pPr>
            <w:r w:rsidRPr="00414DF9">
              <w:rPr>
                <w:rFonts w:cs="Arial"/>
                <w:szCs w:val="18"/>
              </w:rPr>
              <w:t>Band</w:t>
            </w:r>
          </w:p>
        </w:tc>
        <w:tc>
          <w:tcPr>
            <w:tcW w:w="567" w:type="dxa"/>
          </w:tcPr>
          <w:p w14:paraId="41BB42CE" w14:textId="77777777" w:rsidR="006B45C0" w:rsidRPr="00414DF9" w:rsidRDefault="006B45C0" w:rsidP="00291632">
            <w:pPr>
              <w:pStyle w:val="TAL"/>
              <w:jc w:val="center"/>
            </w:pPr>
            <w:r w:rsidRPr="00414DF9">
              <w:rPr>
                <w:rFonts w:cs="Arial"/>
                <w:szCs w:val="18"/>
              </w:rPr>
              <w:t>No</w:t>
            </w:r>
          </w:p>
        </w:tc>
        <w:tc>
          <w:tcPr>
            <w:tcW w:w="709" w:type="dxa"/>
          </w:tcPr>
          <w:p w14:paraId="47FEC2DC" w14:textId="77777777" w:rsidR="006B45C0" w:rsidRPr="00414DF9" w:rsidRDefault="006B45C0" w:rsidP="00291632">
            <w:pPr>
              <w:pStyle w:val="TAL"/>
              <w:jc w:val="center"/>
            </w:pPr>
            <w:r w:rsidRPr="00414DF9">
              <w:rPr>
                <w:rFonts w:eastAsia="等线"/>
              </w:rPr>
              <w:t>N/A</w:t>
            </w:r>
          </w:p>
        </w:tc>
        <w:tc>
          <w:tcPr>
            <w:tcW w:w="728" w:type="dxa"/>
          </w:tcPr>
          <w:p w14:paraId="13864C97" w14:textId="77777777" w:rsidR="006B45C0" w:rsidRPr="00414DF9" w:rsidRDefault="006B45C0" w:rsidP="00291632">
            <w:pPr>
              <w:pStyle w:val="TAL"/>
              <w:jc w:val="center"/>
            </w:pPr>
            <w:r w:rsidRPr="00414DF9">
              <w:rPr>
                <w:rFonts w:eastAsia="等线"/>
              </w:rPr>
              <w:t>N/A</w:t>
            </w:r>
          </w:p>
        </w:tc>
      </w:tr>
      <w:tr w:rsidR="006B45C0" w:rsidRPr="00414DF9" w14:paraId="0535D1D7" w14:textId="77777777" w:rsidTr="00291632">
        <w:trPr>
          <w:cantSplit/>
          <w:tblHeader/>
        </w:trPr>
        <w:tc>
          <w:tcPr>
            <w:tcW w:w="6917" w:type="dxa"/>
          </w:tcPr>
          <w:p w14:paraId="62B88CC6" w14:textId="77777777" w:rsidR="006B45C0" w:rsidRPr="00414DF9" w:rsidRDefault="006B45C0" w:rsidP="00291632">
            <w:pPr>
              <w:keepNext/>
              <w:keepLines/>
              <w:spacing w:after="0"/>
              <w:rPr>
                <w:rFonts w:ascii="Arial" w:hAnsi="Arial"/>
                <w:b/>
                <w:i/>
                <w:sz w:val="18"/>
              </w:rPr>
            </w:pPr>
            <w:r w:rsidRPr="00414DF9">
              <w:rPr>
                <w:rFonts w:ascii="Arial" w:hAnsi="Arial"/>
                <w:b/>
                <w:i/>
                <w:sz w:val="18"/>
              </w:rPr>
              <w:t>antennaArrayType-r18</w:t>
            </w:r>
          </w:p>
          <w:p w14:paraId="5CFD80A3" w14:textId="77777777" w:rsidR="006B45C0" w:rsidRPr="00414DF9" w:rsidRDefault="006B45C0" w:rsidP="00291632">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043CDEF6" w14:textId="77777777" w:rsidR="006B45C0" w:rsidRPr="00414DF9" w:rsidRDefault="006B45C0" w:rsidP="00291632">
            <w:pPr>
              <w:pStyle w:val="TAL"/>
              <w:jc w:val="center"/>
              <w:rPr>
                <w:rFonts w:cs="Arial"/>
                <w:szCs w:val="18"/>
              </w:rPr>
            </w:pPr>
            <w:r w:rsidRPr="00414DF9">
              <w:t>Band</w:t>
            </w:r>
          </w:p>
        </w:tc>
        <w:tc>
          <w:tcPr>
            <w:tcW w:w="567" w:type="dxa"/>
          </w:tcPr>
          <w:p w14:paraId="2E422C81" w14:textId="77777777" w:rsidR="006B45C0" w:rsidRPr="00414DF9" w:rsidRDefault="006B45C0" w:rsidP="00291632">
            <w:pPr>
              <w:pStyle w:val="TAL"/>
              <w:jc w:val="center"/>
              <w:rPr>
                <w:rFonts w:cs="Arial"/>
                <w:szCs w:val="18"/>
              </w:rPr>
            </w:pPr>
            <w:r w:rsidRPr="00414DF9">
              <w:t>CY</w:t>
            </w:r>
          </w:p>
        </w:tc>
        <w:tc>
          <w:tcPr>
            <w:tcW w:w="709" w:type="dxa"/>
          </w:tcPr>
          <w:p w14:paraId="3BB21FFD" w14:textId="77777777" w:rsidR="006B45C0" w:rsidRPr="00414DF9" w:rsidRDefault="006B45C0" w:rsidP="00291632">
            <w:pPr>
              <w:pStyle w:val="TAL"/>
              <w:jc w:val="center"/>
              <w:rPr>
                <w:rFonts w:eastAsia="等线"/>
              </w:rPr>
            </w:pPr>
            <w:r w:rsidRPr="00414DF9">
              <w:t>N/A</w:t>
            </w:r>
          </w:p>
        </w:tc>
        <w:tc>
          <w:tcPr>
            <w:tcW w:w="728" w:type="dxa"/>
          </w:tcPr>
          <w:p w14:paraId="3B81FF8F" w14:textId="77777777" w:rsidR="006B45C0" w:rsidRPr="00414DF9" w:rsidRDefault="006B45C0" w:rsidP="00291632">
            <w:pPr>
              <w:pStyle w:val="TAL"/>
              <w:jc w:val="center"/>
              <w:rPr>
                <w:rFonts w:eastAsia="等线"/>
              </w:rPr>
            </w:pPr>
            <w:r w:rsidRPr="00414DF9">
              <w:rPr>
                <w:bCs/>
                <w:iCs/>
              </w:rPr>
              <w:t>FR1 only</w:t>
            </w:r>
          </w:p>
        </w:tc>
      </w:tr>
      <w:tr w:rsidR="006B45C0" w:rsidRPr="00414DF9" w14:paraId="066CD696" w14:textId="77777777" w:rsidTr="00291632">
        <w:trPr>
          <w:cantSplit/>
          <w:tblHeader/>
        </w:trPr>
        <w:tc>
          <w:tcPr>
            <w:tcW w:w="6917" w:type="dxa"/>
          </w:tcPr>
          <w:p w14:paraId="7CBFE41E" w14:textId="77777777" w:rsidR="006B45C0" w:rsidRPr="00414DF9" w:rsidRDefault="006B45C0" w:rsidP="00291632">
            <w:pPr>
              <w:pStyle w:val="TAL"/>
              <w:rPr>
                <w:b/>
                <w:i/>
              </w:rPr>
            </w:pPr>
            <w:r w:rsidRPr="00414DF9">
              <w:rPr>
                <w:b/>
                <w:i/>
              </w:rPr>
              <w:t>aperiodicBeamReport</w:t>
            </w:r>
          </w:p>
          <w:p w14:paraId="689F49E2" w14:textId="77777777" w:rsidR="006B45C0" w:rsidRPr="00414DF9" w:rsidRDefault="006B45C0" w:rsidP="00291632">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41E24E06" w14:textId="77777777" w:rsidR="006B45C0" w:rsidRPr="00414DF9" w:rsidRDefault="006B45C0" w:rsidP="00291632">
            <w:pPr>
              <w:pStyle w:val="TAL"/>
              <w:jc w:val="center"/>
              <w:rPr>
                <w:rFonts w:cs="Arial"/>
                <w:szCs w:val="18"/>
              </w:rPr>
            </w:pPr>
            <w:r w:rsidRPr="00414DF9">
              <w:t>Band</w:t>
            </w:r>
          </w:p>
        </w:tc>
        <w:tc>
          <w:tcPr>
            <w:tcW w:w="567" w:type="dxa"/>
          </w:tcPr>
          <w:p w14:paraId="21D81DBD" w14:textId="77777777" w:rsidR="006B45C0" w:rsidRPr="00414DF9" w:rsidRDefault="006B45C0" w:rsidP="00291632">
            <w:pPr>
              <w:pStyle w:val="TAL"/>
              <w:jc w:val="center"/>
              <w:rPr>
                <w:rFonts w:cs="Arial"/>
                <w:szCs w:val="18"/>
              </w:rPr>
            </w:pPr>
            <w:r w:rsidRPr="00414DF9">
              <w:t>Yes</w:t>
            </w:r>
          </w:p>
        </w:tc>
        <w:tc>
          <w:tcPr>
            <w:tcW w:w="709" w:type="dxa"/>
          </w:tcPr>
          <w:p w14:paraId="7AF9A22A"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55CF2289" w14:textId="77777777" w:rsidR="006B45C0" w:rsidRPr="00414DF9" w:rsidRDefault="006B45C0" w:rsidP="00291632">
            <w:pPr>
              <w:pStyle w:val="TAL"/>
              <w:jc w:val="center"/>
            </w:pPr>
            <w:r w:rsidRPr="00414DF9">
              <w:rPr>
                <w:rFonts w:eastAsia="等线"/>
              </w:rPr>
              <w:t>N/A</w:t>
            </w:r>
          </w:p>
        </w:tc>
      </w:tr>
      <w:tr w:rsidR="006B45C0" w:rsidRPr="00414DF9" w14:paraId="1EF6DBB4" w14:textId="77777777" w:rsidTr="00291632">
        <w:trPr>
          <w:cantSplit/>
          <w:tblHeader/>
        </w:trPr>
        <w:tc>
          <w:tcPr>
            <w:tcW w:w="6917" w:type="dxa"/>
          </w:tcPr>
          <w:p w14:paraId="1870F2CA" w14:textId="77777777" w:rsidR="006B45C0" w:rsidRPr="00414DF9" w:rsidRDefault="006B45C0" w:rsidP="00291632">
            <w:pPr>
              <w:pStyle w:val="TAL"/>
              <w:rPr>
                <w:b/>
                <w:i/>
              </w:rPr>
            </w:pPr>
            <w:r w:rsidRPr="00414DF9">
              <w:rPr>
                <w:b/>
                <w:i/>
              </w:rPr>
              <w:lastRenderedPageBreak/>
              <w:t>aperiodicCSI-RS-AdditionalBandwidth-r17</w:t>
            </w:r>
          </w:p>
          <w:p w14:paraId="401EEEFF" w14:textId="77777777" w:rsidR="006B45C0" w:rsidRPr="00414DF9" w:rsidRDefault="006B45C0" w:rsidP="00291632">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7DC38EA4" w14:textId="77777777" w:rsidR="006B45C0" w:rsidRPr="00414DF9" w:rsidRDefault="006B45C0" w:rsidP="00291632">
            <w:pPr>
              <w:pStyle w:val="TAL"/>
              <w:ind w:left="284"/>
            </w:pPr>
            <w:r w:rsidRPr="00414DF9">
              <w:t xml:space="preserve">Value </w:t>
            </w:r>
            <w:r w:rsidRPr="00414DF9">
              <w:rPr>
                <w:i/>
              </w:rPr>
              <w:t>addBW-Set1</w:t>
            </w:r>
            <w:r w:rsidRPr="00414DF9">
              <w:t xml:space="preserve"> indicates 28, 32, 36, 40, 44, 48 RBs.</w:t>
            </w:r>
          </w:p>
          <w:p w14:paraId="524419E5" w14:textId="77777777" w:rsidR="006B45C0" w:rsidRPr="00414DF9" w:rsidRDefault="006B45C0" w:rsidP="00291632">
            <w:pPr>
              <w:pStyle w:val="TAL"/>
              <w:ind w:left="284"/>
            </w:pPr>
            <w:r w:rsidRPr="00414DF9">
              <w:t xml:space="preserve">Value </w:t>
            </w:r>
            <w:r w:rsidRPr="00414DF9">
              <w:rPr>
                <w:i/>
              </w:rPr>
              <w:t>addBW-Set2</w:t>
            </w:r>
            <w:r w:rsidRPr="00414DF9">
              <w:t xml:space="preserve"> indicates 32, 36, 40, 44, 48 RBs.</w:t>
            </w:r>
          </w:p>
          <w:p w14:paraId="19A24AD3" w14:textId="77777777" w:rsidR="006B45C0" w:rsidRPr="00414DF9" w:rsidRDefault="006B45C0" w:rsidP="00291632">
            <w:pPr>
              <w:pStyle w:val="TAL"/>
            </w:pPr>
          </w:p>
          <w:p w14:paraId="021D31F6"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35124B69" w14:textId="77777777" w:rsidR="006B45C0" w:rsidRPr="00414DF9" w:rsidRDefault="006B45C0" w:rsidP="00291632">
            <w:pPr>
              <w:pStyle w:val="TAL"/>
              <w:jc w:val="center"/>
            </w:pPr>
            <w:r w:rsidRPr="00414DF9">
              <w:t>Band</w:t>
            </w:r>
          </w:p>
        </w:tc>
        <w:tc>
          <w:tcPr>
            <w:tcW w:w="567" w:type="dxa"/>
          </w:tcPr>
          <w:p w14:paraId="19E3D8F6" w14:textId="77777777" w:rsidR="006B45C0" w:rsidRPr="00414DF9" w:rsidRDefault="006B45C0" w:rsidP="00291632">
            <w:pPr>
              <w:pStyle w:val="TAL"/>
              <w:jc w:val="center"/>
            </w:pPr>
            <w:r w:rsidRPr="00414DF9">
              <w:t>No</w:t>
            </w:r>
          </w:p>
        </w:tc>
        <w:tc>
          <w:tcPr>
            <w:tcW w:w="709" w:type="dxa"/>
          </w:tcPr>
          <w:p w14:paraId="5507095E" w14:textId="77777777" w:rsidR="006B45C0" w:rsidRPr="00414DF9" w:rsidRDefault="006B45C0" w:rsidP="00291632">
            <w:pPr>
              <w:pStyle w:val="TAL"/>
              <w:jc w:val="center"/>
              <w:rPr>
                <w:rFonts w:eastAsia="等线"/>
              </w:rPr>
            </w:pPr>
            <w:r w:rsidRPr="00414DF9">
              <w:rPr>
                <w:bCs/>
                <w:iCs/>
              </w:rPr>
              <w:t>FDD only</w:t>
            </w:r>
          </w:p>
        </w:tc>
        <w:tc>
          <w:tcPr>
            <w:tcW w:w="728" w:type="dxa"/>
          </w:tcPr>
          <w:p w14:paraId="09FF373D" w14:textId="77777777" w:rsidR="006B45C0" w:rsidRPr="00414DF9" w:rsidRDefault="006B45C0" w:rsidP="00291632">
            <w:pPr>
              <w:pStyle w:val="TAL"/>
              <w:jc w:val="center"/>
              <w:rPr>
                <w:rFonts w:eastAsia="等线"/>
              </w:rPr>
            </w:pPr>
            <w:r w:rsidRPr="00414DF9">
              <w:rPr>
                <w:bCs/>
                <w:iCs/>
              </w:rPr>
              <w:t>FR1 only</w:t>
            </w:r>
          </w:p>
        </w:tc>
      </w:tr>
      <w:tr w:rsidR="006B45C0" w:rsidRPr="00414DF9" w14:paraId="2D024CD9" w14:textId="77777777" w:rsidTr="00291632">
        <w:trPr>
          <w:cantSplit/>
          <w:tblHeader/>
        </w:trPr>
        <w:tc>
          <w:tcPr>
            <w:tcW w:w="6917" w:type="dxa"/>
          </w:tcPr>
          <w:p w14:paraId="7F57593C" w14:textId="77777777" w:rsidR="006B45C0" w:rsidRPr="00414DF9" w:rsidRDefault="006B45C0" w:rsidP="00291632">
            <w:pPr>
              <w:pStyle w:val="TAL"/>
              <w:rPr>
                <w:b/>
                <w:i/>
              </w:rPr>
            </w:pPr>
            <w:r w:rsidRPr="00414DF9">
              <w:rPr>
                <w:b/>
                <w:i/>
              </w:rPr>
              <w:t>aperiodicCSI-RS-FastScellActivation-r17</w:t>
            </w:r>
          </w:p>
          <w:p w14:paraId="550752A0" w14:textId="77777777" w:rsidR="006B45C0" w:rsidRPr="00414DF9" w:rsidRDefault="006B45C0" w:rsidP="00291632">
            <w:pPr>
              <w:pStyle w:val="TAL"/>
            </w:pPr>
            <w:r w:rsidRPr="00414DF9">
              <w:t>Indicates whether the UE supports aperiodic CSI-RS for tracking for fast SCell activation, i.e.,</w:t>
            </w:r>
          </w:p>
          <w:p w14:paraId="14F99979" w14:textId="77777777" w:rsidR="006B45C0" w:rsidRPr="00414DF9" w:rsidRDefault="006B45C0" w:rsidP="00291632">
            <w:pPr>
              <w:pStyle w:val="TAL"/>
              <w:ind w:left="284"/>
            </w:pPr>
            <w:r w:rsidRPr="00414DF9">
              <w:t>1) Aperiodic CSI-RS for tracking for fast SCell activation is triggered by enhanced SCell activation/deactivation MAC CE;</w:t>
            </w:r>
          </w:p>
          <w:p w14:paraId="46816629" w14:textId="77777777" w:rsidR="006B45C0" w:rsidRPr="00414DF9" w:rsidRDefault="006B45C0" w:rsidP="00291632">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6D391D5D" w14:textId="77777777" w:rsidR="006B45C0" w:rsidRPr="00414DF9" w:rsidRDefault="006B45C0" w:rsidP="00291632">
            <w:pPr>
              <w:pStyle w:val="TAL"/>
            </w:pPr>
          </w:p>
          <w:p w14:paraId="43287D42" w14:textId="77777777" w:rsidR="006B45C0" w:rsidRPr="00414DF9" w:rsidRDefault="006B45C0" w:rsidP="00291632">
            <w:pPr>
              <w:pStyle w:val="TAL"/>
            </w:pPr>
            <w:r w:rsidRPr="00414DF9">
              <w:t>This field includes the following parameters:</w:t>
            </w:r>
          </w:p>
          <w:p w14:paraId="035A2C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355EE84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15021C1A" w14:textId="77777777" w:rsidR="006B45C0" w:rsidRPr="00414DF9" w:rsidRDefault="006B45C0" w:rsidP="00291632">
            <w:pPr>
              <w:pStyle w:val="TAN"/>
            </w:pPr>
            <w:r w:rsidRPr="00414DF9">
              <w:t>NOTE:</w:t>
            </w:r>
          </w:p>
          <w:p w14:paraId="0CFCD44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5A68A8E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C2431C1" w14:textId="77777777" w:rsidR="006B45C0" w:rsidRPr="00414DF9" w:rsidRDefault="006B45C0" w:rsidP="00291632">
            <w:pPr>
              <w:pStyle w:val="TAL"/>
              <w:jc w:val="center"/>
            </w:pPr>
            <w:r w:rsidRPr="00414DF9">
              <w:t>Band</w:t>
            </w:r>
          </w:p>
        </w:tc>
        <w:tc>
          <w:tcPr>
            <w:tcW w:w="567" w:type="dxa"/>
          </w:tcPr>
          <w:p w14:paraId="1395ADC8" w14:textId="77777777" w:rsidR="006B45C0" w:rsidRPr="00414DF9" w:rsidRDefault="006B45C0" w:rsidP="00291632">
            <w:pPr>
              <w:pStyle w:val="TAL"/>
              <w:jc w:val="center"/>
            </w:pPr>
            <w:r w:rsidRPr="00414DF9">
              <w:t>No</w:t>
            </w:r>
          </w:p>
        </w:tc>
        <w:tc>
          <w:tcPr>
            <w:tcW w:w="709" w:type="dxa"/>
          </w:tcPr>
          <w:p w14:paraId="70387E16" w14:textId="77777777" w:rsidR="006B45C0" w:rsidRPr="00414DF9" w:rsidRDefault="006B45C0" w:rsidP="00291632">
            <w:pPr>
              <w:pStyle w:val="TAL"/>
              <w:jc w:val="center"/>
              <w:rPr>
                <w:rFonts w:eastAsia="等线"/>
              </w:rPr>
            </w:pPr>
            <w:r w:rsidRPr="00414DF9">
              <w:rPr>
                <w:bCs/>
                <w:iCs/>
              </w:rPr>
              <w:t>N/A</w:t>
            </w:r>
          </w:p>
        </w:tc>
        <w:tc>
          <w:tcPr>
            <w:tcW w:w="728" w:type="dxa"/>
          </w:tcPr>
          <w:p w14:paraId="424A072E" w14:textId="77777777" w:rsidR="006B45C0" w:rsidRPr="00414DF9" w:rsidRDefault="006B45C0" w:rsidP="00291632">
            <w:pPr>
              <w:pStyle w:val="TAL"/>
              <w:jc w:val="center"/>
              <w:rPr>
                <w:rFonts w:eastAsia="等线"/>
              </w:rPr>
            </w:pPr>
            <w:r w:rsidRPr="00414DF9">
              <w:rPr>
                <w:bCs/>
                <w:iCs/>
              </w:rPr>
              <w:t>N/A</w:t>
            </w:r>
          </w:p>
        </w:tc>
      </w:tr>
      <w:tr w:rsidR="006B45C0" w:rsidRPr="00414DF9" w14:paraId="020471AB" w14:textId="77777777" w:rsidTr="00291632">
        <w:trPr>
          <w:cantSplit/>
          <w:tblHeader/>
        </w:trPr>
        <w:tc>
          <w:tcPr>
            <w:tcW w:w="6917" w:type="dxa"/>
          </w:tcPr>
          <w:p w14:paraId="4C4AF234" w14:textId="77777777" w:rsidR="006B45C0" w:rsidRPr="00414DF9" w:rsidRDefault="006B45C0" w:rsidP="00291632">
            <w:pPr>
              <w:pStyle w:val="TAL"/>
              <w:rPr>
                <w:b/>
                <w:i/>
              </w:rPr>
            </w:pPr>
            <w:r w:rsidRPr="00414DF9">
              <w:rPr>
                <w:b/>
                <w:i/>
              </w:rPr>
              <w:t>aperiodicTRS</w:t>
            </w:r>
          </w:p>
          <w:p w14:paraId="723A98C4" w14:textId="77777777" w:rsidR="006B45C0" w:rsidRPr="00414DF9" w:rsidRDefault="006B45C0" w:rsidP="00291632">
            <w:pPr>
              <w:pStyle w:val="TAL"/>
            </w:pPr>
            <w:r w:rsidRPr="00414DF9">
              <w:rPr>
                <w:rFonts w:cs="Arial"/>
                <w:szCs w:val="18"/>
              </w:rPr>
              <w:t>Indicates whether the UE supports DCI triggering aperiodic TRS associated with periodic TRS.</w:t>
            </w:r>
          </w:p>
        </w:tc>
        <w:tc>
          <w:tcPr>
            <w:tcW w:w="709" w:type="dxa"/>
          </w:tcPr>
          <w:p w14:paraId="4D039C46" w14:textId="77777777" w:rsidR="006B45C0" w:rsidRPr="00414DF9" w:rsidRDefault="006B45C0" w:rsidP="00291632">
            <w:pPr>
              <w:pStyle w:val="TAL"/>
              <w:jc w:val="center"/>
            </w:pPr>
            <w:r w:rsidRPr="00414DF9">
              <w:rPr>
                <w:rFonts w:cs="Arial"/>
                <w:szCs w:val="18"/>
              </w:rPr>
              <w:t>Band</w:t>
            </w:r>
          </w:p>
        </w:tc>
        <w:tc>
          <w:tcPr>
            <w:tcW w:w="567" w:type="dxa"/>
          </w:tcPr>
          <w:p w14:paraId="1E8F1A0D" w14:textId="77777777" w:rsidR="006B45C0" w:rsidRPr="00414DF9" w:rsidRDefault="006B45C0" w:rsidP="00291632">
            <w:pPr>
              <w:pStyle w:val="TAL"/>
              <w:jc w:val="center"/>
            </w:pPr>
            <w:r w:rsidRPr="00414DF9">
              <w:rPr>
                <w:rFonts w:cs="Arial"/>
                <w:szCs w:val="18"/>
              </w:rPr>
              <w:t>No</w:t>
            </w:r>
          </w:p>
        </w:tc>
        <w:tc>
          <w:tcPr>
            <w:tcW w:w="709" w:type="dxa"/>
          </w:tcPr>
          <w:p w14:paraId="72E7186C" w14:textId="77777777" w:rsidR="006B45C0" w:rsidRPr="00414DF9" w:rsidRDefault="006B45C0" w:rsidP="00291632">
            <w:pPr>
              <w:pStyle w:val="TAL"/>
              <w:jc w:val="center"/>
            </w:pPr>
            <w:r w:rsidRPr="00414DF9">
              <w:rPr>
                <w:rFonts w:eastAsia="等线"/>
              </w:rPr>
              <w:t>N/A</w:t>
            </w:r>
          </w:p>
        </w:tc>
        <w:tc>
          <w:tcPr>
            <w:tcW w:w="728" w:type="dxa"/>
          </w:tcPr>
          <w:p w14:paraId="26A0CDD0" w14:textId="77777777" w:rsidR="006B45C0" w:rsidRPr="00414DF9" w:rsidRDefault="006B45C0" w:rsidP="00291632">
            <w:pPr>
              <w:pStyle w:val="TAL"/>
              <w:jc w:val="center"/>
            </w:pPr>
            <w:r w:rsidRPr="00414DF9">
              <w:t>Yes</w:t>
            </w:r>
          </w:p>
        </w:tc>
      </w:tr>
      <w:tr w:rsidR="006B45C0" w:rsidRPr="00414DF9" w14:paraId="3449C636" w14:textId="77777777" w:rsidTr="00291632">
        <w:trPr>
          <w:cantSplit/>
          <w:tblHeader/>
        </w:trPr>
        <w:tc>
          <w:tcPr>
            <w:tcW w:w="6917" w:type="dxa"/>
          </w:tcPr>
          <w:p w14:paraId="7F895D12" w14:textId="77777777" w:rsidR="006B45C0" w:rsidRPr="00414DF9" w:rsidRDefault="006B45C0" w:rsidP="00291632">
            <w:pPr>
              <w:pStyle w:val="TAL"/>
              <w:rPr>
                <w:b/>
                <w:bCs/>
                <w:i/>
                <w:iCs/>
              </w:rPr>
            </w:pPr>
            <w:r w:rsidRPr="00414DF9">
              <w:rPr>
                <w:b/>
                <w:bCs/>
                <w:i/>
                <w:iCs/>
              </w:rPr>
              <w:t>asymmetricBandwidthCombinationSet</w:t>
            </w:r>
          </w:p>
          <w:p w14:paraId="53C48555" w14:textId="77777777" w:rsidR="006B45C0" w:rsidRPr="00414DF9" w:rsidRDefault="006B45C0" w:rsidP="00291632">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353C002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9DE655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3E32CB3"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7D36A44B" w14:textId="77777777" w:rsidR="006B45C0" w:rsidRPr="00414DF9" w:rsidRDefault="006B45C0" w:rsidP="00291632">
            <w:pPr>
              <w:pStyle w:val="TAL"/>
              <w:jc w:val="center"/>
            </w:pPr>
            <w:r w:rsidRPr="00414DF9">
              <w:rPr>
                <w:rFonts w:eastAsia="等线"/>
              </w:rPr>
              <w:t>N/A</w:t>
            </w:r>
          </w:p>
        </w:tc>
      </w:tr>
      <w:tr w:rsidR="006B45C0" w:rsidRPr="00414DF9" w14:paraId="10064688" w14:textId="77777777" w:rsidTr="00291632">
        <w:trPr>
          <w:cantSplit/>
          <w:tblHeader/>
        </w:trPr>
        <w:tc>
          <w:tcPr>
            <w:tcW w:w="6917" w:type="dxa"/>
          </w:tcPr>
          <w:p w14:paraId="0D45CDED" w14:textId="77777777" w:rsidR="006B45C0" w:rsidRPr="00414DF9" w:rsidRDefault="006B45C0" w:rsidP="00291632">
            <w:pPr>
              <w:pStyle w:val="TAL"/>
              <w:rPr>
                <w:b/>
                <w:i/>
              </w:rPr>
            </w:pPr>
            <w:r w:rsidRPr="00414DF9">
              <w:rPr>
                <w:b/>
                <w:i/>
              </w:rPr>
              <w:t>bandNR</w:t>
            </w:r>
          </w:p>
          <w:p w14:paraId="49F9BB70" w14:textId="77777777" w:rsidR="006B45C0" w:rsidRPr="00414DF9" w:rsidRDefault="006B45C0" w:rsidP="00291632">
            <w:pPr>
              <w:pStyle w:val="TAL"/>
            </w:pPr>
            <w:r w:rsidRPr="00414DF9">
              <w:t>Defines supported NR frequency band by NR frequency band number, as specified in TS 38.101-1 [2], TS 38.101-2 [3], and TS 38.101-5 [34].</w:t>
            </w:r>
          </w:p>
        </w:tc>
        <w:tc>
          <w:tcPr>
            <w:tcW w:w="709" w:type="dxa"/>
          </w:tcPr>
          <w:p w14:paraId="0C989653" w14:textId="77777777" w:rsidR="006B45C0" w:rsidRPr="00414DF9" w:rsidRDefault="006B45C0" w:rsidP="00291632">
            <w:pPr>
              <w:pStyle w:val="TAL"/>
              <w:jc w:val="center"/>
              <w:rPr>
                <w:rFonts w:cs="Arial"/>
                <w:szCs w:val="18"/>
              </w:rPr>
            </w:pPr>
            <w:r w:rsidRPr="00414DF9">
              <w:t>Band</w:t>
            </w:r>
          </w:p>
        </w:tc>
        <w:tc>
          <w:tcPr>
            <w:tcW w:w="567" w:type="dxa"/>
          </w:tcPr>
          <w:p w14:paraId="54CBB170" w14:textId="77777777" w:rsidR="006B45C0" w:rsidRPr="00414DF9" w:rsidRDefault="006B45C0" w:rsidP="00291632">
            <w:pPr>
              <w:pStyle w:val="TAL"/>
              <w:jc w:val="center"/>
              <w:rPr>
                <w:rFonts w:cs="Arial"/>
                <w:szCs w:val="18"/>
              </w:rPr>
            </w:pPr>
            <w:r w:rsidRPr="00414DF9">
              <w:t>Yes</w:t>
            </w:r>
          </w:p>
        </w:tc>
        <w:tc>
          <w:tcPr>
            <w:tcW w:w="709" w:type="dxa"/>
          </w:tcPr>
          <w:p w14:paraId="2562F3E0"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60329836" w14:textId="77777777" w:rsidR="006B45C0" w:rsidRPr="00414DF9" w:rsidRDefault="006B45C0" w:rsidP="00291632">
            <w:pPr>
              <w:pStyle w:val="TAL"/>
              <w:jc w:val="center"/>
            </w:pPr>
            <w:r w:rsidRPr="00414DF9">
              <w:rPr>
                <w:rFonts w:eastAsia="等线"/>
              </w:rPr>
              <w:t>N/A</w:t>
            </w:r>
          </w:p>
        </w:tc>
      </w:tr>
      <w:tr w:rsidR="006B45C0" w:rsidRPr="00414DF9" w14:paraId="72CF4134" w14:textId="77777777" w:rsidTr="00291632">
        <w:trPr>
          <w:cantSplit/>
          <w:tblHeader/>
        </w:trPr>
        <w:tc>
          <w:tcPr>
            <w:tcW w:w="6917" w:type="dxa"/>
          </w:tcPr>
          <w:p w14:paraId="5BCC8CFF" w14:textId="77777777" w:rsidR="006B45C0" w:rsidRPr="00414DF9" w:rsidRDefault="006B45C0" w:rsidP="00291632">
            <w:pPr>
              <w:pStyle w:val="TAL"/>
              <w:rPr>
                <w:b/>
                <w:i/>
              </w:rPr>
            </w:pPr>
            <w:r w:rsidRPr="00414DF9">
              <w:rPr>
                <w:b/>
                <w:i/>
              </w:rPr>
              <w:t>beamCorrespondenceCSI-RS-based-r16</w:t>
            </w:r>
          </w:p>
          <w:p w14:paraId="5149F850"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1DC80190" w14:textId="77777777" w:rsidR="006B45C0" w:rsidRPr="00414DF9" w:rsidRDefault="006B45C0" w:rsidP="00291632">
            <w:pPr>
              <w:pStyle w:val="TAL"/>
              <w:rPr>
                <w:rFonts w:cs="Arial"/>
                <w:lang w:eastAsia="zh-CN"/>
              </w:rPr>
            </w:pPr>
          </w:p>
          <w:p w14:paraId="1CF0A564"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5705AA05" w14:textId="77777777" w:rsidR="006B45C0" w:rsidRPr="00414DF9" w:rsidRDefault="006B45C0" w:rsidP="00291632">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0F58609B" w14:textId="77777777" w:rsidR="006B45C0" w:rsidRPr="00414DF9" w:rsidRDefault="006B45C0" w:rsidP="00291632">
            <w:pPr>
              <w:pStyle w:val="TAL"/>
              <w:jc w:val="center"/>
            </w:pPr>
            <w:r w:rsidRPr="00414DF9">
              <w:t>Band</w:t>
            </w:r>
          </w:p>
        </w:tc>
        <w:tc>
          <w:tcPr>
            <w:tcW w:w="567" w:type="dxa"/>
          </w:tcPr>
          <w:p w14:paraId="4C7EC52B" w14:textId="77777777" w:rsidR="006B45C0" w:rsidRPr="00414DF9" w:rsidRDefault="006B45C0" w:rsidP="00291632">
            <w:pPr>
              <w:pStyle w:val="TAL"/>
              <w:jc w:val="center"/>
            </w:pPr>
            <w:r w:rsidRPr="00414DF9">
              <w:t>No</w:t>
            </w:r>
          </w:p>
        </w:tc>
        <w:tc>
          <w:tcPr>
            <w:tcW w:w="709" w:type="dxa"/>
          </w:tcPr>
          <w:p w14:paraId="365ED891"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6FA6F343" w14:textId="77777777" w:rsidR="006B45C0" w:rsidRPr="00414DF9" w:rsidRDefault="006B45C0" w:rsidP="00291632">
            <w:pPr>
              <w:pStyle w:val="TAL"/>
              <w:jc w:val="center"/>
            </w:pPr>
            <w:r w:rsidRPr="00414DF9">
              <w:t>FR2 only</w:t>
            </w:r>
          </w:p>
        </w:tc>
      </w:tr>
      <w:tr w:rsidR="006B45C0" w:rsidRPr="00414DF9" w14:paraId="4C55E2FC" w14:textId="77777777" w:rsidTr="00291632">
        <w:trPr>
          <w:cantSplit/>
          <w:tblHeader/>
        </w:trPr>
        <w:tc>
          <w:tcPr>
            <w:tcW w:w="6917" w:type="dxa"/>
          </w:tcPr>
          <w:p w14:paraId="14056F70" w14:textId="77777777" w:rsidR="006B45C0" w:rsidRPr="00414DF9" w:rsidRDefault="006B45C0" w:rsidP="00291632">
            <w:pPr>
              <w:pStyle w:val="TAL"/>
              <w:rPr>
                <w:b/>
                <w:i/>
              </w:rPr>
            </w:pPr>
            <w:r w:rsidRPr="00414DF9">
              <w:rPr>
                <w:b/>
                <w:i/>
              </w:rPr>
              <w:lastRenderedPageBreak/>
              <w:t>beamCorrespondenceSSB-based-r16</w:t>
            </w:r>
          </w:p>
          <w:p w14:paraId="2F90E5CB"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64CC68DF" w14:textId="77777777" w:rsidR="006B45C0" w:rsidRPr="00414DF9" w:rsidRDefault="006B45C0" w:rsidP="00291632">
            <w:pPr>
              <w:pStyle w:val="TAL"/>
              <w:rPr>
                <w:rFonts w:cs="Arial"/>
                <w:lang w:eastAsia="zh-CN"/>
              </w:rPr>
            </w:pPr>
          </w:p>
          <w:p w14:paraId="10E021D5"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017EB4A9" w14:textId="77777777" w:rsidR="006B45C0" w:rsidRPr="00414DF9" w:rsidRDefault="006B45C0" w:rsidP="00291632">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74E5676C" w14:textId="77777777" w:rsidR="006B45C0" w:rsidRPr="00414DF9" w:rsidRDefault="006B45C0" w:rsidP="00291632">
            <w:pPr>
              <w:pStyle w:val="TAL"/>
              <w:rPr>
                <w:b/>
                <w:i/>
              </w:rPr>
            </w:pPr>
          </w:p>
        </w:tc>
        <w:tc>
          <w:tcPr>
            <w:tcW w:w="709" w:type="dxa"/>
          </w:tcPr>
          <w:p w14:paraId="1FBD84A3" w14:textId="77777777" w:rsidR="006B45C0" w:rsidRPr="00414DF9" w:rsidRDefault="006B45C0" w:rsidP="00291632">
            <w:pPr>
              <w:pStyle w:val="TAL"/>
              <w:jc w:val="center"/>
            </w:pPr>
            <w:r w:rsidRPr="00414DF9">
              <w:t>Band</w:t>
            </w:r>
          </w:p>
        </w:tc>
        <w:tc>
          <w:tcPr>
            <w:tcW w:w="567" w:type="dxa"/>
          </w:tcPr>
          <w:p w14:paraId="44961D88" w14:textId="77777777" w:rsidR="006B45C0" w:rsidRPr="00414DF9" w:rsidRDefault="006B45C0" w:rsidP="00291632">
            <w:pPr>
              <w:pStyle w:val="TAL"/>
              <w:jc w:val="center"/>
            </w:pPr>
            <w:r w:rsidRPr="00414DF9">
              <w:t>No</w:t>
            </w:r>
          </w:p>
        </w:tc>
        <w:tc>
          <w:tcPr>
            <w:tcW w:w="709" w:type="dxa"/>
          </w:tcPr>
          <w:p w14:paraId="4DF7CCB6"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367547F2" w14:textId="77777777" w:rsidR="006B45C0" w:rsidRPr="00414DF9" w:rsidRDefault="006B45C0" w:rsidP="00291632">
            <w:pPr>
              <w:pStyle w:val="TAL"/>
              <w:jc w:val="center"/>
            </w:pPr>
            <w:r w:rsidRPr="00414DF9">
              <w:t>FR2 only</w:t>
            </w:r>
          </w:p>
        </w:tc>
      </w:tr>
      <w:tr w:rsidR="006B45C0" w:rsidRPr="00414DF9" w14:paraId="58E5215C" w14:textId="77777777" w:rsidTr="00291632">
        <w:trPr>
          <w:cantSplit/>
          <w:tblHeader/>
        </w:trPr>
        <w:tc>
          <w:tcPr>
            <w:tcW w:w="6917" w:type="dxa"/>
          </w:tcPr>
          <w:p w14:paraId="15F1AFBF" w14:textId="77777777" w:rsidR="006B45C0" w:rsidRPr="00414DF9" w:rsidRDefault="006B45C0" w:rsidP="00291632">
            <w:pPr>
              <w:pStyle w:val="TAL"/>
              <w:rPr>
                <w:b/>
                <w:i/>
              </w:rPr>
            </w:pPr>
            <w:r w:rsidRPr="00414DF9">
              <w:rPr>
                <w:b/>
                <w:i/>
              </w:rPr>
              <w:t>beamCorrespondenceWithoutUL-BeamSweeping</w:t>
            </w:r>
          </w:p>
          <w:p w14:paraId="73EFEFD3" w14:textId="77777777" w:rsidR="006B45C0" w:rsidRPr="00414DF9" w:rsidRDefault="006B45C0" w:rsidP="00291632">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56D06FC1" w14:textId="77777777" w:rsidR="006B45C0" w:rsidRPr="00414DF9" w:rsidRDefault="006B45C0" w:rsidP="00291632">
            <w:pPr>
              <w:pStyle w:val="TAL"/>
              <w:jc w:val="center"/>
            </w:pPr>
            <w:r w:rsidRPr="00414DF9">
              <w:t>Band</w:t>
            </w:r>
          </w:p>
        </w:tc>
        <w:tc>
          <w:tcPr>
            <w:tcW w:w="567" w:type="dxa"/>
          </w:tcPr>
          <w:p w14:paraId="155C33EE" w14:textId="77777777" w:rsidR="006B45C0" w:rsidRPr="00414DF9" w:rsidRDefault="006B45C0" w:rsidP="00291632">
            <w:pPr>
              <w:pStyle w:val="TAL"/>
              <w:jc w:val="center"/>
            </w:pPr>
            <w:r w:rsidRPr="00414DF9">
              <w:t>Yes</w:t>
            </w:r>
          </w:p>
        </w:tc>
        <w:tc>
          <w:tcPr>
            <w:tcW w:w="709" w:type="dxa"/>
          </w:tcPr>
          <w:p w14:paraId="0D40EBC2" w14:textId="77777777" w:rsidR="006B45C0" w:rsidRPr="00414DF9" w:rsidRDefault="006B45C0" w:rsidP="00291632">
            <w:pPr>
              <w:pStyle w:val="TAL"/>
              <w:jc w:val="center"/>
            </w:pPr>
            <w:r w:rsidRPr="00414DF9">
              <w:rPr>
                <w:rFonts w:eastAsia="等线"/>
              </w:rPr>
              <w:t>N/A</w:t>
            </w:r>
          </w:p>
        </w:tc>
        <w:tc>
          <w:tcPr>
            <w:tcW w:w="728" w:type="dxa"/>
          </w:tcPr>
          <w:p w14:paraId="0EA13118" w14:textId="77777777" w:rsidR="006B45C0" w:rsidRPr="00414DF9" w:rsidRDefault="006B45C0" w:rsidP="00291632">
            <w:pPr>
              <w:pStyle w:val="TAL"/>
              <w:jc w:val="center"/>
            </w:pPr>
            <w:r w:rsidRPr="00414DF9">
              <w:t>FR2 only</w:t>
            </w:r>
          </w:p>
        </w:tc>
      </w:tr>
      <w:tr w:rsidR="006B45C0" w:rsidRPr="00414DF9" w14:paraId="109DE811" w14:textId="77777777" w:rsidTr="00291632">
        <w:trPr>
          <w:cantSplit/>
          <w:tblHeader/>
        </w:trPr>
        <w:tc>
          <w:tcPr>
            <w:tcW w:w="6917" w:type="dxa"/>
          </w:tcPr>
          <w:p w14:paraId="693DB6BD" w14:textId="77777777" w:rsidR="006B45C0" w:rsidRPr="00414DF9" w:rsidRDefault="006B45C0" w:rsidP="00291632">
            <w:pPr>
              <w:pStyle w:val="TAL"/>
              <w:rPr>
                <w:b/>
                <w:i/>
              </w:rPr>
            </w:pPr>
            <w:r w:rsidRPr="00414DF9">
              <w:rPr>
                <w:b/>
                <w:i/>
              </w:rPr>
              <w:t>beamManagementSSB-CSI-RS</w:t>
            </w:r>
          </w:p>
          <w:p w14:paraId="7F985536" w14:textId="77777777" w:rsidR="006B45C0" w:rsidRPr="00414DF9" w:rsidRDefault="006B45C0" w:rsidP="00291632">
            <w:pPr>
              <w:pStyle w:val="TAL"/>
              <w:rPr>
                <w:rFonts w:eastAsia="MS PGothic"/>
              </w:rPr>
            </w:pPr>
            <w:r w:rsidRPr="00414DF9">
              <w:rPr>
                <w:rFonts w:eastAsia="MS PGothic"/>
              </w:rPr>
              <w:t>Defines support of SS/PBCH and CSI-RS based RSRP measurements. The capability comprises signalling of</w:t>
            </w:r>
          </w:p>
          <w:p w14:paraId="1209EF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3CB1D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7E5CF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158D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B7A9D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59F27C33" w14:textId="77777777" w:rsidR="006B45C0" w:rsidRPr="00414DF9" w:rsidRDefault="006B45C0" w:rsidP="00291632">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693A4E4" w14:textId="77777777" w:rsidR="006B45C0" w:rsidRPr="00414DF9" w:rsidRDefault="006B45C0" w:rsidP="00291632">
            <w:pPr>
              <w:pStyle w:val="TAL"/>
              <w:jc w:val="center"/>
            </w:pPr>
            <w:r w:rsidRPr="00414DF9">
              <w:t>Band</w:t>
            </w:r>
          </w:p>
        </w:tc>
        <w:tc>
          <w:tcPr>
            <w:tcW w:w="567" w:type="dxa"/>
          </w:tcPr>
          <w:p w14:paraId="29299C0A" w14:textId="77777777" w:rsidR="006B45C0" w:rsidRPr="00414DF9" w:rsidRDefault="006B45C0" w:rsidP="00291632">
            <w:pPr>
              <w:pStyle w:val="TAL"/>
              <w:jc w:val="center"/>
            </w:pPr>
            <w:r w:rsidRPr="00414DF9">
              <w:t>Yes</w:t>
            </w:r>
          </w:p>
        </w:tc>
        <w:tc>
          <w:tcPr>
            <w:tcW w:w="709" w:type="dxa"/>
          </w:tcPr>
          <w:p w14:paraId="3C5403F9" w14:textId="77777777" w:rsidR="006B45C0" w:rsidRPr="00414DF9" w:rsidRDefault="006B45C0" w:rsidP="00291632">
            <w:pPr>
              <w:pStyle w:val="TAL"/>
              <w:jc w:val="center"/>
            </w:pPr>
            <w:r w:rsidRPr="00414DF9">
              <w:rPr>
                <w:rFonts w:eastAsia="等线"/>
              </w:rPr>
              <w:t>N/A</w:t>
            </w:r>
          </w:p>
        </w:tc>
        <w:tc>
          <w:tcPr>
            <w:tcW w:w="728" w:type="dxa"/>
          </w:tcPr>
          <w:p w14:paraId="7E294736" w14:textId="77777777" w:rsidR="006B45C0" w:rsidRPr="00414DF9" w:rsidRDefault="006B45C0" w:rsidP="00291632">
            <w:pPr>
              <w:pStyle w:val="TAL"/>
              <w:jc w:val="center"/>
            </w:pPr>
            <w:r w:rsidRPr="00414DF9">
              <w:rPr>
                <w:rFonts w:eastAsia="等线"/>
              </w:rPr>
              <w:t>FD</w:t>
            </w:r>
          </w:p>
        </w:tc>
      </w:tr>
      <w:tr w:rsidR="006B45C0" w:rsidRPr="00414DF9" w14:paraId="7F92AF59" w14:textId="77777777" w:rsidTr="00291632">
        <w:trPr>
          <w:cantSplit/>
          <w:tblHeader/>
        </w:trPr>
        <w:tc>
          <w:tcPr>
            <w:tcW w:w="6917" w:type="dxa"/>
          </w:tcPr>
          <w:p w14:paraId="14DC9AFC" w14:textId="77777777" w:rsidR="006B45C0" w:rsidRPr="00414DF9" w:rsidRDefault="006B45C0" w:rsidP="00291632">
            <w:pPr>
              <w:pStyle w:val="TAL"/>
              <w:rPr>
                <w:b/>
                <w:i/>
              </w:rPr>
            </w:pPr>
            <w:r w:rsidRPr="00414DF9">
              <w:rPr>
                <w:b/>
                <w:i/>
              </w:rPr>
              <w:t>beamReportTiming, beamReportTiming-v1710</w:t>
            </w:r>
          </w:p>
          <w:p w14:paraId="6E3281F9" w14:textId="77777777" w:rsidR="006B45C0" w:rsidRPr="00414DF9" w:rsidRDefault="006B45C0" w:rsidP="00291632">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2B111CA" w14:textId="77777777" w:rsidR="006B45C0" w:rsidRPr="00414DF9" w:rsidRDefault="006B45C0" w:rsidP="00291632">
            <w:pPr>
              <w:pStyle w:val="TAL"/>
              <w:jc w:val="center"/>
            </w:pPr>
            <w:r w:rsidRPr="00414DF9">
              <w:rPr>
                <w:rFonts w:cs="Arial"/>
                <w:szCs w:val="18"/>
              </w:rPr>
              <w:t>Band</w:t>
            </w:r>
          </w:p>
        </w:tc>
        <w:tc>
          <w:tcPr>
            <w:tcW w:w="567" w:type="dxa"/>
          </w:tcPr>
          <w:p w14:paraId="7E042E3F" w14:textId="77777777" w:rsidR="006B45C0" w:rsidRPr="00414DF9" w:rsidRDefault="006B45C0" w:rsidP="00291632">
            <w:pPr>
              <w:pStyle w:val="TAL"/>
              <w:jc w:val="center"/>
            </w:pPr>
            <w:r w:rsidRPr="00414DF9">
              <w:rPr>
                <w:rFonts w:cs="Arial"/>
                <w:szCs w:val="18"/>
              </w:rPr>
              <w:t>Yes</w:t>
            </w:r>
          </w:p>
        </w:tc>
        <w:tc>
          <w:tcPr>
            <w:tcW w:w="709" w:type="dxa"/>
          </w:tcPr>
          <w:p w14:paraId="016F2C1D" w14:textId="77777777" w:rsidR="006B45C0" w:rsidRPr="00414DF9" w:rsidRDefault="006B45C0" w:rsidP="00291632">
            <w:pPr>
              <w:pStyle w:val="TAL"/>
              <w:jc w:val="center"/>
            </w:pPr>
            <w:r w:rsidRPr="00414DF9">
              <w:rPr>
                <w:bCs/>
                <w:iCs/>
              </w:rPr>
              <w:t>N/A</w:t>
            </w:r>
          </w:p>
        </w:tc>
        <w:tc>
          <w:tcPr>
            <w:tcW w:w="728" w:type="dxa"/>
          </w:tcPr>
          <w:p w14:paraId="20FC0684" w14:textId="77777777" w:rsidR="006B45C0" w:rsidRPr="00414DF9" w:rsidRDefault="006B45C0" w:rsidP="00291632">
            <w:pPr>
              <w:pStyle w:val="TAL"/>
              <w:jc w:val="center"/>
            </w:pPr>
            <w:r w:rsidRPr="00414DF9">
              <w:rPr>
                <w:bCs/>
                <w:iCs/>
              </w:rPr>
              <w:t>N/A</w:t>
            </w:r>
          </w:p>
        </w:tc>
      </w:tr>
      <w:tr w:rsidR="006B45C0" w:rsidRPr="00414DF9" w14:paraId="69990378" w14:textId="77777777" w:rsidTr="00291632">
        <w:trPr>
          <w:cantSplit/>
          <w:tblHeader/>
        </w:trPr>
        <w:tc>
          <w:tcPr>
            <w:tcW w:w="6917" w:type="dxa"/>
          </w:tcPr>
          <w:p w14:paraId="395DD3EB" w14:textId="77777777" w:rsidR="006B45C0" w:rsidRPr="00414DF9" w:rsidRDefault="006B45C0" w:rsidP="00291632">
            <w:pPr>
              <w:pStyle w:val="TAL"/>
              <w:rPr>
                <w:b/>
                <w:i/>
              </w:rPr>
            </w:pPr>
            <w:r w:rsidRPr="00414DF9">
              <w:rPr>
                <w:b/>
                <w:i/>
              </w:rPr>
              <w:lastRenderedPageBreak/>
              <w:t>beamSweepingFactorReduction-r18</w:t>
            </w:r>
          </w:p>
          <w:p w14:paraId="5F97B3DD" w14:textId="77777777" w:rsidR="006B45C0" w:rsidRPr="00414DF9" w:rsidRDefault="006B45C0" w:rsidP="00291632">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59DC08CA" w14:textId="77777777" w:rsidR="006B45C0" w:rsidRPr="00414DF9" w:rsidRDefault="006B45C0" w:rsidP="00291632">
            <w:pPr>
              <w:pStyle w:val="TAL"/>
              <w:rPr>
                <w:rFonts w:eastAsia="MS PGothic"/>
              </w:rPr>
            </w:pPr>
            <w:r w:rsidRPr="00414DF9">
              <w:rPr>
                <w:rFonts w:eastAsia="MS PGothic"/>
              </w:rPr>
              <w:t>The capability comprises signalling of</w:t>
            </w:r>
          </w:p>
          <w:p w14:paraId="694A0F9D"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945D8E5"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679EA161" w14:textId="77777777" w:rsidR="006B45C0" w:rsidRPr="00414DF9" w:rsidRDefault="006B45C0" w:rsidP="00291632">
            <w:pPr>
              <w:pStyle w:val="TAL"/>
              <w:rPr>
                <w:b/>
                <w:i/>
              </w:rPr>
            </w:pPr>
            <w:r w:rsidRPr="00414DF9">
              <w:rPr>
                <w:rFonts w:cs="Arial"/>
                <w:szCs w:val="18"/>
              </w:rPr>
              <w:t>UE is required to meet the shortened SCell activation delay requirement in TS 38.133 [5] if the feature is supported.</w:t>
            </w:r>
          </w:p>
        </w:tc>
        <w:tc>
          <w:tcPr>
            <w:tcW w:w="709" w:type="dxa"/>
          </w:tcPr>
          <w:p w14:paraId="4BA1FE6C" w14:textId="77777777" w:rsidR="006B45C0" w:rsidRPr="00414DF9" w:rsidRDefault="006B45C0" w:rsidP="00291632">
            <w:pPr>
              <w:pStyle w:val="TAL"/>
              <w:jc w:val="center"/>
              <w:rPr>
                <w:rFonts w:cs="Arial"/>
                <w:szCs w:val="18"/>
              </w:rPr>
            </w:pPr>
            <w:r w:rsidRPr="00414DF9">
              <w:t>Band</w:t>
            </w:r>
          </w:p>
        </w:tc>
        <w:tc>
          <w:tcPr>
            <w:tcW w:w="567" w:type="dxa"/>
          </w:tcPr>
          <w:p w14:paraId="20AA5C90" w14:textId="77777777" w:rsidR="006B45C0" w:rsidRPr="00414DF9" w:rsidRDefault="006B45C0" w:rsidP="00291632">
            <w:pPr>
              <w:pStyle w:val="TAL"/>
              <w:jc w:val="center"/>
              <w:rPr>
                <w:rFonts w:cs="Arial"/>
                <w:szCs w:val="18"/>
              </w:rPr>
            </w:pPr>
            <w:r w:rsidRPr="00414DF9">
              <w:t>No</w:t>
            </w:r>
          </w:p>
        </w:tc>
        <w:tc>
          <w:tcPr>
            <w:tcW w:w="709" w:type="dxa"/>
          </w:tcPr>
          <w:p w14:paraId="42ADC64C" w14:textId="77777777" w:rsidR="006B45C0" w:rsidRPr="00414DF9" w:rsidRDefault="006B45C0" w:rsidP="00291632">
            <w:pPr>
              <w:pStyle w:val="TAL"/>
              <w:jc w:val="center"/>
              <w:rPr>
                <w:bCs/>
                <w:iCs/>
              </w:rPr>
            </w:pPr>
            <w:r w:rsidRPr="00414DF9">
              <w:rPr>
                <w:bCs/>
                <w:iCs/>
              </w:rPr>
              <w:t>TDD only</w:t>
            </w:r>
          </w:p>
        </w:tc>
        <w:tc>
          <w:tcPr>
            <w:tcW w:w="728" w:type="dxa"/>
          </w:tcPr>
          <w:p w14:paraId="1F9D1E1D" w14:textId="77777777" w:rsidR="006B45C0" w:rsidRPr="00414DF9" w:rsidRDefault="006B45C0" w:rsidP="00291632">
            <w:pPr>
              <w:pStyle w:val="TAL"/>
              <w:jc w:val="center"/>
              <w:rPr>
                <w:bCs/>
                <w:iCs/>
              </w:rPr>
            </w:pPr>
            <w:r w:rsidRPr="00414DF9">
              <w:t>FR2-1 only</w:t>
            </w:r>
          </w:p>
        </w:tc>
      </w:tr>
      <w:tr w:rsidR="006B45C0" w:rsidRPr="00414DF9" w14:paraId="331B7C1B" w14:textId="77777777" w:rsidTr="00291632">
        <w:trPr>
          <w:cantSplit/>
          <w:tblHeader/>
        </w:trPr>
        <w:tc>
          <w:tcPr>
            <w:tcW w:w="6917" w:type="dxa"/>
          </w:tcPr>
          <w:p w14:paraId="2E26F0A1" w14:textId="77777777" w:rsidR="006B45C0" w:rsidRPr="00414DF9" w:rsidRDefault="006B45C0" w:rsidP="00291632">
            <w:pPr>
              <w:pStyle w:val="TAL"/>
              <w:rPr>
                <w:b/>
                <w:i/>
              </w:rPr>
            </w:pPr>
            <w:r w:rsidRPr="00414DF9">
              <w:rPr>
                <w:b/>
                <w:i/>
              </w:rPr>
              <w:t>beamSwitchTiming, beamSwitchTiming-v1710</w:t>
            </w:r>
          </w:p>
          <w:p w14:paraId="26EA28C1" w14:textId="77777777" w:rsidR="006B45C0" w:rsidRPr="00414DF9" w:rsidRDefault="006B45C0" w:rsidP="00291632">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2A4CE8" w14:textId="77777777" w:rsidR="006B45C0" w:rsidRPr="00414DF9" w:rsidRDefault="006B45C0" w:rsidP="00291632">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71D51D1F" w14:textId="77777777" w:rsidR="006B45C0" w:rsidRPr="00414DF9" w:rsidRDefault="006B45C0" w:rsidP="00291632">
            <w:pPr>
              <w:pStyle w:val="TAL"/>
              <w:jc w:val="center"/>
            </w:pPr>
            <w:r w:rsidRPr="00414DF9">
              <w:t>Band</w:t>
            </w:r>
          </w:p>
        </w:tc>
        <w:tc>
          <w:tcPr>
            <w:tcW w:w="567" w:type="dxa"/>
          </w:tcPr>
          <w:p w14:paraId="17CB1AFD" w14:textId="77777777" w:rsidR="006B45C0" w:rsidRPr="00414DF9" w:rsidDel="005074D2" w:rsidRDefault="006B45C0" w:rsidP="00291632">
            <w:pPr>
              <w:pStyle w:val="TAL"/>
              <w:jc w:val="center"/>
            </w:pPr>
            <w:r w:rsidRPr="00414DF9">
              <w:t>No</w:t>
            </w:r>
          </w:p>
        </w:tc>
        <w:tc>
          <w:tcPr>
            <w:tcW w:w="709" w:type="dxa"/>
          </w:tcPr>
          <w:p w14:paraId="65D70CFC" w14:textId="77777777" w:rsidR="006B45C0" w:rsidRPr="00414DF9" w:rsidRDefault="006B45C0" w:rsidP="00291632">
            <w:pPr>
              <w:pStyle w:val="TAL"/>
              <w:jc w:val="center"/>
            </w:pPr>
            <w:r w:rsidRPr="00414DF9">
              <w:rPr>
                <w:bCs/>
                <w:iCs/>
              </w:rPr>
              <w:t>N/A</w:t>
            </w:r>
          </w:p>
        </w:tc>
        <w:tc>
          <w:tcPr>
            <w:tcW w:w="728" w:type="dxa"/>
          </w:tcPr>
          <w:p w14:paraId="061A1EC7" w14:textId="77777777" w:rsidR="006B45C0" w:rsidRPr="00414DF9" w:rsidRDefault="006B45C0" w:rsidP="00291632">
            <w:pPr>
              <w:pStyle w:val="TAL"/>
              <w:jc w:val="center"/>
            </w:pPr>
            <w:r w:rsidRPr="00414DF9">
              <w:t>FR2 only</w:t>
            </w:r>
          </w:p>
        </w:tc>
      </w:tr>
      <w:tr w:rsidR="006B45C0" w:rsidRPr="00414DF9" w14:paraId="46D0733F" w14:textId="77777777" w:rsidTr="00291632">
        <w:trPr>
          <w:cantSplit/>
          <w:tblHeader/>
        </w:trPr>
        <w:tc>
          <w:tcPr>
            <w:tcW w:w="6917" w:type="dxa"/>
          </w:tcPr>
          <w:p w14:paraId="4074DA0C" w14:textId="77777777" w:rsidR="006B45C0" w:rsidRPr="00414DF9" w:rsidRDefault="006B45C0" w:rsidP="00291632">
            <w:pPr>
              <w:pStyle w:val="TAL"/>
              <w:rPr>
                <w:b/>
                <w:i/>
              </w:rPr>
            </w:pPr>
            <w:r w:rsidRPr="00414DF9">
              <w:rPr>
                <w:b/>
                <w:i/>
              </w:rPr>
              <w:t>beamSwitchTiming-r16, beamSwitchTiming-r17</w:t>
            </w:r>
          </w:p>
          <w:p w14:paraId="5DDDC7B6" w14:textId="77777777" w:rsidR="006B45C0" w:rsidRPr="00414DF9" w:rsidRDefault="006B45C0" w:rsidP="00291632">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20438AA7" w14:textId="77777777" w:rsidR="006B45C0" w:rsidRPr="00414DF9" w:rsidRDefault="006B45C0" w:rsidP="00291632">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lang w:eastAsia="en-US"/>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5A2AF3F8" w14:textId="77777777" w:rsidR="006B45C0" w:rsidRPr="00414DF9" w:rsidRDefault="006B45C0" w:rsidP="00291632">
            <w:pPr>
              <w:pStyle w:val="TAL"/>
              <w:jc w:val="center"/>
            </w:pPr>
            <w:r w:rsidRPr="00414DF9">
              <w:t>Band</w:t>
            </w:r>
          </w:p>
        </w:tc>
        <w:tc>
          <w:tcPr>
            <w:tcW w:w="567" w:type="dxa"/>
          </w:tcPr>
          <w:p w14:paraId="3CDE5FFD" w14:textId="77777777" w:rsidR="006B45C0" w:rsidRPr="00414DF9" w:rsidRDefault="006B45C0" w:rsidP="00291632">
            <w:pPr>
              <w:pStyle w:val="TAL"/>
              <w:jc w:val="center"/>
            </w:pPr>
            <w:r w:rsidRPr="00414DF9">
              <w:t>No</w:t>
            </w:r>
          </w:p>
        </w:tc>
        <w:tc>
          <w:tcPr>
            <w:tcW w:w="709" w:type="dxa"/>
          </w:tcPr>
          <w:p w14:paraId="3A154028" w14:textId="77777777" w:rsidR="006B45C0" w:rsidRPr="00414DF9" w:rsidRDefault="006B45C0" w:rsidP="00291632">
            <w:pPr>
              <w:pStyle w:val="TAL"/>
              <w:jc w:val="center"/>
              <w:rPr>
                <w:bCs/>
                <w:iCs/>
              </w:rPr>
            </w:pPr>
            <w:r w:rsidRPr="00414DF9">
              <w:rPr>
                <w:bCs/>
                <w:iCs/>
              </w:rPr>
              <w:t>N/A</w:t>
            </w:r>
          </w:p>
        </w:tc>
        <w:tc>
          <w:tcPr>
            <w:tcW w:w="728" w:type="dxa"/>
          </w:tcPr>
          <w:p w14:paraId="5C4B10CD" w14:textId="77777777" w:rsidR="006B45C0" w:rsidRPr="00414DF9" w:rsidRDefault="006B45C0" w:rsidP="00291632">
            <w:pPr>
              <w:pStyle w:val="TAL"/>
              <w:jc w:val="center"/>
            </w:pPr>
            <w:r w:rsidRPr="00414DF9">
              <w:t>FR2 only</w:t>
            </w:r>
          </w:p>
        </w:tc>
      </w:tr>
      <w:tr w:rsidR="006B45C0" w:rsidRPr="00414DF9" w14:paraId="6B702564" w14:textId="77777777" w:rsidTr="00291632">
        <w:trPr>
          <w:cantSplit/>
          <w:tblHeader/>
        </w:trPr>
        <w:tc>
          <w:tcPr>
            <w:tcW w:w="6917" w:type="dxa"/>
          </w:tcPr>
          <w:p w14:paraId="45E20B82" w14:textId="77777777" w:rsidR="006B45C0" w:rsidRPr="00414DF9" w:rsidRDefault="006B45C0" w:rsidP="00291632">
            <w:pPr>
              <w:pStyle w:val="TAL"/>
              <w:rPr>
                <w:b/>
                <w:i/>
              </w:rPr>
            </w:pPr>
            <w:r w:rsidRPr="00414DF9">
              <w:rPr>
                <w:b/>
                <w:i/>
              </w:rPr>
              <w:t>bfd-Relaxation-r17</w:t>
            </w:r>
          </w:p>
          <w:p w14:paraId="0BE048FB" w14:textId="77777777" w:rsidR="006B45C0" w:rsidRPr="00414DF9" w:rsidRDefault="006B45C0" w:rsidP="00291632">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365C74FD" w14:textId="77777777" w:rsidR="006B45C0" w:rsidRPr="00414DF9" w:rsidRDefault="006B45C0" w:rsidP="00291632">
            <w:pPr>
              <w:pStyle w:val="TAL"/>
              <w:rPr>
                <w:bCs/>
                <w:iCs/>
              </w:rPr>
            </w:pPr>
          </w:p>
          <w:p w14:paraId="1400E368"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0120C9ED" w14:textId="77777777" w:rsidR="006B45C0" w:rsidRPr="00414DF9" w:rsidRDefault="006B45C0" w:rsidP="00291632">
            <w:pPr>
              <w:pStyle w:val="TAL"/>
              <w:jc w:val="center"/>
            </w:pPr>
            <w:r w:rsidRPr="00414DF9">
              <w:t xml:space="preserve">Band </w:t>
            </w:r>
          </w:p>
        </w:tc>
        <w:tc>
          <w:tcPr>
            <w:tcW w:w="567" w:type="dxa"/>
          </w:tcPr>
          <w:p w14:paraId="61EF44F7" w14:textId="77777777" w:rsidR="006B45C0" w:rsidRPr="00414DF9" w:rsidRDefault="006B45C0" w:rsidP="00291632">
            <w:pPr>
              <w:pStyle w:val="TAL"/>
              <w:jc w:val="center"/>
            </w:pPr>
            <w:r w:rsidRPr="00414DF9">
              <w:t>No</w:t>
            </w:r>
          </w:p>
        </w:tc>
        <w:tc>
          <w:tcPr>
            <w:tcW w:w="709" w:type="dxa"/>
          </w:tcPr>
          <w:p w14:paraId="33359698" w14:textId="77777777" w:rsidR="006B45C0" w:rsidRPr="00414DF9" w:rsidRDefault="006B45C0" w:rsidP="00291632">
            <w:pPr>
              <w:pStyle w:val="TAL"/>
              <w:jc w:val="center"/>
              <w:rPr>
                <w:bCs/>
                <w:iCs/>
              </w:rPr>
            </w:pPr>
            <w:r w:rsidRPr="00414DF9">
              <w:rPr>
                <w:bCs/>
                <w:iCs/>
              </w:rPr>
              <w:t>N/A</w:t>
            </w:r>
          </w:p>
        </w:tc>
        <w:tc>
          <w:tcPr>
            <w:tcW w:w="728" w:type="dxa"/>
          </w:tcPr>
          <w:p w14:paraId="29DF0283" w14:textId="77777777" w:rsidR="006B45C0" w:rsidRPr="00414DF9" w:rsidRDefault="006B45C0" w:rsidP="00291632">
            <w:pPr>
              <w:pStyle w:val="TAL"/>
              <w:jc w:val="center"/>
            </w:pPr>
            <w:r w:rsidRPr="00414DF9">
              <w:rPr>
                <w:bCs/>
                <w:iCs/>
              </w:rPr>
              <w:t>N/A</w:t>
            </w:r>
          </w:p>
        </w:tc>
      </w:tr>
      <w:tr w:rsidR="006B45C0" w:rsidRPr="00414DF9" w14:paraId="6086F3F5" w14:textId="77777777" w:rsidTr="00291632">
        <w:trPr>
          <w:cantSplit/>
          <w:tblHeader/>
        </w:trPr>
        <w:tc>
          <w:tcPr>
            <w:tcW w:w="6917" w:type="dxa"/>
          </w:tcPr>
          <w:p w14:paraId="48576A4F" w14:textId="77777777" w:rsidR="006B45C0" w:rsidRPr="00414DF9" w:rsidRDefault="006B45C0" w:rsidP="00291632">
            <w:pPr>
              <w:pStyle w:val="TAL"/>
              <w:rPr>
                <w:b/>
                <w:i/>
              </w:rPr>
            </w:pPr>
            <w:r w:rsidRPr="00414DF9">
              <w:rPr>
                <w:b/>
                <w:i/>
              </w:rPr>
              <w:t>bwp-DiffNumerology</w:t>
            </w:r>
          </w:p>
          <w:p w14:paraId="5C9631A3" w14:textId="77777777" w:rsidR="006B45C0" w:rsidRPr="00414DF9" w:rsidRDefault="006B45C0" w:rsidP="00291632">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8FB2B5C" w14:textId="77777777" w:rsidR="006B45C0" w:rsidRPr="00414DF9" w:rsidRDefault="006B45C0" w:rsidP="00291632">
            <w:pPr>
              <w:pStyle w:val="TAL"/>
              <w:jc w:val="center"/>
            </w:pPr>
            <w:r w:rsidRPr="00414DF9">
              <w:t>Band</w:t>
            </w:r>
          </w:p>
        </w:tc>
        <w:tc>
          <w:tcPr>
            <w:tcW w:w="567" w:type="dxa"/>
          </w:tcPr>
          <w:p w14:paraId="26BB268A" w14:textId="77777777" w:rsidR="006B45C0" w:rsidRPr="00414DF9" w:rsidRDefault="006B45C0" w:rsidP="00291632">
            <w:pPr>
              <w:pStyle w:val="TAL"/>
              <w:jc w:val="center"/>
            </w:pPr>
            <w:r w:rsidRPr="00414DF9">
              <w:t>No</w:t>
            </w:r>
          </w:p>
        </w:tc>
        <w:tc>
          <w:tcPr>
            <w:tcW w:w="709" w:type="dxa"/>
          </w:tcPr>
          <w:p w14:paraId="74C245DC" w14:textId="77777777" w:rsidR="006B45C0" w:rsidRPr="00414DF9" w:rsidRDefault="006B45C0" w:rsidP="00291632">
            <w:pPr>
              <w:pStyle w:val="TAL"/>
              <w:jc w:val="center"/>
            </w:pPr>
            <w:r w:rsidRPr="00414DF9">
              <w:rPr>
                <w:bCs/>
                <w:iCs/>
              </w:rPr>
              <w:t>N/A</w:t>
            </w:r>
          </w:p>
        </w:tc>
        <w:tc>
          <w:tcPr>
            <w:tcW w:w="728" w:type="dxa"/>
          </w:tcPr>
          <w:p w14:paraId="5BFEFEEF" w14:textId="77777777" w:rsidR="006B45C0" w:rsidRPr="00414DF9" w:rsidRDefault="006B45C0" w:rsidP="00291632">
            <w:pPr>
              <w:pStyle w:val="TAL"/>
              <w:jc w:val="center"/>
            </w:pPr>
            <w:r w:rsidRPr="00414DF9">
              <w:rPr>
                <w:bCs/>
                <w:iCs/>
              </w:rPr>
              <w:t>N/A</w:t>
            </w:r>
          </w:p>
        </w:tc>
      </w:tr>
      <w:tr w:rsidR="006B45C0" w:rsidRPr="00414DF9" w14:paraId="5EF819F8" w14:textId="77777777" w:rsidTr="00291632">
        <w:trPr>
          <w:cantSplit/>
          <w:tblHeader/>
        </w:trPr>
        <w:tc>
          <w:tcPr>
            <w:tcW w:w="6917" w:type="dxa"/>
          </w:tcPr>
          <w:p w14:paraId="3449F5BE" w14:textId="77777777" w:rsidR="006B45C0" w:rsidRPr="00414DF9" w:rsidRDefault="006B45C0" w:rsidP="00291632">
            <w:pPr>
              <w:pStyle w:val="TAL"/>
              <w:rPr>
                <w:b/>
                <w:i/>
              </w:rPr>
            </w:pPr>
            <w:r w:rsidRPr="00414DF9">
              <w:rPr>
                <w:b/>
                <w:i/>
              </w:rPr>
              <w:lastRenderedPageBreak/>
              <w:t>bwp-SameNumerology</w:t>
            </w:r>
          </w:p>
          <w:p w14:paraId="1465378B" w14:textId="77777777" w:rsidR="006B45C0" w:rsidRPr="00414DF9" w:rsidRDefault="006B45C0" w:rsidP="00291632">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A1087D9" w14:textId="77777777" w:rsidR="006B45C0" w:rsidRPr="00414DF9" w:rsidRDefault="006B45C0" w:rsidP="00291632">
            <w:pPr>
              <w:pStyle w:val="TAL"/>
              <w:jc w:val="center"/>
            </w:pPr>
            <w:r w:rsidRPr="00414DF9">
              <w:t>Band</w:t>
            </w:r>
          </w:p>
        </w:tc>
        <w:tc>
          <w:tcPr>
            <w:tcW w:w="567" w:type="dxa"/>
          </w:tcPr>
          <w:p w14:paraId="373833B9" w14:textId="77777777" w:rsidR="006B45C0" w:rsidRPr="00414DF9" w:rsidRDefault="006B45C0" w:rsidP="00291632">
            <w:pPr>
              <w:pStyle w:val="TAL"/>
              <w:jc w:val="center"/>
            </w:pPr>
            <w:r w:rsidRPr="00414DF9">
              <w:t>No</w:t>
            </w:r>
          </w:p>
        </w:tc>
        <w:tc>
          <w:tcPr>
            <w:tcW w:w="709" w:type="dxa"/>
          </w:tcPr>
          <w:p w14:paraId="02251A46" w14:textId="77777777" w:rsidR="006B45C0" w:rsidRPr="00414DF9" w:rsidRDefault="006B45C0" w:rsidP="00291632">
            <w:pPr>
              <w:pStyle w:val="TAL"/>
              <w:jc w:val="center"/>
            </w:pPr>
            <w:r w:rsidRPr="00414DF9">
              <w:rPr>
                <w:bCs/>
                <w:iCs/>
              </w:rPr>
              <w:t>N/A</w:t>
            </w:r>
          </w:p>
        </w:tc>
        <w:tc>
          <w:tcPr>
            <w:tcW w:w="728" w:type="dxa"/>
          </w:tcPr>
          <w:p w14:paraId="646DAFA4" w14:textId="77777777" w:rsidR="006B45C0" w:rsidRPr="00414DF9" w:rsidRDefault="006B45C0" w:rsidP="00291632">
            <w:pPr>
              <w:pStyle w:val="TAL"/>
              <w:jc w:val="center"/>
            </w:pPr>
            <w:r w:rsidRPr="00414DF9">
              <w:rPr>
                <w:bCs/>
                <w:iCs/>
              </w:rPr>
              <w:t>N/A</w:t>
            </w:r>
          </w:p>
        </w:tc>
      </w:tr>
      <w:tr w:rsidR="006B45C0" w:rsidRPr="00414DF9" w14:paraId="214DD8C0" w14:textId="77777777" w:rsidTr="00291632">
        <w:trPr>
          <w:cantSplit/>
          <w:tblHeader/>
        </w:trPr>
        <w:tc>
          <w:tcPr>
            <w:tcW w:w="6917" w:type="dxa"/>
          </w:tcPr>
          <w:p w14:paraId="6F092571" w14:textId="77777777" w:rsidR="006B45C0" w:rsidRPr="00414DF9" w:rsidRDefault="006B45C0" w:rsidP="00291632">
            <w:pPr>
              <w:pStyle w:val="TAL"/>
              <w:rPr>
                <w:b/>
                <w:i/>
              </w:rPr>
            </w:pPr>
            <w:r w:rsidRPr="00414DF9">
              <w:rPr>
                <w:b/>
                <w:i/>
              </w:rPr>
              <w:t>bwp-WithoutRestriction</w:t>
            </w:r>
          </w:p>
          <w:p w14:paraId="4CEE64E6" w14:textId="77777777" w:rsidR="006B45C0" w:rsidRPr="00414DF9" w:rsidRDefault="006B45C0" w:rsidP="00291632">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0A1A75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49DA201"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2E5CBB55" w14:textId="77777777" w:rsidR="006B45C0" w:rsidRPr="00414DF9" w:rsidRDefault="006B45C0" w:rsidP="00291632">
            <w:pPr>
              <w:pStyle w:val="TAL"/>
              <w:jc w:val="center"/>
              <w:rPr>
                <w:rFonts w:cs="Arial"/>
                <w:szCs w:val="18"/>
              </w:rPr>
            </w:pPr>
            <w:r w:rsidRPr="00414DF9">
              <w:rPr>
                <w:bCs/>
                <w:iCs/>
              </w:rPr>
              <w:t>N/A</w:t>
            </w:r>
          </w:p>
        </w:tc>
        <w:tc>
          <w:tcPr>
            <w:tcW w:w="728" w:type="dxa"/>
          </w:tcPr>
          <w:p w14:paraId="368B83D8" w14:textId="77777777" w:rsidR="006B45C0" w:rsidRPr="00414DF9" w:rsidRDefault="006B45C0" w:rsidP="00291632">
            <w:pPr>
              <w:pStyle w:val="TAL"/>
              <w:jc w:val="center"/>
            </w:pPr>
            <w:r w:rsidRPr="00414DF9">
              <w:rPr>
                <w:bCs/>
                <w:iCs/>
              </w:rPr>
              <w:t>N/A</w:t>
            </w:r>
          </w:p>
        </w:tc>
      </w:tr>
      <w:tr w:rsidR="006B45C0" w:rsidRPr="00414DF9" w14:paraId="4D61B6A5" w14:textId="77777777" w:rsidTr="00291632">
        <w:trPr>
          <w:cantSplit/>
          <w:tblHeader/>
        </w:trPr>
        <w:tc>
          <w:tcPr>
            <w:tcW w:w="6917" w:type="dxa"/>
          </w:tcPr>
          <w:p w14:paraId="42810B13" w14:textId="77777777" w:rsidR="006B45C0" w:rsidRPr="00414DF9" w:rsidRDefault="006B45C0" w:rsidP="00291632">
            <w:pPr>
              <w:pStyle w:val="TAL"/>
              <w:rPr>
                <w:b/>
                <w:i/>
              </w:rPr>
            </w:pPr>
            <w:r w:rsidRPr="00414DF9">
              <w:rPr>
                <w:b/>
                <w:i/>
              </w:rPr>
              <w:t>cancelOverlappingPUSCH-r16</w:t>
            </w:r>
          </w:p>
          <w:p w14:paraId="6B92C31F" w14:textId="77777777" w:rsidR="006B45C0" w:rsidRPr="00414DF9" w:rsidRDefault="006B45C0" w:rsidP="00291632">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785479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BCD57D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FAF932B" w14:textId="77777777" w:rsidR="006B45C0" w:rsidRPr="00414DF9" w:rsidRDefault="006B45C0" w:rsidP="00291632">
            <w:pPr>
              <w:pStyle w:val="TAL"/>
              <w:jc w:val="center"/>
              <w:rPr>
                <w:rFonts w:cs="Arial"/>
                <w:szCs w:val="18"/>
              </w:rPr>
            </w:pPr>
            <w:r w:rsidRPr="00414DF9">
              <w:rPr>
                <w:bCs/>
                <w:iCs/>
              </w:rPr>
              <w:t>N/A</w:t>
            </w:r>
          </w:p>
        </w:tc>
        <w:tc>
          <w:tcPr>
            <w:tcW w:w="728" w:type="dxa"/>
          </w:tcPr>
          <w:p w14:paraId="3DADBE13" w14:textId="77777777" w:rsidR="006B45C0" w:rsidRPr="00414DF9" w:rsidRDefault="006B45C0" w:rsidP="00291632">
            <w:pPr>
              <w:pStyle w:val="TAL"/>
              <w:jc w:val="center"/>
            </w:pPr>
            <w:r w:rsidRPr="00414DF9">
              <w:rPr>
                <w:bCs/>
                <w:iCs/>
              </w:rPr>
              <w:t>N/A</w:t>
            </w:r>
          </w:p>
        </w:tc>
      </w:tr>
      <w:tr w:rsidR="006B45C0" w:rsidRPr="00414DF9" w14:paraId="5CB61E02" w14:textId="77777777" w:rsidTr="00291632">
        <w:trPr>
          <w:cantSplit/>
          <w:tblHeader/>
        </w:trPr>
        <w:tc>
          <w:tcPr>
            <w:tcW w:w="6917" w:type="dxa"/>
          </w:tcPr>
          <w:p w14:paraId="38A8A651" w14:textId="77777777" w:rsidR="006B45C0" w:rsidRPr="00414DF9" w:rsidRDefault="006B45C0" w:rsidP="00291632">
            <w:pPr>
              <w:pStyle w:val="TAL"/>
              <w:rPr>
                <w:b/>
                <w:i/>
              </w:rPr>
            </w:pPr>
            <w:r w:rsidRPr="00414DF9">
              <w:rPr>
                <w:b/>
                <w:i/>
              </w:rPr>
              <w:t>cg-PUSCH-UTO-UCI-Ind-r18</w:t>
            </w:r>
          </w:p>
          <w:p w14:paraId="39014B1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01AB81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2B99057C" w14:textId="77777777" w:rsidR="006B45C0" w:rsidRPr="00414DF9" w:rsidRDefault="006B45C0" w:rsidP="00291632">
            <w:pPr>
              <w:pStyle w:val="TAL"/>
              <w:jc w:val="center"/>
              <w:rPr>
                <w:rFonts w:cs="Arial"/>
                <w:szCs w:val="18"/>
              </w:rPr>
            </w:pPr>
            <w:r w:rsidRPr="00414DF9">
              <w:rPr>
                <w:bCs/>
                <w:iCs/>
              </w:rPr>
              <w:t>Band</w:t>
            </w:r>
          </w:p>
        </w:tc>
        <w:tc>
          <w:tcPr>
            <w:tcW w:w="567" w:type="dxa"/>
          </w:tcPr>
          <w:p w14:paraId="28743387" w14:textId="77777777" w:rsidR="006B45C0" w:rsidRPr="00414DF9" w:rsidRDefault="006B45C0" w:rsidP="00291632">
            <w:pPr>
              <w:pStyle w:val="TAL"/>
              <w:jc w:val="center"/>
              <w:rPr>
                <w:rFonts w:cs="Arial"/>
                <w:szCs w:val="18"/>
              </w:rPr>
            </w:pPr>
            <w:r w:rsidRPr="00414DF9">
              <w:rPr>
                <w:bCs/>
                <w:iCs/>
              </w:rPr>
              <w:t>No</w:t>
            </w:r>
          </w:p>
        </w:tc>
        <w:tc>
          <w:tcPr>
            <w:tcW w:w="709" w:type="dxa"/>
          </w:tcPr>
          <w:p w14:paraId="0CE9857B" w14:textId="77777777" w:rsidR="006B45C0" w:rsidRPr="00414DF9" w:rsidRDefault="006B45C0" w:rsidP="00291632">
            <w:pPr>
              <w:pStyle w:val="TAL"/>
              <w:jc w:val="center"/>
              <w:rPr>
                <w:bCs/>
                <w:iCs/>
              </w:rPr>
            </w:pPr>
            <w:r w:rsidRPr="00414DF9">
              <w:rPr>
                <w:bCs/>
                <w:iCs/>
              </w:rPr>
              <w:t>N/A</w:t>
            </w:r>
          </w:p>
        </w:tc>
        <w:tc>
          <w:tcPr>
            <w:tcW w:w="728" w:type="dxa"/>
          </w:tcPr>
          <w:p w14:paraId="75B28570" w14:textId="77777777" w:rsidR="006B45C0" w:rsidRPr="00414DF9" w:rsidRDefault="006B45C0" w:rsidP="00291632">
            <w:pPr>
              <w:pStyle w:val="TAL"/>
              <w:jc w:val="center"/>
              <w:rPr>
                <w:bCs/>
                <w:iCs/>
              </w:rPr>
            </w:pPr>
            <w:r w:rsidRPr="00414DF9">
              <w:rPr>
                <w:bCs/>
                <w:iCs/>
              </w:rPr>
              <w:t>N/A</w:t>
            </w:r>
          </w:p>
        </w:tc>
      </w:tr>
      <w:tr w:rsidR="006B45C0" w:rsidRPr="00414DF9" w14:paraId="0F3321FB" w14:textId="77777777" w:rsidTr="00291632">
        <w:trPr>
          <w:cantSplit/>
          <w:tblHeader/>
        </w:trPr>
        <w:tc>
          <w:tcPr>
            <w:tcW w:w="6917" w:type="dxa"/>
          </w:tcPr>
          <w:p w14:paraId="51AA2A89" w14:textId="77777777" w:rsidR="006B45C0" w:rsidRPr="00414DF9" w:rsidRDefault="006B45C0" w:rsidP="00291632">
            <w:pPr>
              <w:pStyle w:val="TAL"/>
              <w:rPr>
                <w:b/>
                <w:i/>
              </w:rPr>
            </w:pPr>
            <w:r w:rsidRPr="00414DF9">
              <w:rPr>
                <w:b/>
                <w:i/>
              </w:rPr>
              <w:t>cg-SDT-r17</w:t>
            </w:r>
          </w:p>
          <w:p w14:paraId="082EB49F" w14:textId="77777777" w:rsidR="006B45C0" w:rsidRPr="00414DF9" w:rsidRDefault="006B45C0" w:rsidP="00291632">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2D3EBFE" w14:textId="77777777" w:rsidR="006B45C0" w:rsidRPr="00414DF9" w:rsidRDefault="006B45C0" w:rsidP="00291632">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1711138B" w14:textId="77777777" w:rsidR="006B45C0" w:rsidRPr="00414DF9" w:rsidRDefault="006B45C0" w:rsidP="00291632">
            <w:pPr>
              <w:pStyle w:val="TAL"/>
              <w:jc w:val="center"/>
              <w:rPr>
                <w:rFonts w:cs="Arial"/>
                <w:szCs w:val="18"/>
              </w:rPr>
            </w:pPr>
            <w:r w:rsidRPr="00414DF9">
              <w:t>Band</w:t>
            </w:r>
          </w:p>
        </w:tc>
        <w:tc>
          <w:tcPr>
            <w:tcW w:w="567" w:type="dxa"/>
          </w:tcPr>
          <w:p w14:paraId="05276BAE" w14:textId="77777777" w:rsidR="006B45C0" w:rsidRPr="00414DF9" w:rsidRDefault="006B45C0" w:rsidP="00291632">
            <w:pPr>
              <w:pStyle w:val="TAL"/>
              <w:jc w:val="center"/>
              <w:rPr>
                <w:rFonts w:cs="Arial"/>
                <w:szCs w:val="18"/>
              </w:rPr>
            </w:pPr>
            <w:r w:rsidRPr="00414DF9">
              <w:t>No</w:t>
            </w:r>
          </w:p>
        </w:tc>
        <w:tc>
          <w:tcPr>
            <w:tcW w:w="709" w:type="dxa"/>
          </w:tcPr>
          <w:p w14:paraId="545AB4D2" w14:textId="77777777" w:rsidR="006B45C0" w:rsidRPr="00414DF9" w:rsidRDefault="006B45C0" w:rsidP="00291632">
            <w:pPr>
              <w:pStyle w:val="TAL"/>
              <w:jc w:val="center"/>
              <w:rPr>
                <w:bCs/>
                <w:iCs/>
              </w:rPr>
            </w:pPr>
            <w:r w:rsidRPr="00414DF9">
              <w:t>N/A</w:t>
            </w:r>
          </w:p>
        </w:tc>
        <w:tc>
          <w:tcPr>
            <w:tcW w:w="728" w:type="dxa"/>
          </w:tcPr>
          <w:p w14:paraId="36D7C87D" w14:textId="77777777" w:rsidR="006B45C0" w:rsidRPr="00414DF9" w:rsidRDefault="006B45C0" w:rsidP="00291632">
            <w:pPr>
              <w:pStyle w:val="TAL"/>
              <w:jc w:val="center"/>
              <w:rPr>
                <w:bCs/>
                <w:iCs/>
              </w:rPr>
            </w:pPr>
            <w:r w:rsidRPr="00414DF9">
              <w:t>N/A</w:t>
            </w:r>
          </w:p>
        </w:tc>
      </w:tr>
      <w:tr w:rsidR="006B45C0" w:rsidRPr="00414DF9" w14:paraId="26DA1A47" w14:textId="77777777" w:rsidTr="00291632">
        <w:trPr>
          <w:cantSplit/>
          <w:tblHeader/>
        </w:trPr>
        <w:tc>
          <w:tcPr>
            <w:tcW w:w="6917" w:type="dxa"/>
          </w:tcPr>
          <w:p w14:paraId="37AB40FF" w14:textId="77777777" w:rsidR="006B45C0" w:rsidRPr="00414DF9" w:rsidRDefault="006B45C0" w:rsidP="00291632">
            <w:pPr>
              <w:pStyle w:val="TAL"/>
              <w:rPr>
                <w:b/>
                <w:bCs/>
                <w:i/>
                <w:iCs/>
              </w:rPr>
            </w:pPr>
            <w:r w:rsidRPr="00414DF9">
              <w:rPr>
                <w:b/>
                <w:bCs/>
                <w:i/>
                <w:iCs/>
              </w:rPr>
              <w:t>cg-SDT-PeriodicityExt-r18</w:t>
            </w:r>
          </w:p>
          <w:p w14:paraId="3FE953EC" w14:textId="77777777" w:rsidR="006B45C0" w:rsidRPr="00414DF9" w:rsidRDefault="006B45C0" w:rsidP="00291632">
            <w:pPr>
              <w:pStyle w:val="TAL"/>
              <w:rPr>
                <w:bCs/>
                <w:iCs/>
              </w:rPr>
            </w:pPr>
            <w:r w:rsidRPr="00414DF9">
              <w:rPr>
                <w:bCs/>
                <w:iCs/>
              </w:rPr>
              <w:t>Indicates whether the UE supports to extend the range of CG-SDT periodicities for MO-SDT and/or MT-SDT, as specified in TS 38.331 [9].</w:t>
            </w:r>
          </w:p>
          <w:p w14:paraId="7545640A" w14:textId="77777777" w:rsidR="006B45C0" w:rsidRPr="00414DF9" w:rsidRDefault="006B45C0" w:rsidP="00291632">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021BD5A3" w14:textId="77777777" w:rsidR="006B45C0" w:rsidRPr="00414DF9" w:rsidRDefault="006B45C0" w:rsidP="00291632">
            <w:pPr>
              <w:pStyle w:val="TAL"/>
              <w:jc w:val="center"/>
            </w:pPr>
            <w:r w:rsidRPr="00414DF9">
              <w:rPr>
                <w:rFonts w:cs="Arial"/>
                <w:szCs w:val="18"/>
              </w:rPr>
              <w:t>Band</w:t>
            </w:r>
          </w:p>
        </w:tc>
        <w:tc>
          <w:tcPr>
            <w:tcW w:w="567" w:type="dxa"/>
          </w:tcPr>
          <w:p w14:paraId="00DF8764" w14:textId="77777777" w:rsidR="006B45C0" w:rsidRPr="00414DF9" w:rsidRDefault="006B45C0" w:rsidP="00291632">
            <w:pPr>
              <w:pStyle w:val="TAL"/>
              <w:jc w:val="center"/>
            </w:pPr>
            <w:r w:rsidRPr="00414DF9">
              <w:t>No</w:t>
            </w:r>
          </w:p>
        </w:tc>
        <w:tc>
          <w:tcPr>
            <w:tcW w:w="709" w:type="dxa"/>
          </w:tcPr>
          <w:p w14:paraId="1A59AB26" w14:textId="77777777" w:rsidR="006B45C0" w:rsidRPr="00414DF9" w:rsidRDefault="006B45C0" w:rsidP="00291632">
            <w:pPr>
              <w:pStyle w:val="TAL"/>
              <w:jc w:val="center"/>
            </w:pPr>
            <w:r w:rsidRPr="00414DF9">
              <w:rPr>
                <w:bCs/>
                <w:iCs/>
              </w:rPr>
              <w:t>N/A</w:t>
            </w:r>
          </w:p>
        </w:tc>
        <w:tc>
          <w:tcPr>
            <w:tcW w:w="728" w:type="dxa"/>
          </w:tcPr>
          <w:p w14:paraId="7D079488" w14:textId="77777777" w:rsidR="006B45C0" w:rsidRPr="00414DF9" w:rsidRDefault="006B45C0" w:rsidP="00291632">
            <w:pPr>
              <w:pStyle w:val="TAL"/>
              <w:jc w:val="center"/>
            </w:pPr>
            <w:r w:rsidRPr="00414DF9">
              <w:rPr>
                <w:bCs/>
                <w:iCs/>
              </w:rPr>
              <w:t>N/A</w:t>
            </w:r>
          </w:p>
        </w:tc>
      </w:tr>
      <w:tr w:rsidR="006B45C0" w:rsidRPr="00414DF9" w14:paraId="06476CC8" w14:textId="77777777" w:rsidTr="00291632">
        <w:trPr>
          <w:cantSplit/>
          <w:tblHeader/>
        </w:trPr>
        <w:tc>
          <w:tcPr>
            <w:tcW w:w="6917" w:type="dxa"/>
          </w:tcPr>
          <w:p w14:paraId="182EDF00" w14:textId="77777777" w:rsidR="006B45C0" w:rsidRPr="00414DF9" w:rsidRDefault="006B45C0" w:rsidP="00291632">
            <w:pPr>
              <w:pStyle w:val="TAL"/>
              <w:rPr>
                <w:b/>
                <w:bCs/>
                <w:i/>
                <w:iCs/>
              </w:rPr>
            </w:pPr>
            <w:r w:rsidRPr="00414DF9">
              <w:rPr>
                <w:b/>
                <w:bCs/>
                <w:i/>
                <w:iCs/>
              </w:rPr>
              <w:t>channelBW-DL-IAB-r16</w:t>
            </w:r>
          </w:p>
          <w:p w14:paraId="592DC83C" w14:textId="77777777" w:rsidR="006B45C0" w:rsidRPr="00414DF9" w:rsidRDefault="006B45C0" w:rsidP="00291632">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4C677957" w14:textId="77777777" w:rsidR="006B45C0" w:rsidRPr="00414DF9" w:rsidRDefault="006B45C0" w:rsidP="00291632">
            <w:pPr>
              <w:pStyle w:val="TAL"/>
              <w:jc w:val="center"/>
              <w:rPr>
                <w:rFonts w:cs="Arial"/>
                <w:szCs w:val="18"/>
              </w:rPr>
            </w:pPr>
            <w:r w:rsidRPr="00414DF9">
              <w:rPr>
                <w:bCs/>
                <w:iCs/>
              </w:rPr>
              <w:t>Band</w:t>
            </w:r>
          </w:p>
        </w:tc>
        <w:tc>
          <w:tcPr>
            <w:tcW w:w="567" w:type="dxa"/>
          </w:tcPr>
          <w:p w14:paraId="38A6ECC0" w14:textId="77777777" w:rsidR="006B45C0" w:rsidRPr="00414DF9" w:rsidRDefault="006B45C0" w:rsidP="00291632">
            <w:pPr>
              <w:pStyle w:val="TAL"/>
              <w:jc w:val="center"/>
            </w:pPr>
            <w:r w:rsidRPr="00414DF9">
              <w:rPr>
                <w:bCs/>
                <w:iCs/>
              </w:rPr>
              <w:t>No</w:t>
            </w:r>
          </w:p>
        </w:tc>
        <w:tc>
          <w:tcPr>
            <w:tcW w:w="709" w:type="dxa"/>
          </w:tcPr>
          <w:p w14:paraId="76D55C09" w14:textId="77777777" w:rsidR="006B45C0" w:rsidRPr="00414DF9" w:rsidRDefault="006B45C0" w:rsidP="00291632">
            <w:pPr>
              <w:pStyle w:val="TAL"/>
              <w:jc w:val="center"/>
              <w:rPr>
                <w:rFonts w:cs="Arial"/>
                <w:szCs w:val="18"/>
              </w:rPr>
            </w:pPr>
            <w:r w:rsidRPr="00414DF9">
              <w:rPr>
                <w:bCs/>
                <w:iCs/>
              </w:rPr>
              <w:t>N/A</w:t>
            </w:r>
          </w:p>
        </w:tc>
        <w:tc>
          <w:tcPr>
            <w:tcW w:w="728" w:type="dxa"/>
          </w:tcPr>
          <w:p w14:paraId="7238C0C0" w14:textId="77777777" w:rsidR="006B45C0" w:rsidRPr="00414DF9" w:rsidRDefault="006B45C0" w:rsidP="00291632">
            <w:pPr>
              <w:pStyle w:val="TAL"/>
              <w:jc w:val="center"/>
              <w:rPr>
                <w:rFonts w:cs="Arial"/>
                <w:szCs w:val="18"/>
              </w:rPr>
            </w:pPr>
            <w:r w:rsidRPr="00414DF9">
              <w:rPr>
                <w:bCs/>
                <w:iCs/>
              </w:rPr>
              <w:t>N/A</w:t>
            </w:r>
          </w:p>
        </w:tc>
      </w:tr>
      <w:tr w:rsidR="006B45C0" w:rsidRPr="00414DF9" w14:paraId="01EACF07" w14:textId="77777777" w:rsidTr="00291632">
        <w:trPr>
          <w:cantSplit/>
          <w:tblHeader/>
        </w:trPr>
        <w:tc>
          <w:tcPr>
            <w:tcW w:w="6917" w:type="dxa"/>
          </w:tcPr>
          <w:p w14:paraId="7D24DED6" w14:textId="77777777" w:rsidR="006B45C0" w:rsidRPr="00414DF9" w:rsidRDefault="006B45C0" w:rsidP="00291632">
            <w:pPr>
              <w:pStyle w:val="TAL"/>
              <w:rPr>
                <w:b/>
                <w:bCs/>
                <w:i/>
                <w:iCs/>
              </w:rPr>
            </w:pPr>
            <w:r w:rsidRPr="00414DF9">
              <w:rPr>
                <w:b/>
                <w:bCs/>
                <w:i/>
                <w:iCs/>
              </w:rPr>
              <w:t>channelBW-DL-NCR-r18</w:t>
            </w:r>
          </w:p>
          <w:p w14:paraId="0A85C210" w14:textId="77777777" w:rsidR="006B45C0" w:rsidRPr="00414DF9" w:rsidRDefault="006B45C0" w:rsidP="00291632">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48729F47" w14:textId="77777777" w:rsidR="006B45C0" w:rsidRPr="00414DF9" w:rsidRDefault="006B45C0" w:rsidP="00291632">
            <w:pPr>
              <w:pStyle w:val="TAL"/>
              <w:jc w:val="center"/>
              <w:rPr>
                <w:bCs/>
                <w:iCs/>
              </w:rPr>
            </w:pPr>
            <w:r w:rsidRPr="00414DF9">
              <w:rPr>
                <w:bCs/>
                <w:iCs/>
              </w:rPr>
              <w:t>Band</w:t>
            </w:r>
          </w:p>
        </w:tc>
        <w:tc>
          <w:tcPr>
            <w:tcW w:w="567" w:type="dxa"/>
          </w:tcPr>
          <w:p w14:paraId="70553ADC" w14:textId="77777777" w:rsidR="006B45C0" w:rsidRPr="00414DF9" w:rsidRDefault="006B45C0" w:rsidP="00291632">
            <w:pPr>
              <w:pStyle w:val="TAL"/>
              <w:jc w:val="center"/>
              <w:rPr>
                <w:bCs/>
                <w:iCs/>
              </w:rPr>
            </w:pPr>
            <w:r w:rsidRPr="00414DF9">
              <w:rPr>
                <w:bCs/>
                <w:iCs/>
              </w:rPr>
              <w:t>No</w:t>
            </w:r>
          </w:p>
        </w:tc>
        <w:tc>
          <w:tcPr>
            <w:tcW w:w="709" w:type="dxa"/>
          </w:tcPr>
          <w:p w14:paraId="10C0027C" w14:textId="77777777" w:rsidR="006B45C0" w:rsidRPr="00414DF9" w:rsidRDefault="006B45C0" w:rsidP="00291632">
            <w:pPr>
              <w:pStyle w:val="TAL"/>
              <w:jc w:val="center"/>
              <w:rPr>
                <w:bCs/>
                <w:iCs/>
              </w:rPr>
            </w:pPr>
            <w:r w:rsidRPr="00414DF9">
              <w:rPr>
                <w:bCs/>
                <w:iCs/>
              </w:rPr>
              <w:t>N/A</w:t>
            </w:r>
          </w:p>
        </w:tc>
        <w:tc>
          <w:tcPr>
            <w:tcW w:w="728" w:type="dxa"/>
          </w:tcPr>
          <w:p w14:paraId="312C0C90" w14:textId="77777777" w:rsidR="006B45C0" w:rsidRPr="00414DF9" w:rsidRDefault="006B45C0" w:rsidP="00291632">
            <w:pPr>
              <w:pStyle w:val="TAL"/>
              <w:jc w:val="center"/>
              <w:rPr>
                <w:bCs/>
                <w:iCs/>
              </w:rPr>
            </w:pPr>
            <w:r w:rsidRPr="00414DF9">
              <w:rPr>
                <w:bCs/>
                <w:iCs/>
              </w:rPr>
              <w:t>N/A</w:t>
            </w:r>
          </w:p>
        </w:tc>
      </w:tr>
      <w:tr w:rsidR="006B45C0" w:rsidRPr="00414DF9" w14:paraId="4AF1F9F7" w14:textId="77777777" w:rsidTr="00291632">
        <w:trPr>
          <w:cantSplit/>
          <w:tblHeader/>
        </w:trPr>
        <w:tc>
          <w:tcPr>
            <w:tcW w:w="6917" w:type="dxa"/>
          </w:tcPr>
          <w:p w14:paraId="2814E36F" w14:textId="77777777" w:rsidR="006B45C0" w:rsidRPr="00414DF9" w:rsidRDefault="006B45C0" w:rsidP="00291632">
            <w:pPr>
              <w:pStyle w:val="TAL"/>
              <w:rPr>
                <w:b/>
                <w:bCs/>
                <w:i/>
                <w:iCs/>
              </w:rPr>
            </w:pPr>
            <w:r w:rsidRPr="00414DF9">
              <w:rPr>
                <w:b/>
                <w:bCs/>
                <w:i/>
                <w:iCs/>
              </w:rPr>
              <w:t>channelBW-UL-IAB-r16</w:t>
            </w:r>
          </w:p>
          <w:p w14:paraId="4465F364" w14:textId="77777777" w:rsidR="006B45C0" w:rsidRPr="00414DF9" w:rsidRDefault="006B45C0" w:rsidP="00291632">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16371A8C" w14:textId="77777777" w:rsidR="006B45C0" w:rsidRPr="00414DF9" w:rsidRDefault="006B45C0" w:rsidP="00291632">
            <w:pPr>
              <w:pStyle w:val="TAL"/>
              <w:jc w:val="center"/>
              <w:rPr>
                <w:rFonts w:cs="Arial"/>
                <w:szCs w:val="18"/>
              </w:rPr>
            </w:pPr>
            <w:r w:rsidRPr="00414DF9">
              <w:rPr>
                <w:bCs/>
                <w:iCs/>
              </w:rPr>
              <w:t>Band</w:t>
            </w:r>
          </w:p>
        </w:tc>
        <w:tc>
          <w:tcPr>
            <w:tcW w:w="567" w:type="dxa"/>
          </w:tcPr>
          <w:p w14:paraId="5B0230D1" w14:textId="77777777" w:rsidR="006B45C0" w:rsidRPr="00414DF9" w:rsidRDefault="006B45C0" w:rsidP="00291632">
            <w:pPr>
              <w:pStyle w:val="TAL"/>
              <w:jc w:val="center"/>
            </w:pPr>
            <w:r w:rsidRPr="00414DF9">
              <w:rPr>
                <w:bCs/>
                <w:iCs/>
              </w:rPr>
              <w:t>No</w:t>
            </w:r>
          </w:p>
        </w:tc>
        <w:tc>
          <w:tcPr>
            <w:tcW w:w="709" w:type="dxa"/>
          </w:tcPr>
          <w:p w14:paraId="7E17B875" w14:textId="77777777" w:rsidR="006B45C0" w:rsidRPr="00414DF9" w:rsidRDefault="006B45C0" w:rsidP="00291632">
            <w:pPr>
              <w:pStyle w:val="TAL"/>
              <w:jc w:val="center"/>
              <w:rPr>
                <w:rFonts w:cs="Arial"/>
                <w:szCs w:val="18"/>
              </w:rPr>
            </w:pPr>
            <w:r w:rsidRPr="00414DF9">
              <w:rPr>
                <w:bCs/>
                <w:iCs/>
              </w:rPr>
              <w:t>N/A</w:t>
            </w:r>
          </w:p>
        </w:tc>
        <w:tc>
          <w:tcPr>
            <w:tcW w:w="728" w:type="dxa"/>
          </w:tcPr>
          <w:p w14:paraId="6F0C6E57" w14:textId="77777777" w:rsidR="006B45C0" w:rsidRPr="00414DF9" w:rsidRDefault="006B45C0" w:rsidP="00291632">
            <w:pPr>
              <w:pStyle w:val="TAL"/>
              <w:jc w:val="center"/>
              <w:rPr>
                <w:rFonts w:cs="Arial"/>
                <w:szCs w:val="18"/>
              </w:rPr>
            </w:pPr>
            <w:r w:rsidRPr="00414DF9">
              <w:rPr>
                <w:bCs/>
                <w:iCs/>
              </w:rPr>
              <w:t>N/A</w:t>
            </w:r>
          </w:p>
        </w:tc>
      </w:tr>
      <w:tr w:rsidR="006B45C0" w:rsidRPr="00414DF9" w14:paraId="588BFA68" w14:textId="77777777" w:rsidTr="00291632">
        <w:trPr>
          <w:cantSplit/>
          <w:tblHeader/>
        </w:trPr>
        <w:tc>
          <w:tcPr>
            <w:tcW w:w="6917" w:type="dxa"/>
          </w:tcPr>
          <w:p w14:paraId="400F4409" w14:textId="77777777" w:rsidR="006B45C0" w:rsidRPr="00414DF9" w:rsidRDefault="006B45C0" w:rsidP="00291632">
            <w:pPr>
              <w:pStyle w:val="TAL"/>
              <w:rPr>
                <w:b/>
                <w:bCs/>
                <w:i/>
                <w:iCs/>
              </w:rPr>
            </w:pPr>
            <w:r w:rsidRPr="00414DF9">
              <w:rPr>
                <w:b/>
                <w:bCs/>
                <w:i/>
                <w:iCs/>
              </w:rPr>
              <w:t>channelBW-UL-NCR-r18</w:t>
            </w:r>
          </w:p>
          <w:p w14:paraId="24B1D5CD" w14:textId="77777777" w:rsidR="006B45C0" w:rsidRPr="00414DF9" w:rsidRDefault="006B45C0" w:rsidP="00291632">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5563ECB8" w14:textId="77777777" w:rsidR="006B45C0" w:rsidRPr="00414DF9" w:rsidRDefault="006B45C0" w:rsidP="00291632">
            <w:pPr>
              <w:pStyle w:val="TAL"/>
              <w:jc w:val="center"/>
              <w:rPr>
                <w:bCs/>
                <w:iCs/>
              </w:rPr>
            </w:pPr>
            <w:r w:rsidRPr="00414DF9">
              <w:rPr>
                <w:bCs/>
                <w:iCs/>
              </w:rPr>
              <w:t>Band</w:t>
            </w:r>
          </w:p>
        </w:tc>
        <w:tc>
          <w:tcPr>
            <w:tcW w:w="567" w:type="dxa"/>
          </w:tcPr>
          <w:p w14:paraId="757D211D" w14:textId="77777777" w:rsidR="006B45C0" w:rsidRPr="00414DF9" w:rsidRDefault="006B45C0" w:rsidP="00291632">
            <w:pPr>
              <w:pStyle w:val="TAL"/>
              <w:jc w:val="center"/>
              <w:rPr>
                <w:bCs/>
                <w:iCs/>
              </w:rPr>
            </w:pPr>
            <w:r w:rsidRPr="00414DF9">
              <w:rPr>
                <w:bCs/>
                <w:iCs/>
              </w:rPr>
              <w:t>No</w:t>
            </w:r>
          </w:p>
        </w:tc>
        <w:tc>
          <w:tcPr>
            <w:tcW w:w="709" w:type="dxa"/>
          </w:tcPr>
          <w:p w14:paraId="5C6C404E" w14:textId="77777777" w:rsidR="006B45C0" w:rsidRPr="00414DF9" w:rsidRDefault="006B45C0" w:rsidP="00291632">
            <w:pPr>
              <w:pStyle w:val="TAL"/>
              <w:jc w:val="center"/>
              <w:rPr>
                <w:bCs/>
                <w:iCs/>
              </w:rPr>
            </w:pPr>
            <w:r w:rsidRPr="00414DF9">
              <w:rPr>
                <w:bCs/>
                <w:iCs/>
              </w:rPr>
              <w:t>N/A</w:t>
            </w:r>
          </w:p>
        </w:tc>
        <w:tc>
          <w:tcPr>
            <w:tcW w:w="728" w:type="dxa"/>
          </w:tcPr>
          <w:p w14:paraId="3FEBEA65" w14:textId="77777777" w:rsidR="006B45C0" w:rsidRPr="00414DF9" w:rsidRDefault="006B45C0" w:rsidP="00291632">
            <w:pPr>
              <w:pStyle w:val="TAL"/>
              <w:jc w:val="center"/>
              <w:rPr>
                <w:bCs/>
                <w:iCs/>
              </w:rPr>
            </w:pPr>
            <w:r w:rsidRPr="00414DF9">
              <w:rPr>
                <w:bCs/>
                <w:iCs/>
              </w:rPr>
              <w:t>N/A</w:t>
            </w:r>
          </w:p>
        </w:tc>
      </w:tr>
      <w:tr w:rsidR="006B45C0" w:rsidRPr="00414DF9" w14:paraId="588A031B" w14:textId="77777777" w:rsidTr="00291632">
        <w:trPr>
          <w:cantSplit/>
          <w:tblHeader/>
        </w:trPr>
        <w:tc>
          <w:tcPr>
            <w:tcW w:w="6917" w:type="dxa"/>
          </w:tcPr>
          <w:p w14:paraId="0D126032" w14:textId="77777777" w:rsidR="006B45C0" w:rsidRPr="00414DF9" w:rsidRDefault="006B45C0" w:rsidP="00291632">
            <w:pPr>
              <w:pStyle w:val="TAL"/>
              <w:rPr>
                <w:b/>
                <w:i/>
              </w:rPr>
            </w:pPr>
            <w:r w:rsidRPr="00414DF9">
              <w:rPr>
                <w:b/>
                <w:i/>
              </w:rPr>
              <w:lastRenderedPageBreak/>
              <w:t>channelBWs-DL</w:t>
            </w:r>
          </w:p>
          <w:p w14:paraId="15010DAC" w14:textId="77777777" w:rsidR="006B45C0" w:rsidRPr="00414DF9" w:rsidRDefault="006B45C0" w:rsidP="00291632">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宋体"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6476391A" w14:textId="77777777" w:rsidR="006B45C0" w:rsidRPr="00414DF9" w:rsidRDefault="006B45C0" w:rsidP="00291632">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26798E70" w14:textId="77777777" w:rsidR="006B45C0" w:rsidRPr="00414DF9" w:rsidRDefault="006B45C0" w:rsidP="00291632">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05A190F" w14:textId="77777777" w:rsidR="006B45C0" w:rsidRPr="00414DF9" w:rsidRDefault="006B45C0" w:rsidP="00291632">
            <w:pPr>
              <w:pStyle w:val="TAL"/>
              <w:rPr>
                <w:rFonts w:cs="Arial"/>
                <w:szCs w:val="21"/>
              </w:rPr>
            </w:pPr>
          </w:p>
          <w:p w14:paraId="3B801B08" w14:textId="77777777" w:rsidR="006B45C0" w:rsidRPr="00414DF9" w:rsidRDefault="006B45C0" w:rsidP="00291632">
            <w:pPr>
              <w:pStyle w:val="TAL"/>
            </w:pPr>
            <w:r w:rsidRPr="00414DF9">
              <w:t>This feature is applicable only for FR1 and FR2-1 band, otherwise it is absent.</w:t>
            </w:r>
          </w:p>
          <w:p w14:paraId="3C99DFCB" w14:textId="77777777" w:rsidR="006B45C0" w:rsidRPr="00414DF9" w:rsidRDefault="006B45C0" w:rsidP="00291632">
            <w:pPr>
              <w:pStyle w:val="TAL"/>
            </w:pPr>
          </w:p>
          <w:p w14:paraId="762B3912" w14:textId="77777777" w:rsidR="006B45C0" w:rsidRPr="00414DF9" w:rsidRDefault="006B45C0" w:rsidP="00291632">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73396EE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lastRenderedPageBreak/>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7D61A95A" w14:textId="77777777" w:rsidR="006B45C0" w:rsidRPr="00414DF9" w:rsidRDefault="006B45C0" w:rsidP="00291632">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26AADC81"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03DA0F9E" w14:textId="77777777" w:rsidR="006B45C0" w:rsidRPr="00414DF9" w:rsidRDefault="006B45C0" w:rsidP="00291632">
            <w:pPr>
              <w:pStyle w:val="TAL"/>
              <w:jc w:val="center"/>
              <w:rPr>
                <w:rFonts w:cs="Arial"/>
                <w:szCs w:val="18"/>
              </w:rPr>
            </w:pPr>
            <w:r w:rsidRPr="00414DF9">
              <w:t>Yes</w:t>
            </w:r>
          </w:p>
        </w:tc>
        <w:tc>
          <w:tcPr>
            <w:tcW w:w="709" w:type="dxa"/>
          </w:tcPr>
          <w:p w14:paraId="5F95D033" w14:textId="77777777" w:rsidR="006B45C0" w:rsidRPr="00414DF9" w:rsidRDefault="006B45C0" w:rsidP="00291632">
            <w:pPr>
              <w:pStyle w:val="TAL"/>
              <w:jc w:val="center"/>
              <w:rPr>
                <w:rFonts w:cs="Arial"/>
                <w:szCs w:val="18"/>
              </w:rPr>
            </w:pPr>
            <w:r w:rsidRPr="00414DF9">
              <w:rPr>
                <w:bCs/>
                <w:iCs/>
              </w:rPr>
              <w:t>N/A</w:t>
            </w:r>
          </w:p>
        </w:tc>
        <w:tc>
          <w:tcPr>
            <w:tcW w:w="728" w:type="dxa"/>
          </w:tcPr>
          <w:p w14:paraId="11613063" w14:textId="77777777" w:rsidR="006B45C0" w:rsidRPr="00414DF9" w:rsidRDefault="006B45C0" w:rsidP="00291632">
            <w:pPr>
              <w:pStyle w:val="TAL"/>
              <w:jc w:val="center"/>
            </w:pPr>
            <w:r w:rsidRPr="00414DF9">
              <w:rPr>
                <w:bCs/>
                <w:iCs/>
              </w:rPr>
              <w:t>N/A</w:t>
            </w:r>
          </w:p>
        </w:tc>
      </w:tr>
      <w:tr w:rsidR="006B45C0" w:rsidRPr="00414DF9" w14:paraId="5EC9DCE0" w14:textId="77777777" w:rsidTr="00291632">
        <w:trPr>
          <w:cantSplit/>
          <w:tblHeader/>
        </w:trPr>
        <w:tc>
          <w:tcPr>
            <w:tcW w:w="6917" w:type="dxa"/>
          </w:tcPr>
          <w:p w14:paraId="41A6050A" w14:textId="77777777" w:rsidR="006B45C0" w:rsidRPr="00414DF9" w:rsidRDefault="006B45C0" w:rsidP="00291632">
            <w:pPr>
              <w:pStyle w:val="TAL"/>
              <w:rPr>
                <w:b/>
                <w:i/>
              </w:rPr>
            </w:pPr>
            <w:r w:rsidRPr="00414DF9">
              <w:rPr>
                <w:b/>
                <w:i/>
              </w:rPr>
              <w:t>channelBWs-DL-SCS-120kHz-FR2-2-r17</w:t>
            </w:r>
          </w:p>
          <w:p w14:paraId="191C2F7F" w14:textId="77777777" w:rsidR="006B45C0" w:rsidRPr="00414DF9" w:rsidRDefault="006B45C0" w:rsidP="00291632">
            <w:pPr>
              <w:pStyle w:val="TAL"/>
              <w:rPr>
                <w:bCs/>
                <w:iCs/>
              </w:rPr>
            </w:pPr>
            <w:r w:rsidRPr="00414DF9">
              <w:rPr>
                <w:bCs/>
                <w:iCs/>
              </w:rPr>
              <w:t>Indicates the UE supported channel bandwidths in DL for the SCS 120kHz.</w:t>
            </w:r>
          </w:p>
          <w:p w14:paraId="6956CCF6" w14:textId="77777777" w:rsidR="006B45C0" w:rsidRPr="00414DF9" w:rsidRDefault="006B45C0" w:rsidP="00291632">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4201F18D"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5F9C958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15220835" w14:textId="77777777" w:rsidR="006B45C0" w:rsidRPr="00414DF9" w:rsidRDefault="006B45C0" w:rsidP="00291632">
            <w:pPr>
              <w:pStyle w:val="TAL"/>
              <w:rPr>
                <w:b/>
                <w:i/>
              </w:rPr>
            </w:pPr>
          </w:p>
          <w:p w14:paraId="55A1A5C1"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3560C8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CF5422E" w14:textId="77777777" w:rsidR="006B45C0" w:rsidRPr="00414DF9" w:rsidRDefault="006B45C0" w:rsidP="00291632">
            <w:pPr>
              <w:pStyle w:val="TAL"/>
              <w:jc w:val="center"/>
            </w:pPr>
            <w:r w:rsidRPr="00414DF9">
              <w:t>CY</w:t>
            </w:r>
          </w:p>
        </w:tc>
        <w:tc>
          <w:tcPr>
            <w:tcW w:w="709" w:type="dxa"/>
          </w:tcPr>
          <w:p w14:paraId="47F8B6FA" w14:textId="77777777" w:rsidR="006B45C0" w:rsidRPr="00414DF9" w:rsidRDefault="006B45C0" w:rsidP="00291632">
            <w:pPr>
              <w:pStyle w:val="TAL"/>
              <w:jc w:val="center"/>
              <w:rPr>
                <w:bCs/>
                <w:iCs/>
              </w:rPr>
            </w:pPr>
            <w:r w:rsidRPr="00414DF9">
              <w:rPr>
                <w:bCs/>
                <w:iCs/>
              </w:rPr>
              <w:t>N/A</w:t>
            </w:r>
          </w:p>
        </w:tc>
        <w:tc>
          <w:tcPr>
            <w:tcW w:w="728" w:type="dxa"/>
          </w:tcPr>
          <w:p w14:paraId="2B906D9D" w14:textId="77777777" w:rsidR="006B45C0" w:rsidRPr="00414DF9" w:rsidRDefault="006B45C0" w:rsidP="00291632">
            <w:pPr>
              <w:pStyle w:val="TAL"/>
              <w:jc w:val="center"/>
              <w:rPr>
                <w:bCs/>
                <w:iCs/>
              </w:rPr>
            </w:pPr>
            <w:r w:rsidRPr="00414DF9">
              <w:rPr>
                <w:bCs/>
                <w:iCs/>
              </w:rPr>
              <w:t>N/A</w:t>
            </w:r>
          </w:p>
        </w:tc>
      </w:tr>
      <w:tr w:rsidR="006B45C0" w:rsidRPr="00414DF9" w14:paraId="2B80AEFE" w14:textId="77777777" w:rsidTr="00291632">
        <w:trPr>
          <w:cantSplit/>
          <w:tblHeader/>
        </w:trPr>
        <w:tc>
          <w:tcPr>
            <w:tcW w:w="6917" w:type="dxa"/>
          </w:tcPr>
          <w:p w14:paraId="012B6A1A" w14:textId="77777777" w:rsidR="006B45C0" w:rsidRPr="00414DF9" w:rsidRDefault="006B45C0" w:rsidP="00291632">
            <w:pPr>
              <w:pStyle w:val="TAL"/>
              <w:rPr>
                <w:b/>
                <w:i/>
              </w:rPr>
            </w:pPr>
            <w:r w:rsidRPr="00414DF9">
              <w:rPr>
                <w:b/>
                <w:i/>
              </w:rPr>
              <w:t>channelBWs-DL-SCS-480kHz-FR2-2-r17</w:t>
            </w:r>
          </w:p>
          <w:p w14:paraId="79920A0F" w14:textId="77777777" w:rsidR="006B45C0" w:rsidRPr="00414DF9" w:rsidRDefault="006B45C0" w:rsidP="00291632">
            <w:pPr>
              <w:pStyle w:val="TAL"/>
              <w:rPr>
                <w:bCs/>
                <w:iCs/>
              </w:rPr>
            </w:pPr>
            <w:r w:rsidRPr="00414DF9">
              <w:rPr>
                <w:bCs/>
                <w:iCs/>
              </w:rPr>
              <w:t>Indicates the UE supported channel bandwidths in DL for the SCS 480kHz.</w:t>
            </w:r>
          </w:p>
          <w:p w14:paraId="7298DE81" w14:textId="77777777" w:rsidR="006B45C0" w:rsidRPr="00414DF9" w:rsidRDefault="006B45C0" w:rsidP="00291632">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6D9CE662"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373F309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0E38F059" w14:textId="77777777" w:rsidR="006B45C0" w:rsidRPr="00414DF9" w:rsidRDefault="006B45C0" w:rsidP="00291632">
            <w:pPr>
              <w:pStyle w:val="TAL"/>
              <w:rPr>
                <w:b/>
                <w:i/>
              </w:rPr>
            </w:pPr>
          </w:p>
          <w:p w14:paraId="39693CBB"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154BA6D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24BE524" w14:textId="77777777" w:rsidR="006B45C0" w:rsidRPr="00414DF9" w:rsidRDefault="006B45C0" w:rsidP="00291632">
            <w:pPr>
              <w:pStyle w:val="TAL"/>
              <w:jc w:val="center"/>
            </w:pPr>
            <w:r w:rsidRPr="00414DF9">
              <w:t>CY</w:t>
            </w:r>
          </w:p>
        </w:tc>
        <w:tc>
          <w:tcPr>
            <w:tcW w:w="709" w:type="dxa"/>
          </w:tcPr>
          <w:p w14:paraId="04A24C8E" w14:textId="77777777" w:rsidR="006B45C0" w:rsidRPr="00414DF9" w:rsidRDefault="006B45C0" w:rsidP="00291632">
            <w:pPr>
              <w:pStyle w:val="TAL"/>
              <w:jc w:val="center"/>
              <w:rPr>
                <w:bCs/>
                <w:iCs/>
              </w:rPr>
            </w:pPr>
            <w:r w:rsidRPr="00414DF9">
              <w:rPr>
                <w:bCs/>
                <w:iCs/>
              </w:rPr>
              <w:t>N/A</w:t>
            </w:r>
          </w:p>
        </w:tc>
        <w:tc>
          <w:tcPr>
            <w:tcW w:w="728" w:type="dxa"/>
          </w:tcPr>
          <w:p w14:paraId="615F9915" w14:textId="77777777" w:rsidR="006B45C0" w:rsidRPr="00414DF9" w:rsidRDefault="006B45C0" w:rsidP="00291632">
            <w:pPr>
              <w:pStyle w:val="TAL"/>
              <w:jc w:val="center"/>
              <w:rPr>
                <w:bCs/>
                <w:iCs/>
              </w:rPr>
            </w:pPr>
            <w:r w:rsidRPr="00414DF9">
              <w:rPr>
                <w:bCs/>
                <w:iCs/>
              </w:rPr>
              <w:t>N/A</w:t>
            </w:r>
          </w:p>
        </w:tc>
      </w:tr>
      <w:tr w:rsidR="006B45C0" w:rsidRPr="00414DF9" w14:paraId="327B7B97" w14:textId="77777777" w:rsidTr="00291632">
        <w:trPr>
          <w:cantSplit/>
          <w:tblHeader/>
        </w:trPr>
        <w:tc>
          <w:tcPr>
            <w:tcW w:w="6917" w:type="dxa"/>
          </w:tcPr>
          <w:p w14:paraId="02C6237D" w14:textId="77777777" w:rsidR="006B45C0" w:rsidRPr="00414DF9" w:rsidRDefault="006B45C0" w:rsidP="00291632">
            <w:pPr>
              <w:pStyle w:val="TAL"/>
              <w:rPr>
                <w:b/>
                <w:i/>
              </w:rPr>
            </w:pPr>
            <w:r w:rsidRPr="00414DF9">
              <w:rPr>
                <w:b/>
                <w:i/>
              </w:rPr>
              <w:t>channelBWs-DL-SCS-960kHz-FR2-2-r17</w:t>
            </w:r>
          </w:p>
          <w:p w14:paraId="064C2464" w14:textId="77777777" w:rsidR="006B45C0" w:rsidRPr="00414DF9" w:rsidRDefault="006B45C0" w:rsidP="00291632">
            <w:pPr>
              <w:pStyle w:val="TAL"/>
              <w:rPr>
                <w:bCs/>
                <w:iCs/>
              </w:rPr>
            </w:pPr>
            <w:r w:rsidRPr="00414DF9">
              <w:rPr>
                <w:bCs/>
                <w:iCs/>
              </w:rPr>
              <w:t>Indicates the UE supported channel bandwidths in DL for the SCS 960kHz.</w:t>
            </w:r>
          </w:p>
          <w:p w14:paraId="321CC9BA" w14:textId="77777777" w:rsidR="006B45C0" w:rsidRPr="00414DF9" w:rsidRDefault="006B45C0" w:rsidP="00291632">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573B44A" w14:textId="77777777" w:rsidR="006B45C0" w:rsidRPr="00414DF9" w:rsidRDefault="006B45C0" w:rsidP="00291632">
            <w:pPr>
              <w:pStyle w:val="TAL"/>
              <w:rPr>
                <w:bCs/>
                <w:iCs/>
              </w:rPr>
            </w:pPr>
            <w:r w:rsidRPr="00414DF9">
              <w:rPr>
                <w:bCs/>
                <w:iCs/>
              </w:rPr>
              <w:t>400 MHz is a mandatory channel bandwidth if the UE supports 960 kHz SCS (i.e. the bit for 400MHz shall always be set to 1).</w:t>
            </w:r>
          </w:p>
          <w:p w14:paraId="12D8294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09B549D4" w14:textId="77777777" w:rsidR="006B45C0" w:rsidRPr="00414DF9" w:rsidRDefault="006B45C0" w:rsidP="00291632">
            <w:pPr>
              <w:pStyle w:val="TAL"/>
              <w:rPr>
                <w:b/>
                <w:i/>
              </w:rPr>
            </w:pPr>
          </w:p>
          <w:p w14:paraId="0ADDF37E" w14:textId="77777777" w:rsidR="006B45C0" w:rsidRPr="00414DF9" w:rsidRDefault="006B45C0" w:rsidP="00291632">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7FD2DD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7906266" w14:textId="77777777" w:rsidR="006B45C0" w:rsidRPr="00414DF9" w:rsidRDefault="006B45C0" w:rsidP="00291632">
            <w:pPr>
              <w:pStyle w:val="TAL"/>
              <w:jc w:val="center"/>
            </w:pPr>
            <w:r w:rsidRPr="00414DF9">
              <w:t>CY</w:t>
            </w:r>
          </w:p>
        </w:tc>
        <w:tc>
          <w:tcPr>
            <w:tcW w:w="709" w:type="dxa"/>
          </w:tcPr>
          <w:p w14:paraId="591BCC07" w14:textId="77777777" w:rsidR="006B45C0" w:rsidRPr="00414DF9" w:rsidRDefault="006B45C0" w:rsidP="00291632">
            <w:pPr>
              <w:pStyle w:val="TAL"/>
              <w:jc w:val="center"/>
              <w:rPr>
                <w:bCs/>
                <w:iCs/>
              </w:rPr>
            </w:pPr>
            <w:r w:rsidRPr="00414DF9">
              <w:rPr>
                <w:bCs/>
                <w:iCs/>
              </w:rPr>
              <w:t>N/A</w:t>
            </w:r>
          </w:p>
        </w:tc>
        <w:tc>
          <w:tcPr>
            <w:tcW w:w="728" w:type="dxa"/>
          </w:tcPr>
          <w:p w14:paraId="1A6F14BE" w14:textId="77777777" w:rsidR="006B45C0" w:rsidRPr="00414DF9" w:rsidRDefault="006B45C0" w:rsidP="00291632">
            <w:pPr>
              <w:pStyle w:val="TAL"/>
              <w:jc w:val="center"/>
              <w:rPr>
                <w:bCs/>
                <w:iCs/>
              </w:rPr>
            </w:pPr>
            <w:r w:rsidRPr="00414DF9">
              <w:rPr>
                <w:bCs/>
                <w:iCs/>
              </w:rPr>
              <w:t>N/A</w:t>
            </w:r>
          </w:p>
        </w:tc>
      </w:tr>
      <w:tr w:rsidR="006B45C0" w:rsidRPr="00414DF9" w14:paraId="6A793BBC" w14:textId="77777777" w:rsidTr="00291632">
        <w:trPr>
          <w:cantSplit/>
          <w:tblHeader/>
        </w:trPr>
        <w:tc>
          <w:tcPr>
            <w:tcW w:w="6917" w:type="dxa"/>
          </w:tcPr>
          <w:p w14:paraId="46411D08" w14:textId="77777777" w:rsidR="006B45C0" w:rsidRPr="00414DF9" w:rsidRDefault="006B45C0" w:rsidP="00291632">
            <w:pPr>
              <w:pStyle w:val="TAL"/>
              <w:rPr>
                <w:b/>
                <w:i/>
              </w:rPr>
            </w:pPr>
            <w:r w:rsidRPr="00414DF9">
              <w:rPr>
                <w:b/>
                <w:i/>
              </w:rPr>
              <w:lastRenderedPageBreak/>
              <w:t>channelBWs-UL</w:t>
            </w:r>
          </w:p>
          <w:p w14:paraId="4B039931" w14:textId="77777777" w:rsidR="006B45C0" w:rsidRPr="00414DF9" w:rsidRDefault="006B45C0" w:rsidP="00291632">
            <w:pPr>
              <w:pStyle w:val="TAL"/>
            </w:pPr>
            <w:r w:rsidRPr="00414DF9">
              <w:t>Indicates for each subcarrier spacing the UE supported channel bandwidths.</w:t>
            </w:r>
          </w:p>
          <w:p w14:paraId="6418CC1C" w14:textId="77777777" w:rsidR="006B45C0" w:rsidRPr="00414DF9" w:rsidRDefault="006B45C0" w:rsidP="00291632">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宋体"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265B29D0" w14:textId="77777777" w:rsidR="006B45C0" w:rsidRPr="00414DF9" w:rsidRDefault="006B45C0" w:rsidP="00291632">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125FC9A9" w14:textId="77777777" w:rsidR="006B45C0" w:rsidRPr="00414DF9" w:rsidRDefault="006B45C0" w:rsidP="00291632">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FC81B9A" w14:textId="77777777" w:rsidR="006B45C0" w:rsidRPr="00414DF9" w:rsidRDefault="006B45C0" w:rsidP="00291632">
            <w:pPr>
              <w:pStyle w:val="TAL"/>
              <w:rPr>
                <w:rFonts w:cs="Arial"/>
                <w:szCs w:val="21"/>
              </w:rPr>
            </w:pPr>
          </w:p>
          <w:p w14:paraId="3AD7E087" w14:textId="77777777" w:rsidR="006B45C0" w:rsidRPr="00414DF9" w:rsidRDefault="006B45C0" w:rsidP="00291632">
            <w:pPr>
              <w:pStyle w:val="TAL"/>
            </w:pPr>
            <w:r w:rsidRPr="00414DF9">
              <w:t>This feature is applicable only for FR1 and FR2-1 band, otherwise it is absent.</w:t>
            </w:r>
          </w:p>
          <w:p w14:paraId="06CD5F02" w14:textId="77777777" w:rsidR="006B45C0" w:rsidRPr="00414DF9" w:rsidRDefault="006B45C0" w:rsidP="00291632">
            <w:pPr>
              <w:pStyle w:val="TAN"/>
            </w:pPr>
          </w:p>
          <w:p w14:paraId="0FC2798A" w14:textId="77777777" w:rsidR="006B45C0" w:rsidRPr="00414DF9" w:rsidRDefault="006B45C0" w:rsidP="00291632">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32BD643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26BB98CF" w14:textId="77777777" w:rsidR="006B45C0" w:rsidRPr="00414DF9" w:rsidRDefault="006B45C0" w:rsidP="00291632">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05E20176" w14:textId="77777777" w:rsidR="006B45C0" w:rsidRPr="00414DF9" w:rsidRDefault="006B45C0" w:rsidP="00291632">
            <w:pPr>
              <w:pStyle w:val="TAN"/>
              <w:ind w:left="1168" w:hanging="283"/>
              <w:rPr>
                <w:i/>
              </w:rPr>
            </w:pPr>
          </w:p>
          <w:p w14:paraId="4A5ED18D" w14:textId="77777777" w:rsidR="006B45C0" w:rsidRPr="00414DF9" w:rsidRDefault="006B45C0" w:rsidP="00291632">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3299E537"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54FB4466" w14:textId="77777777" w:rsidR="006B45C0" w:rsidRPr="00414DF9" w:rsidRDefault="006B45C0" w:rsidP="00291632">
            <w:pPr>
              <w:pStyle w:val="TAL"/>
              <w:jc w:val="center"/>
              <w:rPr>
                <w:rFonts w:cs="Arial"/>
                <w:szCs w:val="18"/>
              </w:rPr>
            </w:pPr>
            <w:r w:rsidRPr="00414DF9">
              <w:t>Yes</w:t>
            </w:r>
          </w:p>
        </w:tc>
        <w:tc>
          <w:tcPr>
            <w:tcW w:w="709" w:type="dxa"/>
          </w:tcPr>
          <w:p w14:paraId="467BD997" w14:textId="77777777" w:rsidR="006B45C0" w:rsidRPr="00414DF9" w:rsidRDefault="006B45C0" w:rsidP="00291632">
            <w:pPr>
              <w:pStyle w:val="TAL"/>
              <w:jc w:val="center"/>
              <w:rPr>
                <w:rFonts w:cs="Arial"/>
                <w:szCs w:val="18"/>
              </w:rPr>
            </w:pPr>
            <w:r w:rsidRPr="00414DF9">
              <w:rPr>
                <w:bCs/>
                <w:iCs/>
              </w:rPr>
              <w:t>N/A</w:t>
            </w:r>
          </w:p>
        </w:tc>
        <w:tc>
          <w:tcPr>
            <w:tcW w:w="728" w:type="dxa"/>
          </w:tcPr>
          <w:p w14:paraId="18575C36" w14:textId="77777777" w:rsidR="006B45C0" w:rsidRPr="00414DF9" w:rsidRDefault="006B45C0" w:rsidP="00291632">
            <w:pPr>
              <w:pStyle w:val="TAL"/>
              <w:jc w:val="center"/>
            </w:pPr>
            <w:r w:rsidRPr="00414DF9">
              <w:rPr>
                <w:bCs/>
                <w:iCs/>
              </w:rPr>
              <w:t>N/A</w:t>
            </w:r>
          </w:p>
        </w:tc>
      </w:tr>
      <w:tr w:rsidR="006B45C0" w:rsidRPr="00414DF9" w14:paraId="49184B1C" w14:textId="77777777" w:rsidTr="00291632">
        <w:trPr>
          <w:cantSplit/>
          <w:tblHeader/>
        </w:trPr>
        <w:tc>
          <w:tcPr>
            <w:tcW w:w="6917" w:type="dxa"/>
          </w:tcPr>
          <w:p w14:paraId="47F59D5F" w14:textId="77777777" w:rsidR="006B45C0" w:rsidRPr="00414DF9" w:rsidRDefault="006B45C0" w:rsidP="00291632">
            <w:pPr>
              <w:pStyle w:val="TAL"/>
              <w:rPr>
                <w:b/>
                <w:i/>
              </w:rPr>
            </w:pPr>
            <w:r w:rsidRPr="00414DF9">
              <w:rPr>
                <w:b/>
                <w:i/>
              </w:rPr>
              <w:t>channelBWs-UL-SCS-120kHz-FR2-2-r17</w:t>
            </w:r>
          </w:p>
          <w:p w14:paraId="34A32BF1" w14:textId="77777777" w:rsidR="006B45C0" w:rsidRPr="00414DF9" w:rsidRDefault="006B45C0" w:rsidP="00291632">
            <w:pPr>
              <w:pStyle w:val="TAL"/>
              <w:rPr>
                <w:bCs/>
                <w:iCs/>
              </w:rPr>
            </w:pPr>
            <w:r w:rsidRPr="00414DF9">
              <w:rPr>
                <w:bCs/>
                <w:iCs/>
              </w:rPr>
              <w:t>Indicates the UE supported channel bandwidths in UL for the SCS 120kHz.</w:t>
            </w:r>
          </w:p>
          <w:p w14:paraId="72D97BA3" w14:textId="77777777" w:rsidR="006B45C0" w:rsidRPr="00414DF9" w:rsidRDefault="006B45C0" w:rsidP="00291632">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1C691A2C"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071DCA80"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1CEE530A" w14:textId="77777777" w:rsidR="006B45C0" w:rsidRPr="00414DF9" w:rsidRDefault="006B45C0" w:rsidP="00291632">
            <w:pPr>
              <w:pStyle w:val="TAL"/>
              <w:rPr>
                <w:b/>
                <w:i/>
              </w:rPr>
            </w:pPr>
          </w:p>
          <w:p w14:paraId="7DF4657F"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23E6A23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E8D863" w14:textId="77777777" w:rsidR="006B45C0" w:rsidRPr="00414DF9" w:rsidRDefault="006B45C0" w:rsidP="00291632">
            <w:pPr>
              <w:pStyle w:val="TAL"/>
              <w:jc w:val="center"/>
            </w:pPr>
            <w:r w:rsidRPr="00414DF9">
              <w:t>CY</w:t>
            </w:r>
          </w:p>
        </w:tc>
        <w:tc>
          <w:tcPr>
            <w:tcW w:w="709" w:type="dxa"/>
          </w:tcPr>
          <w:p w14:paraId="3CC23CB6" w14:textId="77777777" w:rsidR="006B45C0" w:rsidRPr="00414DF9" w:rsidRDefault="006B45C0" w:rsidP="00291632">
            <w:pPr>
              <w:pStyle w:val="TAL"/>
              <w:jc w:val="center"/>
              <w:rPr>
                <w:bCs/>
                <w:iCs/>
              </w:rPr>
            </w:pPr>
            <w:r w:rsidRPr="00414DF9">
              <w:rPr>
                <w:bCs/>
                <w:iCs/>
              </w:rPr>
              <w:t>N/A</w:t>
            </w:r>
          </w:p>
        </w:tc>
        <w:tc>
          <w:tcPr>
            <w:tcW w:w="728" w:type="dxa"/>
          </w:tcPr>
          <w:p w14:paraId="029FD76E" w14:textId="77777777" w:rsidR="006B45C0" w:rsidRPr="00414DF9" w:rsidRDefault="006B45C0" w:rsidP="00291632">
            <w:pPr>
              <w:pStyle w:val="TAL"/>
              <w:jc w:val="center"/>
              <w:rPr>
                <w:bCs/>
                <w:iCs/>
              </w:rPr>
            </w:pPr>
            <w:r w:rsidRPr="00414DF9">
              <w:rPr>
                <w:bCs/>
                <w:iCs/>
              </w:rPr>
              <w:t>N/A</w:t>
            </w:r>
          </w:p>
        </w:tc>
      </w:tr>
      <w:tr w:rsidR="006B45C0" w:rsidRPr="00414DF9" w14:paraId="69F0BA1F" w14:textId="77777777" w:rsidTr="00291632">
        <w:trPr>
          <w:cantSplit/>
          <w:tblHeader/>
        </w:trPr>
        <w:tc>
          <w:tcPr>
            <w:tcW w:w="6917" w:type="dxa"/>
          </w:tcPr>
          <w:p w14:paraId="44065B33" w14:textId="77777777" w:rsidR="006B45C0" w:rsidRPr="00414DF9" w:rsidRDefault="006B45C0" w:rsidP="00291632">
            <w:pPr>
              <w:pStyle w:val="TAL"/>
              <w:rPr>
                <w:b/>
                <w:i/>
              </w:rPr>
            </w:pPr>
            <w:r w:rsidRPr="00414DF9">
              <w:rPr>
                <w:b/>
                <w:i/>
              </w:rPr>
              <w:t>channelBWs-UL-SCS-480kHz-FR2-2-r17</w:t>
            </w:r>
          </w:p>
          <w:p w14:paraId="42E57ED5" w14:textId="77777777" w:rsidR="006B45C0" w:rsidRPr="00414DF9" w:rsidRDefault="006B45C0" w:rsidP="00291632">
            <w:pPr>
              <w:pStyle w:val="TAL"/>
              <w:rPr>
                <w:bCs/>
                <w:iCs/>
              </w:rPr>
            </w:pPr>
            <w:r w:rsidRPr="00414DF9">
              <w:rPr>
                <w:bCs/>
                <w:iCs/>
              </w:rPr>
              <w:t>Indicates the UE supported channel bandwidths in UL for the SCS 480kHz.</w:t>
            </w:r>
          </w:p>
          <w:p w14:paraId="793F79E8" w14:textId="77777777" w:rsidR="006B45C0" w:rsidRPr="00414DF9" w:rsidRDefault="006B45C0" w:rsidP="00291632">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1334B2E5"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67BFA72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3E7D34BA" w14:textId="77777777" w:rsidR="006B45C0" w:rsidRPr="00414DF9" w:rsidRDefault="006B45C0" w:rsidP="00291632">
            <w:pPr>
              <w:pStyle w:val="TAL"/>
              <w:rPr>
                <w:b/>
                <w:i/>
              </w:rPr>
            </w:pPr>
          </w:p>
          <w:p w14:paraId="645C9311"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4E82E8AA"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F249468" w14:textId="77777777" w:rsidR="006B45C0" w:rsidRPr="00414DF9" w:rsidRDefault="006B45C0" w:rsidP="00291632">
            <w:pPr>
              <w:pStyle w:val="TAL"/>
              <w:jc w:val="center"/>
            </w:pPr>
            <w:r w:rsidRPr="00414DF9">
              <w:t>CY</w:t>
            </w:r>
          </w:p>
        </w:tc>
        <w:tc>
          <w:tcPr>
            <w:tcW w:w="709" w:type="dxa"/>
          </w:tcPr>
          <w:p w14:paraId="095E1AAC" w14:textId="77777777" w:rsidR="006B45C0" w:rsidRPr="00414DF9" w:rsidRDefault="006B45C0" w:rsidP="00291632">
            <w:pPr>
              <w:pStyle w:val="TAL"/>
              <w:jc w:val="center"/>
              <w:rPr>
                <w:bCs/>
                <w:iCs/>
              </w:rPr>
            </w:pPr>
            <w:r w:rsidRPr="00414DF9">
              <w:rPr>
                <w:bCs/>
                <w:iCs/>
              </w:rPr>
              <w:t>N/A</w:t>
            </w:r>
          </w:p>
        </w:tc>
        <w:tc>
          <w:tcPr>
            <w:tcW w:w="728" w:type="dxa"/>
          </w:tcPr>
          <w:p w14:paraId="7A31F77F" w14:textId="77777777" w:rsidR="006B45C0" w:rsidRPr="00414DF9" w:rsidRDefault="006B45C0" w:rsidP="00291632">
            <w:pPr>
              <w:pStyle w:val="TAL"/>
              <w:jc w:val="center"/>
              <w:rPr>
                <w:bCs/>
                <w:iCs/>
              </w:rPr>
            </w:pPr>
            <w:r w:rsidRPr="00414DF9">
              <w:rPr>
                <w:bCs/>
                <w:iCs/>
              </w:rPr>
              <w:t>N/A</w:t>
            </w:r>
          </w:p>
        </w:tc>
      </w:tr>
      <w:tr w:rsidR="006B45C0" w:rsidRPr="00414DF9" w14:paraId="19537121" w14:textId="77777777" w:rsidTr="00291632">
        <w:trPr>
          <w:cantSplit/>
          <w:tblHeader/>
        </w:trPr>
        <w:tc>
          <w:tcPr>
            <w:tcW w:w="6917" w:type="dxa"/>
          </w:tcPr>
          <w:p w14:paraId="5321222F" w14:textId="77777777" w:rsidR="006B45C0" w:rsidRPr="00414DF9" w:rsidRDefault="006B45C0" w:rsidP="00291632">
            <w:pPr>
              <w:pStyle w:val="TAL"/>
              <w:rPr>
                <w:b/>
                <w:bCs/>
                <w:i/>
                <w:iCs/>
              </w:rPr>
            </w:pPr>
            <w:r w:rsidRPr="00414DF9">
              <w:rPr>
                <w:b/>
                <w:bCs/>
                <w:i/>
                <w:iCs/>
              </w:rPr>
              <w:t>channelBWs-UL-SCS-960kHz-FR2-2-r17</w:t>
            </w:r>
          </w:p>
          <w:p w14:paraId="392946A2"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7F877B5B"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0B944F58" w14:textId="77777777" w:rsidR="006B45C0" w:rsidRPr="00414DF9" w:rsidRDefault="006B45C0" w:rsidP="00291632">
            <w:pPr>
              <w:pStyle w:val="TAL"/>
              <w:rPr>
                <w:rFonts w:eastAsiaTheme="minorEastAsia" w:cs="Arial"/>
                <w:lang w:eastAsia="zh-CN"/>
              </w:rPr>
            </w:pPr>
          </w:p>
          <w:p w14:paraId="53B48B0E"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504778BE" w14:textId="77777777" w:rsidR="006B45C0" w:rsidRPr="00414DF9" w:rsidRDefault="006B45C0" w:rsidP="00291632">
            <w:pPr>
              <w:pStyle w:val="TAL"/>
            </w:pPr>
            <w:r w:rsidRPr="00414DF9">
              <w:t xml:space="preserve">UE supporting this feature shall also indicate support of </w:t>
            </w:r>
            <w:r w:rsidRPr="00414DF9">
              <w:rPr>
                <w:i/>
                <w:iCs/>
              </w:rPr>
              <w:t>ul-FR2-2-SCS-960kHz-r17</w:t>
            </w:r>
            <w:r w:rsidRPr="00414DF9">
              <w:t>.</w:t>
            </w:r>
          </w:p>
          <w:p w14:paraId="60EFF700" w14:textId="77777777" w:rsidR="006B45C0" w:rsidRPr="00414DF9" w:rsidRDefault="006B45C0" w:rsidP="00291632">
            <w:pPr>
              <w:pStyle w:val="TAL"/>
            </w:pPr>
          </w:p>
          <w:p w14:paraId="70E39D01" w14:textId="77777777" w:rsidR="006B45C0" w:rsidRPr="00414DF9" w:rsidRDefault="006B45C0" w:rsidP="00291632">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670B1FA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0CB3AD7" w14:textId="77777777" w:rsidR="006B45C0" w:rsidRPr="00414DF9" w:rsidRDefault="006B45C0" w:rsidP="00291632">
            <w:pPr>
              <w:pStyle w:val="TAL"/>
              <w:jc w:val="center"/>
            </w:pPr>
            <w:r w:rsidRPr="00414DF9">
              <w:t>CY</w:t>
            </w:r>
          </w:p>
        </w:tc>
        <w:tc>
          <w:tcPr>
            <w:tcW w:w="709" w:type="dxa"/>
          </w:tcPr>
          <w:p w14:paraId="7F9D21C5" w14:textId="77777777" w:rsidR="006B45C0" w:rsidRPr="00414DF9" w:rsidRDefault="006B45C0" w:rsidP="00291632">
            <w:pPr>
              <w:pStyle w:val="TAL"/>
              <w:jc w:val="center"/>
              <w:rPr>
                <w:bCs/>
                <w:iCs/>
              </w:rPr>
            </w:pPr>
            <w:r w:rsidRPr="00414DF9">
              <w:rPr>
                <w:bCs/>
                <w:iCs/>
              </w:rPr>
              <w:t>N/A</w:t>
            </w:r>
          </w:p>
        </w:tc>
        <w:tc>
          <w:tcPr>
            <w:tcW w:w="728" w:type="dxa"/>
          </w:tcPr>
          <w:p w14:paraId="4A257056" w14:textId="77777777" w:rsidR="006B45C0" w:rsidRPr="00414DF9" w:rsidRDefault="006B45C0" w:rsidP="00291632">
            <w:pPr>
              <w:pStyle w:val="TAL"/>
              <w:jc w:val="center"/>
              <w:rPr>
                <w:bCs/>
                <w:iCs/>
              </w:rPr>
            </w:pPr>
            <w:r w:rsidRPr="00414DF9">
              <w:rPr>
                <w:bCs/>
                <w:iCs/>
              </w:rPr>
              <w:t>N/A</w:t>
            </w:r>
          </w:p>
        </w:tc>
      </w:tr>
      <w:tr w:rsidR="006B45C0" w:rsidRPr="00414DF9" w14:paraId="5873BDD0" w14:textId="77777777" w:rsidTr="00291632">
        <w:trPr>
          <w:cantSplit/>
          <w:tblHeader/>
        </w:trPr>
        <w:tc>
          <w:tcPr>
            <w:tcW w:w="6917" w:type="dxa"/>
          </w:tcPr>
          <w:p w14:paraId="3127C952" w14:textId="77777777" w:rsidR="006B45C0" w:rsidRPr="00414DF9" w:rsidRDefault="006B45C0" w:rsidP="00291632">
            <w:pPr>
              <w:pStyle w:val="TAL"/>
              <w:rPr>
                <w:rFonts w:cs="Arial"/>
                <w:b/>
                <w:bCs/>
                <w:i/>
                <w:iCs/>
                <w:szCs w:val="18"/>
              </w:rPr>
            </w:pPr>
            <w:r w:rsidRPr="00414DF9">
              <w:rPr>
                <w:rFonts w:cs="Arial"/>
                <w:b/>
                <w:bCs/>
                <w:i/>
                <w:iCs/>
                <w:szCs w:val="18"/>
              </w:rPr>
              <w:lastRenderedPageBreak/>
              <w:t>codebookComboParameterMixedType-r17</w:t>
            </w:r>
          </w:p>
          <w:p w14:paraId="5E630975" w14:textId="77777777" w:rsidR="006B45C0" w:rsidRPr="00414DF9" w:rsidRDefault="006B45C0" w:rsidP="00291632">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86EAFF6" w14:textId="77777777" w:rsidR="006B45C0" w:rsidRPr="00414DF9" w:rsidRDefault="006B45C0" w:rsidP="00291632">
            <w:pPr>
              <w:pStyle w:val="TAL"/>
            </w:pPr>
          </w:p>
          <w:p w14:paraId="69613DC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528B7A6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4BE347A3"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694014F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5A718FB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51A3319A"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7CB2BDC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0277D8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3607257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4B3531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52B7063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5275FBA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13439AF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239DE901"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7C007FF6" w14:textId="77777777" w:rsidR="006B45C0" w:rsidRPr="00414DF9" w:rsidRDefault="006B45C0" w:rsidP="00291632">
            <w:pPr>
              <w:pStyle w:val="TAL"/>
            </w:pPr>
          </w:p>
          <w:p w14:paraId="3A39EDD7"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5B66131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75F840B5"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4FD765A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156381ED" w14:textId="77777777" w:rsidR="006B45C0" w:rsidRPr="00414DF9" w:rsidRDefault="006B45C0" w:rsidP="00291632">
            <w:pPr>
              <w:pStyle w:val="B1"/>
              <w:spacing w:after="0"/>
              <w:rPr>
                <w:rFonts w:ascii="Arial" w:hAnsi="Arial" w:cs="Arial"/>
                <w:sz w:val="18"/>
                <w:szCs w:val="18"/>
              </w:rPr>
            </w:pPr>
          </w:p>
          <w:p w14:paraId="257C14CD" w14:textId="77777777" w:rsidR="006B45C0" w:rsidRPr="00414DF9" w:rsidRDefault="006B45C0" w:rsidP="00291632">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2436BC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2F178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4BA6B14" w14:textId="77777777" w:rsidR="006B45C0" w:rsidRPr="00414DF9" w:rsidRDefault="006B45C0" w:rsidP="00291632">
            <w:pPr>
              <w:pStyle w:val="TAL"/>
              <w:jc w:val="center"/>
              <w:rPr>
                <w:bCs/>
                <w:iCs/>
              </w:rPr>
            </w:pPr>
            <w:r w:rsidRPr="00414DF9">
              <w:rPr>
                <w:bCs/>
                <w:iCs/>
              </w:rPr>
              <w:t>N/A</w:t>
            </w:r>
          </w:p>
        </w:tc>
        <w:tc>
          <w:tcPr>
            <w:tcW w:w="728" w:type="dxa"/>
          </w:tcPr>
          <w:p w14:paraId="5EAAC5D1" w14:textId="77777777" w:rsidR="006B45C0" w:rsidRPr="00414DF9" w:rsidRDefault="006B45C0" w:rsidP="00291632">
            <w:pPr>
              <w:pStyle w:val="TAL"/>
              <w:jc w:val="center"/>
              <w:rPr>
                <w:bCs/>
                <w:iCs/>
              </w:rPr>
            </w:pPr>
            <w:r w:rsidRPr="00414DF9">
              <w:rPr>
                <w:bCs/>
                <w:iCs/>
              </w:rPr>
              <w:t>N/A</w:t>
            </w:r>
          </w:p>
        </w:tc>
      </w:tr>
      <w:tr w:rsidR="006B45C0" w:rsidRPr="00414DF9" w14:paraId="7690DF9D" w14:textId="77777777" w:rsidTr="00291632">
        <w:trPr>
          <w:cantSplit/>
          <w:tblHeader/>
        </w:trPr>
        <w:tc>
          <w:tcPr>
            <w:tcW w:w="6917" w:type="dxa"/>
          </w:tcPr>
          <w:p w14:paraId="6B45BB10"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codebookComboParameterMultiTRP-r17</w:t>
            </w:r>
          </w:p>
          <w:p w14:paraId="6D26413B" w14:textId="77777777" w:rsidR="006B45C0" w:rsidRPr="00414DF9" w:rsidRDefault="006B45C0" w:rsidP="00291632">
            <w:pPr>
              <w:pStyle w:val="TAL"/>
            </w:pPr>
            <w:r w:rsidRPr="00414DF9">
              <w:t>Indicates the support of active CSI-RS resources and ports in the presence of multi-TRP CSI.</w:t>
            </w:r>
          </w:p>
          <w:p w14:paraId="6FA16E57" w14:textId="77777777" w:rsidR="006B45C0" w:rsidRPr="00414DF9" w:rsidRDefault="006B45C0" w:rsidP="00291632">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F12EDD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343A98F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470BD38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2BBE2BD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39A5D75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2A42E97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6403514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6E52ACFE"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74C38B0D"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0CBA58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63E00ED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25A5360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4E15822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2A2FF2E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0C87749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4390C6C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2426BF2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7D7FDC2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2D2D018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32A1928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7B7E4A9B"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3701242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41D4D22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1C8EB77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A2080B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3BF76A7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DBD0E1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8D313B2"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54A7977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3C6A773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B6B46CD" w14:textId="77777777" w:rsidR="006B45C0" w:rsidRPr="00414DF9" w:rsidRDefault="006B45C0" w:rsidP="00291632">
            <w:pPr>
              <w:pStyle w:val="TAL"/>
            </w:pPr>
          </w:p>
          <w:p w14:paraId="3D88028F"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25D70A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45C8446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2EF5233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0D55FD15" w14:textId="77777777" w:rsidR="006B45C0" w:rsidRPr="00414DF9" w:rsidRDefault="006B45C0" w:rsidP="00291632">
            <w:pPr>
              <w:pStyle w:val="TAL"/>
            </w:pPr>
          </w:p>
          <w:p w14:paraId="36DAD643" w14:textId="77777777" w:rsidR="006B45C0" w:rsidRPr="00414DF9" w:rsidRDefault="006B45C0" w:rsidP="00291632">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045A94B2" w14:textId="77777777" w:rsidR="006B45C0" w:rsidRPr="00414DF9" w:rsidRDefault="006B45C0" w:rsidP="00291632">
            <w:pPr>
              <w:pStyle w:val="TAN"/>
            </w:pPr>
          </w:p>
          <w:p w14:paraId="220727AA" w14:textId="77777777" w:rsidR="006B45C0" w:rsidRPr="00414DF9" w:rsidRDefault="006B45C0" w:rsidP="00291632">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078964AD" w14:textId="77777777" w:rsidR="006B45C0" w:rsidRPr="00414DF9" w:rsidRDefault="006B45C0" w:rsidP="00291632">
            <w:pPr>
              <w:pStyle w:val="TAL"/>
            </w:pPr>
          </w:p>
          <w:p w14:paraId="3CE7F200"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93BC9D6" w14:textId="77777777" w:rsidR="006B45C0" w:rsidRPr="00414DF9" w:rsidRDefault="006B45C0" w:rsidP="00291632">
            <w:pPr>
              <w:pStyle w:val="TAL"/>
              <w:jc w:val="center"/>
              <w:rPr>
                <w:rFonts w:cs="Arial"/>
                <w:szCs w:val="18"/>
              </w:rPr>
            </w:pPr>
            <w:r w:rsidRPr="00414DF9">
              <w:lastRenderedPageBreak/>
              <w:t>Band</w:t>
            </w:r>
          </w:p>
        </w:tc>
        <w:tc>
          <w:tcPr>
            <w:tcW w:w="567" w:type="dxa"/>
          </w:tcPr>
          <w:p w14:paraId="75BAD66E" w14:textId="77777777" w:rsidR="006B45C0" w:rsidRPr="00414DF9" w:rsidRDefault="006B45C0" w:rsidP="00291632">
            <w:pPr>
              <w:pStyle w:val="TAL"/>
              <w:jc w:val="center"/>
              <w:rPr>
                <w:rFonts w:cs="Arial"/>
                <w:szCs w:val="18"/>
              </w:rPr>
            </w:pPr>
            <w:r w:rsidRPr="00414DF9">
              <w:t>No</w:t>
            </w:r>
          </w:p>
        </w:tc>
        <w:tc>
          <w:tcPr>
            <w:tcW w:w="709" w:type="dxa"/>
          </w:tcPr>
          <w:p w14:paraId="1BC122F0" w14:textId="77777777" w:rsidR="006B45C0" w:rsidRPr="00414DF9" w:rsidRDefault="006B45C0" w:rsidP="00291632">
            <w:pPr>
              <w:pStyle w:val="TAL"/>
              <w:jc w:val="center"/>
              <w:rPr>
                <w:bCs/>
                <w:iCs/>
              </w:rPr>
            </w:pPr>
            <w:r w:rsidRPr="00414DF9">
              <w:rPr>
                <w:bCs/>
                <w:iCs/>
              </w:rPr>
              <w:t>N/A</w:t>
            </w:r>
          </w:p>
        </w:tc>
        <w:tc>
          <w:tcPr>
            <w:tcW w:w="728" w:type="dxa"/>
          </w:tcPr>
          <w:p w14:paraId="5B661718" w14:textId="77777777" w:rsidR="006B45C0" w:rsidRPr="00414DF9" w:rsidRDefault="006B45C0" w:rsidP="00291632">
            <w:pPr>
              <w:pStyle w:val="TAL"/>
              <w:jc w:val="center"/>
              <w:rPr>
                <w:bCs/>
                <w:iCs/>
              </w:rPr>
            </w:pPr>
            <w:r w:rsidRPr="00414DF9">
              <w:rPr>
                <w:bCs/>
                <w:iCs/>
              </w:rPr>
              <w:t>N/A</w:t>
            </w:r>
          </w:p>
        </w:tc>
      </w:tr>
      <w:tr w:rsidR="006B45C0" w:rsidRPr="00414DF9" w14:paraId="443D7BCE" w14:textId="77777777" w:rsidTr="00291632">
        <w:trPr>
          <w:cantSplit/>
          <w:tblHeader/>
        </w:trPr>
        <w:tc>
          <w:tcPr>
            <w:tcW w:w="6917" w:type="dxa"/>
          </w:tcPr>
          <w:p w14:paraId="2EDF7974" w14:textId="77777777" w:rsidR="006B45C0" w:rsidRPr="00414DF9" w:rsidRDefault="006B45C0" w:rsidP="00291632">
            <w:pPr>
              <w:pStyle w:val="TAL"/>
              <w:rPr>
                <w:b/>
                <w:i/>
              </w:rPr>
            </w:pPr>
            <w:r w:rsidRPr="00414DF9">
              <w:rPr>
                <w:b/>
                <w:i/>
              </w:rPr>
              <w:t>codebookComboParametersAddition-r16</w:t>
            </w:r>
          </w:p>
          <w:p w14:paraId="4E4334E0" w14:textId="77777777" w:rsidR="006B45C0" w:rsidRPr="00414DF9" w:rsidRDefault="006B45C0" w:rsidP="00291632">
            <w:pPr>
              <w:pStyle w:val="TAL"/>
            </w:pPr>
            <w:r w:rsidRPr="00414DF9">
              <w:t>Indicates the UE supports the mixed codebook combinations and the corresponding parameters supported by the UE.</w:t>
            </w:r>
          </w:p>
          <w:p w14:paraId="03505822" w14:textId="77777777" w:rsidR="006B45C0" w:rsidRPr="00414DF9" w:rsidRDefault="006B45C0" w:rsidP="00291632">
            <w:pPr>
              <w:pStyle w:val="TAL"/>
            </w:pPr>
          </w:p>
          <w:p w14:paraId="3C51D343" w14:textId="77777777" w:rsidR="006B45C0" w:rsidRPr="00414DF9" w:rsidRDefault="006B45C0" w:rsidP="00291632">
            <w:pPr>
              <w:pStyle w:val="TAL"/>
            </w:pPr>
            <w:r w:rsidRPr="00414DF9">
              <w:t>For mixed codebook types, UE reports support active CSI-RS resources and ports for up to 4 mixed codebook combinations in any slot. The following is the possible mixed codebook combinations:</w:t>
            </w:r>
          </w:p>
          <w:p w14:paraId="2A22930D" w14:textId="77777777" w:rsidR="006B45C0" w:rsidRPr="00414DF9" w:rsidRDefault="006B45C0" w:rsidP="00291632">
            <w:pPr>
              <w:pStyle w:val="TAL"/>
            </w:pPr>
          </w:p>
          <w:p w14:paraId="0B701EC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675AB0C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1D3DC5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65C3F5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29A44E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1F530C3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500926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0A17BC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4BA80BF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08E0C2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318AD2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35AEBA4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0B2D2823" w14:textId="77777777" w:rsidR="006B45C0" w:rsidRPr="00414DF9" w:rsidRDefault="006B45C0" w:rsidP="00291632">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5E69813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108FAF52" w14:textId="77777777" w:rsidR="006B45C0" w:rsidRPr="00414DF9" w:rsidRDefault="006B45C0" w:rsidP="00291632">
            <w:pPr>
              <w:pStyle w:val="TAL"/>
            </w:pPr>
          </w:p>
          <w:p w14:paraId="73458C11" w14:textId="77777777" w:rsidR="006B45C0" w:rsidRPr="00414DF9" w:rsidRDefault="006B45C0" w:rsidP="00291632">
            <w:pPr>
              <w:pStyle w:val="TAL"/>
            </w:pPr>
            <w:r w:rsidRPr="00414DF9">
              <w:t>Parameters for each mixed codebook supported by the UE:</w:t>
            </w:r>
          </w:p>
          <w:p w14:paraId="4E1B59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A49DC8A" w14:textId="77777777" w:rsidR="006B45C0" w:rsidRPr="00414DF9" w:rsidRDefault="006B45C0" w:rsidP="00291632">
            <w:pPr>
              <w:pStyle w:val="TAL"/>
            </w:pPr>
          </w:p>
          <w:p w14:paraId="4E9E6150"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2D08295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D26719B" w14:textId="77777777" w:rsidR="006B45C0" w:rsidRPr="00414DF9" w:rsidRDefault="006B45C0" w:rsidP="00291632">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36E104FA" w14:textId="77777777" w:rsidR="006B45C0" w:rsidRPr="00414DF9" w:rsidRDefault="006B45C0" w:rsidP="00291632">
            <w:pPr>
              <w:pStyle w:val="TAL"/>
            </w:pPr>
          </w:p>
          <w:p w14:paraId="7188B11A" w14:textId="77777777" w:rsidR="006B45C0" w:rsidRPr="00414DF9" w:rsidRDefault="006B45C0" w:rsidP="00291632">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FF1AD3" w14:textId="77777777" w:rsidR="006B45C0" w:rsidRPr="00414DF9" w:rsidRDefault="006B45C0" w:rsidP="00291632">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0CB4C52E" w14:textId="77777777" w:rsidR="006B45C0" w:rsidRPr="00414DF9" w:rsidRDefault="006B45C0" w:rsidP="00291632">
            <w:pPr>
              <w:pStyle w:val="TAL"/>
              <w:jc w:val="center"/>
            </w:pPr>
            <w:r w:rsidRPr="00414DF9">
              <w:t>Band</w:t>
            </w:r>
          </w:p>
        </w:tc>
        <w:tc>
          <w:tcPr>
            <w:tcW w:w="567" w:type="dxa"/>
          </w:tcPr>
          <w:p w14:paraId="0DFD35DA" w14:textId="77777777" w:rsidR="006B45C0" w:rsidRPr="00414DF9" w:rsidRDefault="006B45C0" w:rsidP="00291632">
            <w:pPr>
              <w:pStyle w:val="TAL"/>
              <w:jc w:val="center"/>
            </w:pPr>
            <w:r w:rsidRPr="00414DF9">
              <w:t>No</w:t>
            </w:r>
          </w:p>
        </w:tc>
        <w:tc>
          <w:tcPr>
            <w:tcW w:w="709" w:type="dxa"/>
          </w:tcPr>
          <w:p w14:paraId="4607B241" w14:textId="77777777" w:rsidR="006B45C0" w:rsidRPr="00414DF9" w:rsidRDefault="006B45C0" w:rsidP="00291632">
            <w:pPr>
              <w:pStyle w:val="TAL"/>
              <w:jc w:val="center"/>
              <w:rPr>
                <w:bCs/>
                <w:iCs/>
              </w:rPr>
            </w:pPr>
            <w:r w:rsidRPr="00414DF9">
              <w:rPr>
                <w:bCs/>
                <w:iCs/>
              </w:rPr>
              <w:t>N/A</w:t>
            </w:r>
          </w:p>
        </w:tc>
        <w:tc>
          <w:tcPr>
            <w:tcW w:w="728" w:type="dxa"/>
          </w:tcPr>
          <w:p w14:paraId="304E3B16" w14:textId="77777777" w:rsidR="006B45C0" w:rsidRPr="00414DF9" w:rsidRDefault="006B45C0" w:rsidP="00291632">
            <w:pPr>
              <w:pStyle w:val="TAL"/>
              <w:jc w:val="center"/>
              <w:rPr>
                <w:bCs/>
                <w:iCs/>
              </w:rPr>
            </w:pPr>
            <w:r w:rsidRPr="00414DF9">
              <w:rPr>
                <w:bCs/>
                <w:iCs/>
              </w:rPr>
              <w:t>N/A</w:t>
            </w:r>
          </w:p>
        </w:tc>
      </w:tr>
      <w:tr w:rsidR="006B45C0" w:rsidRPr="00414DF9" w14:paraId="42261D7F" w14:textId="77777777" w:rsidTr="00291632">
        <w:trPr>
          <w:cantSplit/>
          <w:tblHeader/>
        </w:trPr>
        <w:tc>
          <w:tcPr>
            <w:tcW w:w="6917" w:type="dxa"/>
          </w:tcPr>
          <w:p w14:paraId="05C36C40" w14:textId="77777777" w:rsidR="006B45C0" w:rsidRPr="00414DF9" w:rsidRDefault="006B45C0" w:rsidP="00291632">
            <w:pPr>
              <w:pStyle w:val="TAL"/>
              <w:rPr>
                <w:b/>
                <w:bCs/>
                <w:i/>
                <w:iCs/>
              </w:rPr>
            </w:pPr>
            <w:r w:rsidRPr="00414DF9">
              <w:rPr>
                <w:b/>
                <w:bCs/>
                <w:i/>
                <w:iCs/>
              </w:rPr>
              <w:lastRenderedPageBreak/>
              <w:t>CodebookComboParametersCJT-r18</w:t>
            </w:r>
          </w:p>
          <w:p w14:paraId="351C81A2" w14:textId="77777777" w:rsidR="006B45C0" w:rsidRPr="00414DF9" w:rsidRDefault="006B45C0" w:rsidP="00291632">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21A5E80A" w14:textId="77777777" w:rsidR="006B45C0" w:rsidRPr="00414DF9" w:rsidRDefault="006B45C0" w:rsidP="00291632">
            <w:pPr>
              <w:pStyle w:val="TAL"/>
            </w:pPr>
            <w:r w:rsidRPr="00414DF9">
              <w:t>The UE reports supported active CSI-RS resources and ports for the following are the possible mixed codebook combinations {Codebook1, Codebook2, Codebook3}:</w:t>
            </w:r>
          </w:p>
          <w:p w14:paraId="74C38658" w14:textId="77777777" w:rsidR="006B45C0" w:rsidRPr="00414DF9" w:rsidRDefault="006B45C0" w:rsidP="00291632">
            <w:pPr>
              <w:pStyle w:val="TAL"/>
            </w:pPr>
          </w:p>
          <w:p w14:paraId="0C05DF7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5859ED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CF781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0E3245E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39B0B1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4AA5652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46263D2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440576B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20A7E0A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636284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557817FD" w14:textId="77777777" w:rsidR="006B45C0" w:rsidRPr="00414DF9" w:rsidRDefault="006B45C0" w:rsidP="00291632">
            <w:pPr>
              <w:pStyle w:val="TAL"/>
            </w:pPr>
          </w:p>
          <w:p w14:paraId="7B3D1A1A"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721F4570"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4B7CC67"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0A2968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A86070" w14:textId="77777777" w:rsidR="006B45C0" w:rsidRPr="00414DF9" w:rsidRDefault="006B45C0" w:rsidP="00291632">
            <w:pPr>
              <w:pStyle w:val="B1"/>
              <w:spacing w:after="0"/>
              <w:ind w:left="852"/>
              <w:rPr>
                <w:rFonts w:ascii="Arial" w:hAnsi="Arial" w:cs="Arial"/>
                <w:sz w:val="18"/>
                <w:szCs w:val="18"/>
              </w:rPr>
            </w:pPr>
          </w:p>
          <w:p w14:paraId="6388A272" w14:textId="77777777" w:rsidR="006B45C0" w:rsidRPr="00414DF9" w:rsidRDefault="006B45C0" w:rsidP="00291632">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0BCCCFB3" w14:textId="77777777" w:rsidR="006B45C0" w:rsidRPr="00414DF9" w:rsidRDefault="006B45C0" w:rsidP="00291632">
            <w:pPr>
              <w:pStyle w:val="TAL"/>
              <w:jc w:val="center"/>
            </w:pPr>
            <w:r w:rsidRPr="00414DF9">
              <w:t>Band</w:t>
            </w:r>
          </w:p>
        </w:tc>
        <w:tc>
          <w:tcPr>
            <w:tcW w:w="567" w:type="dxa"/>
          </w:tcPr>
          <w:p w14:paraId="4B48C92A" w14:textId="77777777" w:rsidR="006B45C0" w:rsidRPr="00414DF9" w:rsidRDefault="006B45C0" w:rsidP="00291632">
            <w:pPr>
              <w:pStyle w:val="TAL"/>
              <w:jc w:val="center"/>
            </w:pPr>
            <w:r w:rsidRPr="00414DF9">
              <w:t>No</w:t>
            </w:r>
          </w:p>
        </w:tc>
        <w:tc>
          <w:tcPr>
            <w:tcW w:w="709" w:type="dxa"/>
          </w:tcPr>
          <w:p w14:paraId="425A2082" w14:textId="77777777" w:rsidR="006B45C0" w:rsidRPr="00414DF9" w:rsidRDefault="006B45C0" w:rsidP="00291632">
            <w:pPr>
              <w:pStyle w:val="TAL"/>
              <w:jc w:val="center"/>
              <w:rPr>
                <w:bCs/>
                <w:iCs/>
              </w:rPr>
            </w:pPr>
            <w:r w:rsidRPr="00414DF9">
              <w:rPr>
                <w:bCs/>
                <w:iCs/>
              </w:rPr>
              <w:t>N/A</w:t>
            </w:r>
          </w:p>
        </w:tc>
        <w:tc>
          <w:tcPr>
            <w:tcW w:w="728" w:type="dxa"/>
          </w:tcPr>
          <w:p w14:paraId="169DE34F" w14:textId="77777777" w:rsidR="006B45C0" w:rsidRPr="00414DF9" w:rsidRDefault="006B45C0" w:rsidP="00291632">
            <w:pPr>
              <w:pStyle w:val="TAL"/>
              <w:jc w:val="center"/>
              <w:rPr>
                <w:bCs/>
                <w:iCs/>
              </w:rPr>
            </w:pPr>
            <w:r w:rsidRPr="00414DF9">
              <w:rPr>
                <w:bCs/>
                <w:iCs/>
              </w:rPr>
              <w:t>N/A</w:t>
            </w:r>
          </w:p>
        </w:tc>
      </w:tr>
      <w:tr w:rsidR="006B45C0" w:rsidRPr="00414DF9" w14:paraId="2EEE7AC9" w14:textId="77777777" w:rsidTr="00291632">
        <w:trPr>
          <w:cantSplit/>
          <w:tblHeader/>
        </w:trPr>
        <w:tc>
          <w:tcPr>
            <w:tcW w:w="6917" w:type="dxa"/>
          </w:tcPr>
          <w:p w14:paraId="4B467C22" w14:textId="77777777" w:rsidR="006B45C0" w:rsidRPr="00414DF9" w:rsidRDefault="006B45C0" w:rsidP="00291632">
            <w:pPr>
              <w:pStyle w:val="TAL"/>
              <w:rPr>
                <w:b/>
                <w:i/>
              </w:rPr>
            </w:pPr>
            <w:r w:rsidRPr="00414DF9">
              <w:rPr>
                <w:b/>
                <w:i/>
              </w:rPr>
              <w:lastRenderedPageBreak/>
              <w:t>codebookParameters</w:t>
            </w:r>
          </w:p>
          <w:p w14:paraId="6A150CE0" w14:textId="77777777" w:rsidR="006B45C0" w:rsidRPr="00414DF9" w:rsidRDefault="006B45C0" w:rsidP="00291632">
            <w:pPr>
              <w:pStyle w:val="TAL"/>
            </w:pPr>
            <w:r w:rsidRPr="00414DF9">
              <w:t>Indicates the codebooks and the corresponding parameters supported by the UE.</w:t>
            </w:r>
          </w:p>
          <w:p w14:paraId="449BD620" w14:textId="77777777" w:rsidR="006B45C0" w:rsidRPr="00414DF9" w:rsidRDefault="006B45C0" w:rsidP="00291632">
            <w:pPr>
              <w:pStyle w:val="TAL"/>
            </w:pPr>
          </w:p>
          <w:p w14:paraId="297260EB" w14:textId="77777777" w:rsidR="006B45C0" w:rsidRPr="00414DF9" w:rsidRDefault="006B45C0" w:rsidP="00291632">
            <w:pPr>
              <w:pStyle w:val="TAL"/>
            </w:pPr>
            <w:r w:rsidRPr="00414DF9">
              <w:t>Parameters for type I single panel codebook (type1 singlePanel) supported by the UE, which are mandatory to report:</w:t>
            </w:r>
          </w:p>
          <w:p w14:paraId="23FCE2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7827007"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22107E08"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6DBFC94D"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719A8B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50E0E9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F6F17DB" w14:textId="77777777" w:rsidR="006B45C0" w:rsidRPr="00414DF9" w:rsidRDefault="006B45C0" w:rsidP="00291632">
            <w:pPr>
              <w:pStyle w:val="TAL"/>
            </w:pPr>
            <w:r w:rsidRPr="00414DF9">
              <w:t>Parameters for type I multi-panel codebook (type1 multiPanel) supported by the UE, which are optional:</w:t>
            </w:r>
          </w:p>
          <w:p w14:paraId="43F315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5F79CF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5F1A89A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181F232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7D939EEC" w14:textId="77777777" w:rsidR="006B45C0" w:rsidRPr="00414DF9" w:rsidRDefault="006B45C0" w:rsidP="00291632">
            <w:pPr>
              <w:pStyle w:val="TAL"/>
            </w:pPr>
            <w:r w:rsidRPr="00414DF9">
              <w:t>Parameters for type II codebook (type2) supported by the UE, which are optional:</w:t>
            </w:r>
          </w:p>
          <w:p w14:paraId="2344C0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1F8DE6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1CCC5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47C74F0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44301563" w14:textId="77777777" w:rsidR="006B45C0" w:rsidRPr="00414DF9" w:rsidRDefault="006B45C0" w:rsidP="00291632">
            <w:pPr>
              <w:pStyle w:val="TAL"/>
            </w:pPr>
            <w:r w:rsidRPr="00414DF9">
              <w:t>Parameters for type II codebook with port selection (type2-PortSelection) supported by the UE, which are optional:</w:t>
            </w:r>
          </w:p>
          <w:p w14:paraId="03B160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6C5E5D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31104A1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58F74964" w14:textId="77777777" w:rsidR="006B45C0" w:rsidRPr="00414DF9" w:rsidRDefault="006B45C0" w:rsidP="00291632">
            <w:pPr>
              <w:pStyle w:val="TAL"/>
            </w:pPr>
            <w:r w:rsidRPr="00414DF9">
              <w:rPr>
                <w:i/>
              </w:rPr>
              <w:t>supportedCSI-RS-ResourceList</w:t>
            </w:r>
            <w:r w:rsidRPr="00414DF9">
              <w:t xml:space="preserve"> includes list of the following parameters:</w:t>
            </w:r>
          </w:p>
          <w:p w14:paraId="21C776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7C28E27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783EC2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2B08868A" w14:textId="77777777" w:rsidR="006B45C0" w:rsidRPr="00414DF9" w:rsidRDefault="006B45C0" w:rsidP="00291632">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011E3035" w14:textId="77777777" w:rsidR="006B45C0" w:rsidRPr="00414DF9" w:rsidRDefault="006B45C0" w:rsidP="00291632">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7E2C0D15" w14:textId="77777777" w:rsidR="006B45C0" w:rsidRPr="00414DF9" w:rsidRDefault="006B45C0" w:rsidP="00291632">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7AFEE8CB" w14:textId="77777777" w:rsidR="006B45C0" w:rsidRPr="00414DF9" w:rsidRDefault="006B45C0" w:rsidP="00291632">
            <w:pPr>
              <w:pStyle w:val="TAL"/>
              <w:jc w:val="center"/>
              <w:rPr>
                <w:rFonts w:cs="Arial"/>
                <w:szCs w:val="18"/>
              </w:rPr>
            </w:pPr>
            <w:r w:rsidRPr="00414DF9">
              <w:lastRenderedPageBreak/>
              <w:t>Band</w:t>
            </w:r>
          </w:p>
        </w:tc>
        <w:tc>
          <w:tcPr>
            <w:tcW w:w="567" w:type="dxa"/>
          </w:tcPr>
          <w:p w14:paraId="2035BD64" w14:textId="77777777" w:rsidR="006B45C0" w:rsidRPr="00414DF9" w:rsidRDefault="006B45C0" w:rsidP="00291632">
            <w:pPr>
              <w:pStyle w:val="TAL"/>
              <w:jc w:val="center"/>
            </w:pPr>
            <w:r w:rsidRPr="00414DF9">
              <w:t>FD</w:t>
            </w:r>
          </w:p>
        </w:tc>
        <w:tc>
          <w:tcPr>
            <w:tcW w:w="709" w:type="dxa"/>
          </w:tcPr>
          <w:p w14:paraId="48AF72BB" w14:textId="77777777" w:rsidR="006B45C0" w:rsidRPr="00414DF9" w:rsidRDefault="006B45C0" w:rsidP="00291632">
            <w:pPr>
              <w:pStyle w:val="TAL"/>
              <w:jc w:val="center"/>
              <w:rPr>
                <w:rFonts w:cs="Arial"/>
                <w:szCs w:val="18"/>
              </w:rPr>
            </w:pPr>
            <w:r w:rsidRPr="00414DF9">
              <w:rPr>
                <w:bCs/>
                <w:iCs/>
              </w:rPr>
              <w:t>N/A</w:t>
            </w:r>
          </w:p>
        </w:tc>
        <w:tc>
          <w:tcPr>
            <w:tcW w:w="728" w:type="dxa"/>
          </w:tcPr>
          <w:p w14:paraId="0DD13BC4" w14:textId="77777777" w:rsidR="006B45C0" w:rsidRPr="00414DF9" w:rsidRDefault="006B45C0" w:rsidP="00291632">
            <w:pPr>
              <w:pStyle w:val="TAL"/>
              <w:jc w:val="center"/>
              <w:rPr>
                <w:rFonts w:cs="Arial"/>
                <w:szCs w:val="18"/>
              </w:rPr>
            </w:pPr>
            <w:r w:rsidRPr="00414DF9">
              <w:rPr>
                <w:bCs/>
                <w:iCs/>
              </w:rPr>
              <w:t>N/A</w:t>
            </w:r>
          </w:p>
        </w:tc>
      </w:tr>
      <w:tr w:rsidR="006B45C0" w:rsidRPr="00414DF9" w14:paraId="620B3734" w14:textId="77777777" w:rsidTr="00291632">
        <w:trPr>
          <w:cantSplit/>
          <w:tblHeader/>
        </w:trPr>
        <w:tc>
          <w:tcPr>
            <w:tcW w:w="6917" w:type="dxa"/>
          </w:tcPr>
          <w:p w14:paraId="0DE94DC9" w14:textId="77777777" w:rsidR="006B45C0" w:rsidRPr="00414DF9" w:rsidRDefault="006B45C0" w:rsidP="00291632">
            <w:pPr>
              <w:pStyle w:val="TAL"/>
              <w:rPr>
                <w:b/>
                <w:i/>
              </w:rPr>
            </w:pPr>
            <w:r w:rsidRPr="00414DF9">
              <w:rPr>
                <w:b/>
                <w:i/>
              </w:rPr>
              <w:t>codebookParametersAddition-r16</w:t>
            </w:r>
          </w:p>
          <w:p w14:paraId="4A59C68D" w14:textId="77777777" w:rsidR="006B45C0" w:rsidRPr="00414DF9" w:rsidRDefault="006B45C0" w:rsidP="00291632">
            <w:pPr>
              <w:pStyle w:val="TAL"/>
            </w:pPr>
            <w:r w:rsidRPr="00414DF9">
              <w:t>Indicates the UE support of additional codebooks and the corresponding parameters supported by the UE.</w:t>
            </w:r>
          </w:p>
          <w:p w14:paraId="7122E157" w14:textId="77777777" w:rsidR="006B45C0" w:rsidRPr="00414DF9" w:rsidRDefault="006B45C0" w:rsidP="00291632">
            <w:pPr>
              <w:pStyle w:val="TAL"/>
            </w:pPr>
          </w:p>
          <w:p w14:paraId="622BC9CE" w14:textId="77777777" w:rsidR="006B45C0" w:rsidRPr="00414DF9" w:rsidRDefault="006B45C0" w:rsidP="00291632">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44E9BFC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6EE3E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729C7A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8DCDDA9" w14:textId="77777777" w:rsidR="006B45C0" w:rsidRPr="00414DF9" w:rsidRDefault="006B45C0" w:rsidP="00291632">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6C3052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14D0EB8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2DE922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63E1C92F" w14:textId="77777777" w:rsidR="006B45C0" w:rsidRPr="00414DF9" w:rsidRDefault="006B45C0" w:rsidP="00291632">
            <w:pPr>
              <w:pStyle w:val="TAL"/>
            </w:pPr>
          </w:p>
          <w:p w14:paraId="67EFFC58" w14:textId="77777777" w:rsidR="006B45C0" w:rsidRPr="00414DF9" w:rsidRDefault="006B45C0" w:rsidP="00291632">
            <w:pPr>
              <w:pStyle w:val="TAL"/>
            </w:pPr>
            <w:r w:rsidRPr="00414DF9">
              <w:t>Parameters for etype 2 R=2 (</w:t>
            </w:r>
            <w:r w:rsidRPr="00414DF9">
              <w:rPr>
                <w:i/>
                <w:iCs/>
              </w:rPr>
              <w:t>etype2R2-r16</w:t>
            </w:r>
            <w:r w:rsidRPr="00414DF9">
              <w:t>) supported by the UE, which are optional:</w:t>
            </w:r>
          </w:p>
          <w:p w14:paraId="7CB0A7D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2024B8B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3BCEAF20" w14:textId="77777777" w:rsidR="006B45C0" w:rsidRPr="00414DF9" w:rsidRDefault="006B45C0" w:rsidP="00291632">
            <w:pPr>
              <w:pStyle w:val="B1"/>
              <w:spacing w:after="0"/>
              <w:ind w:left="0" w:firstLine="0"/>
              <w:rPr>
                <w:rFonts w:ascii="Arial" w:hAnsi="Arial" w:cs="Arial"/>
                <w:sz w:val="18"/>
                <w:szCs w:val="18"/>
              </w:rPr>
            </w:pPr>
          </w:p>
          <w:p w14:paraId="03214162" w14:textId="77777777" w:rsidR="006B45C0" w:rsidRPr="00414DF9" w:rsidRDefault="006B45C0" w:rsidP="00291632">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2DD60F84"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081DF6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007EAD10" w14:textId="77777777" w:rsidR="006B45C0" w:rsidRPr="00414DF9" w:rsidRDefault="006B45C0" w:rsidP="00291632">
            <w:pPr>
              <w:pStyle w:val="TAL"/>
              <w:ind w:left="284"/>
            </w:pPr>
          </w:p>
          <w:p w14:paraId="16C1DE0F" w14:textId="77777777" w:rsidR="006B45C0" w:rsidRPr="00414DF9" w:rsidRDefault="006B45C0" w:rsidP="00291632">
            <w:pPr>
              <w:pStyle w:val="TAL"/>
            </w:pPr>
            <w:r w:rsidRPr="00414DF9">
              <w:t>Parameters for etype 2 R=2 with port selection (</w:t>
            </w:r>
            <w:r w:rsidRPr="00414DF9">
              <w:rPr>
                <w:i/>
                <w:iCs/>
              </w:rPr>
              <w:t>etype2R2-PortSelection-r16</w:t>
            </w:r>
            <w:r w:rsidRPr="00414DF9">
              <w:t>) supported by the UE, which are optional:</w:t>
            </w:r>
          </w:p>
          <w:p w14:paraId="2670B57A"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4CEEC7FF"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7F7B6C72" w14:textId="77777777" w:rsidR="006B45C0" w:rsidRPr="00414DF9" w:rsidRDefault="006B45C0" w:rsidP="00291632">
            <w:pPr>
              <w:pStyle w:val="TAL"/>
            </w:pPr>
          </w:p>
          <w:p w14:paraId="3CFC3BAA"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3389B21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482D5B5" w14:textId="77777777" w:rsidR="006B45C0" w:rsidRPr="00414DF9" w:rsidRDefault="006B45C0" w:rsidP="00291632">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6A4D4C0E" w14:textId="77777777" w:rsidR="006B45C0" w:rsidRPr="00414DF9" w:rsidRDefault="006B45C0" w:rsidP="00291632">
            <w:pPr>
              <w:pStyle w:val="TAL"/>
              <w:jc w:val="center"/>
            </w:pPr>
            <w:r w:rsidRPr="00414DF9">
              <w:t>Band</w:t>
            </w:r>
          </w:p>
        </w:tc>
        <w:tc>
          <w:tcPr>
            <w:tcW w:w="567" w:type="dxa"/>
          </w:tcPr>
          <w:p w14:paraId="326BA3FB" w14:textId="77777777" w:rsidR="006B45C0" w:rsidRPr="00414DF9" w:rsidRDefault="006B45C0" w:rsidP="00291632">
            <w:pPr>
              <w:pStyle w:val="TAL"/>
              <w:jc w:val="center"/>
            </w:pPr>
            <w:r w:rsidRPr="00414DF9">
              <w:t>No</w:t>
            </w:r>
          </w:p>
        </w:tc>
        <w:tc>
          <w:tcPr>
            <w:tcW w:w="709" w:type="dxa"/>
          </w:tcPr>
          <w:p w14:paraId="667EA76D" w14:textId="77777777" w:rsidR="006B45C0" w:rsidRPr="00414DF9" w:rsidRDefault="006B45C0" w:rsidP="00291632">
            <w:pPr>
              <w:pStyle w:val="TAL"/>
              <w:jc w:val="center"/>
              <w:rPr>
                <w:bCs/>
                <w:iCs/>
              </w:rPr>
            </w:pPr>
            <w:r w:rsidRPr="00414DF9">
              <w:rPr>
                <w:bCs/>
                <w:iCs/>
              </w:rPr>
              <w:t>N/A</w:t>
            </w:r>
          </w:p>
        </w:tc>
        <w:tc>
          <w:tcPr>
            <w:tcW w:w="728" w:type="dxa"/>
          </w:tcPr>
          <w:p w14:paraId="23E9F93C" w14:textId="77777777" w:rsidR="006B45C0" w:rsidRPr="00414DF9" w:rsidRDefault="006B45C0" w:rsidP="00291632">
            <w:pPr>
              <w:pStyle w:val="TAL"/>
              <w:jc w:val="center"/>
              <w:rPr>
                <w:bCs/>
                <w:iCs/>
              </w:rPr>
            </w:pPr>
            <w:r w:rsidRPr="00414DF9">
              <w:rPr>
                <w:bCs/>
                <w:iCs/>
              </w:rPr>
              <w:t>N/A</w:t>
            </w:r>
          </w:p>
        </w:tc>
      </w:tr>
      <w:tr w:rsidR="006B45C0" w:rsidRPr="00414DF9" w14:paraId="5BB3744E" w14:textId="77777777" w:rsidTr="00291632">
        <w:trPr>
          <w:cantSplit/>
          <w:tblHeader/>
        </w:trPr>
        <w:tc>
          <w:tcPr>
            <w:tcW w:w="6917" w:type="dxa"/>
          </w:tcPr>
          <w:p w14:paraId="6351BFDF"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codebookParametersetype2CJT-r18</w:t>
            </w:r>
          </w:p>
          <w:p w14:paraId="523AC320"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335C78CB" w14:textId="77777777" w:rsidR="006B45C0" w:rsidRPr="00414DF9" w:rsidRDefault="006B45C0" w:rsidP="00291632">
            <w:pPr>
              <w:pStyle w:val="TAL"/>
              <w:rPr>
                <w:bCs/>
                <w:iCs/>
              </w:rPr>
            </w:pPr>
          </w:p>
          <w:p w14:paraId="7D92D93C" w14:textId="77777777" w:rsidR="006B45C0" w:rsidRPr="00414DF9" w:rsidRDefault="006B45C0" w:rsidP="00291632">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05A4DCA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0B247F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28093C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9B1C4C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43D6186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771E2CF"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716E110" w14:textId="77777777" w:rsidR="006B45C0" w:rsidRPr="00414DF9" w:rsidRDefault="006B45C0" w:rsidP="00291632">
            <w:pPr>
              <w:pStyle w:val="TAL"/>
              <w:rPr>
                <w:rFonts w:cs="Arial"/>
                <w:szCs w:val="18"/>
              </w:rPr>
            </w:pPr>
          </w:p>
          <w:p w14:paraId="03C4EFB1"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52C1AB7"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809A7E8" w14:textId="77777777" w:rsidR="006B45C0" w:rsidRPr="00414DF9" w:rsidRDefault="006B45C0" w:rsidP="00291632">
            <w:pPr>
              <w:pStyle w:val="TAL"/>
              <w:rPr>
                <w:rFonts w:eastAsia="等线" w:cs="Arial"/>
                <w:szCs w:val="18"/>
                <w:lang w:eastAsia="zh-CN"/>
              </w:rPr>
            </w:pPr>
          </w:p>
          <w:p w14:paraId="257B6FC9"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0B7C3948" w14:textId="77777777" w:rsidR="006B45C0" w:rsidRPr="00414DF9" w:rsidRDefault="006B45C0" w:rsidP="00291632">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37AE28AB" w14:textId="77777777" w:rsidR="006B45C0" w:rsidRPr="00414DF9" w:rsidRDefault="006B45C0" w:rsidP="00291632">
            <w:pPr>
              <w:pStyle w:val="TAL"/>
              <w:rPr>
                <w:rFonts w:eastAsia="等线" w:cs="Arial"/>
                <w:szCs w:val="18"/>
                <w:lang w:eastAsia="zh-CN"/>
              </w:rPr>
            </w:pPr>
          </w:p>
          <w:p w14:paraId="2F5AF3BA"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4F44E49C" w14:textId="77777777" w:rsidR="006B45C0" w:rsidRPr="00414DF9" w:rsidRDefault="006B45C0" w:rsidP="00291632">
            <w:pPr>
              <w:pStyle w:val="TAL"/>
            </w:pPr>
          </w:p>
          <w:p w14:paraId="21031DCC" w14:textId="77777777" w:rsidR="006B45C0" w:rsidRPr="00414DF9" w:rsidRDefault="006B45C0" w:rsidP="00291632">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0F9AEEE2" w14:textId="77777777" w:rsidR="006B45C0" w:rsidRPr="00414DF9" w:rsidRDefault="006B45C0" w:rsidP="00291632">
            <w:pPr>
              <w:pStyle w:val="TAL"/>
              <w:rPr>
                <w:i/>
                <w:iCs/>
              </w:rPr>
            </w:pPr>
          </w:p>
          <w:p w14:paraId="45CB0A6D"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195BC587" w14:textId="77777777" w:rsidR="006B45C0" w:rsidRPr="00414DF9" w:rsidRDefault="006B45C0" w:rsidP="00291632">
            <w:pPr>
              <w:pStyle w:val="TAL"/>
              <w:rPr>
                <w:bCs/>
                <w:iCs/>
              </w:rPr>
            </w:pPr>
          </w:p>
          <w:p w14:paraId="70B57BEB" w14:textId="77777777" w:rsidR="006B45C0" w:rsidRPr="00414DF9" w:rsidRDefault="006B45C0" w:rsidP="00291632">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7D5FE931" w14:textId="77777777" w:rsidR="006B45C0" w:rsidRPr="00414DF9" w:rsidRDefault="006B45C0" w:rsidP="00291632">
            <w:pPr>
              <w:pStyle w:val="TAL"/>
              <w:rPr>
                <w:bCs/>
                <w:iCs/>
              </w:rPr>
            </w:pPr>
          </w:p>
          <w:p w14:paraId="638202B2"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0DAE5749" w14:textId="77777777" w:rsidR="006B45C0" w:rsidRPr="00414DF9" w:rsidRDefault="006B45C0" w:rsidP="00291632">
            <w:pPr>
              <w:rPr>
                <w:rFonts w:ascii="Arial" w:hAnsi="Arial" w:cs="Arial"/>
                <w:sz w:val="18"/>
                <w:szCs w:val="18"/>
              </w:rPr>
            </w:pPr>
            <w:r w:rsidRPr="00414DF9">
              <w:rPr>
                <w:rFonts w:ascii="Arial" w:hAnsi="Arial" w:cs="Arial"/>
                <w:sz w:val="18"/>
                <w:szCs w:val="18"/>
              </w:rPr>
              <w:t>maximum number of ports across all TRPs for one CJT CSI measurement.</w:t>
            </w:r>
          </w:p>
          <w:p w14:paraId="74573F38" w14:textId="77777777" w:rsidR="006B45C0" w:rsidRPr="00414DF9" w:rsidRDefault="006B45C0" w:rsidP="00291632">
            <w:pPr>
              <w:pStyle w:val="TAL"/>
              <w:rPr>
                <w:rFonts w:eastAsia="等线"/>
                <w:lang w:eastAsia="zh-CN"/>
              </w:rPr>
            </w:pPr>
          </w:p>
          <w:p w14:paraId="52212DE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5DEB83D6" w14:textId="77777777" w:rsidR="006B45C0" w:rsidRPr="00414DF9" w:rsidRDefault="006B45C0" w:rsidP="00291632">
            <w:pPr>
              <w:pStyle w:val="TAL"/>
              <w:rPr>
                <w:rFonts w:eastAsia="等线"/>
                <w:lang w:eastAsia="zh-CN"/>
              </w:rPr>
            </w:pPr>
          </w:p>
          <w:p w14:paraId="2F2D7F10"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7F7045E0" w14:textId="77777777" w:rsidR="006B45C0" w:rsidRPr="00414DF9" w:rsidRDefault="006B45C0" w:rsidP="00291632">
            <w:pPr>
              <w:pStyle w:val="TAL"/>
              <w:rPr>
                <w:bCs/>
                <w:iCs/>
              </w:rPr>
            </w:pPr>
          </w:p>
          <w:p w14:paraId="1135A401"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51E17721" w14:textId="77777777" w:rsidR="006B45C0" w:rsidRPr="00414DF9" w:rsidRDefault="006B45C0" w:rsidP="00291632">
            <w:pPr>
              <w:pStyle w:val="TAL"/>
              <w:rPr>
                <w:rFonts w:cs="Arial"/>
                <w:szCs w:val="18"/>
              </w:rPr>
            </w:pPr>
          </w:p>
          <w:p w14:paraId="51A412BD"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1E6FD021"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429031F1" w14:textId="77777777" w:rsidR="006B45C0" w:rsidRPr="00414DF9" w:rsidRDefault="006B45C0" w:rsidP="00291632">
            <w:pPr>
              <w:pStyle w:val="TAL"/>
              <w:rPr>
                <w:rFonts w:cs="Arial"/>
                <w:szCs w:val="18"/>
              </w:rPr>
            </w:pPr>
          </w:p>
          <w:p w14:paraId="30D8CDF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62F173" w14:textId="77777777" w:rsidR="006B45C0" w:rsidRPr="00414DF9" w:rsidRDefault="006B45C0" w:rsidP="00291632">
            <w:pPr>
              <w:pStyle w:val="TAL"/>
              <w:rPr>
                <w:rFonts w:eastAsia="等线" w:cs="Arial"/>
                <w:szCs w:val="18"/>
                <w:lang w:eastAsia="zh-CN"/>
              </w:rPr>
            </w:pPr>
          </w:p>
          <w:p w14:paraId="56D58565"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586B4B8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73C8F9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95CA9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2E389C8" w14:textId="77777777" w:rsidR="006B45C0" w:rsidRPr="00414DF9" w:rsidRDefault="006B45C0" w:rsidP="00291632">
            <w:pPr>
              <w:pStyle w:val="TAL"/>
              <w:rPr>
                <w:b/>
                <w:i/>
              </w:rPr>
            </w:pPr>
          </w:p>
        </w:tc>
        <w:tc>
          <w:tcPr>
            <w:tcW w:w="709" w:type="dxa"/>
          </w:tcPr>
          <w:p w14:paraId="7E299BC3" w14:textId="77777777" w:rsidR="006B45C0" w:rsidRPr="00414DF9" w:rsidRDefault="006B45C0" w:rsidP="00291632">
            <w:pPr>
              <w:pStyle w:val="TAL"/>
              <w:jc w:val="center"/>
            </w:pPr>
            <w:r w:rsidRPr="00414DF9">
              <w:rPr>
                <w:rFonts w:cs="Arial"/>
                <w:szCs w:val="18"/>
              </w:rPr>
              <w:lastRenderedPageBreak/>
              <w:t>Band</w:t>
            </w:r>
          </w:p>
        </w:tc>
        <w:tc>
          <w:tcPr>
            <w:tcW w:w="567" w:type="dxa"/>
          </w:tcPr>
          <w:p w14:paraId="1D498D70" w14:textId="77777777" w:rsidR="006B45C0" w:rsidRPr="00414DF9" w:rsidRDefault="006B45C0" w:rsidP="00291632">
            <w:pPr>
              <w:pStyle w:val="TAL"/>
              <w:jc w:val="center"/>
            </w:pPr>
            <w:r w:rsidRPr="00414DF9">
              <w:rPr>
                <w:rFonts w:cs="Arial"/>
                <w:szCs w:val="18"/>
              </w:rPr>
              <w:t>No</w:t>
            </w:r>
          </w:p>
        </w:tc>
        <w:tc>
          <w:tcPr>
            <w:tcW w:w="709" w:type="dxa"/>
          </w:tcPr>
          <w:p w14:paraId="29C3D66F" w14:textId="77777777" w:rsidR="006B45C0" w:rsidRPr="00414DF9" w:rsidRDefault="006B45C0" w:rsidP="00291632">
            <w:pPr>
              <w:pStyle w:val="TAL"/>
              <w:jc w:val="center"/>
              <w:rPr>
                <w:bCs/>
                <w:iCs/>
              </w:rPr>
            </w:pPr>
            <w:r w:rsidRPr="00414DF9">
              <w:rPr>
                <w:bCs/>
                <w:iCs/>
              </w:rPr>
              <w:t>N/A</w:t>
            </w:r>
          </w:p>
        </w:tc>
        <w:tc>
          <w:tcPr>
            <w:tcW w:w="728" w:type="dxa"/>
          </w:tcPr>
          <w:p w14:paraId="59062482" w14:textId="77777777" w:rsidR="006B45C0" w:rsidRPr="00414DF9" w:rsidRDefault="006B45C0" w:rsidP="00291632">
            <w:pPr>
              <w:pStyle w:val="TAL"/>
              <w:jc w:val="center"/>
              <w:rPr>
                <w:bCs/>
                <w:iCs/>
              </w:rPr>
            </w:pPr>
            <w:r w:rsidRPr="00414DF9">
              <w:rPr>
                <w:bCs/>
                <w:iCs/>
              </w:rPr>
              <w:t>N/A</w:t>
            </w:r>
          </w:p>
        </w:tc>
      </w:tr>
      <w:tr w:rsidR="006B45C0" w:rsidRPr="00414DF9" w14:paraId="658989AB" w14:textId="77777777" w:rsidTr="00291632">
        <w:trPr>
          <w:cantSplit/>
          <w:tblHeader/>
        </w:trPr>
        <w:tc>
          <w:tcPr>
            <w:tcW w:w="6917" w:type="dxa"/>
          </w:tcPr>
          <w:p w14:paraId="0E81AF74"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codebookParametersetype2DopplerCSI-r18</w:t>
            </w:r>
          </w:p>
          <w:p w14:paraId="2034A3D3"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1E7D8F59" w14:textId="77777777" w:rsidR="006B45C0" w:rsidRPr="00414DF9" w:rsidRDefault="006B45C0" w:rsidP="00291632">
            <w:pPr>
              <w:pStyle w:val="TAL"/>
              <w:rPr>
                <w:rFonts w:cs="Arial"/>
                <w:b/>
                <w:bCs/>
                <w:i/>
                <w:iCs/>
                <w:szCs w:val="18"/>
              </w:rPr>
            </w:pPr>
          </w:p>
          <w:p w14:paraId="51F11DED" w14:textId="77777777" w:rsidR="006B45C0" w:rsidRPr="00414DF9" w:rsidRDefault="006B45C0" w:rsidP="00291632">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2A15E9B6"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5B3B21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9C35D43"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6DDD5CA"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175F895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47258C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68FC54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4907D73" w14:textId="77777777" w:rsidR="006B45C0" w:rsidRPr="00414DF9" w:rsidRDefault="006B45C0" w:rsidP="00291632">
            <w:pPr>
              <w:pStyle w:val="TAL"/>
            </w:pPr>
          </w:p>
          <w:p w14:paraId="46298F40" w14:textId="77777777" w:rsidR="006B45C0" w:rsidRPr="00414DF9" w:rsidRDefault="006B45C0" w:rsidP="00291632">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4369685C"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DD570A8" w14:textId="77777777" w:rsidR="006B45C0" w:rsidRPr="00414DF9" w:rsidRDefault="006B45C0" w:rsidP="00291632">
            <w:pPr>
              <w:pStyle w:val="TAL"/>
              <w:rPr>
                <w:rFonts w:eastAsia="MS PGothic"/>
              </w:rPr>
            </w:pPr>
          </w:p>
          <w:p w14:paraId="404FB1B3" w14:textId="77777777" w:rsidR="006B45C0" w:rsidRPr="00414DF9" w:rsidRDefault="006B45C0" w:rsidP="00291632">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4C61039B" w14:textId="77777777" w:rsidR="006B45C0" w:rsidRPr="00414DF9" w:rsidRDefault="006B45C0" w:rsidP="00291632">
            <w:pPr>
              <w:pStyle w:val="TAN"/>
            </w:pPr>
            <w:r w:rsidRPr="00414DF9">
              <w:t>NOTE 2:</w:t>
            </w:r>
            <w:r w:rsidRPr="00414DF9">
              <w:rPr>
                <w:i/>
                <w:iCs/>
              </w:rPr>
              <w:tab/>
            </w:r>
            <w:r w:rsidRPr="00414DF9">
              <w:t>OCPU ≥ 4 when P/SP-CSI-RS is configured for CMR.</w:t>
            </w:r>
          </w:p>
          <w:p w14:paraId="40D43A82" w14:textId="77777777" w:rsidR="006B45C0" w:rsidRPr="00414DF9" w:rsidRDefault="006B45C0" w:rsidP="00291632">
            <w:pPr>
              <w:pStyle w:val="TAN"/>
            </w:pPr>
            <w:r w:rsidRPr="00414DF9">
              <w:t>NOTE 3:</w:t>
            </w:r>
            <w:r w:rsidRPr="00414DF9">
              <w:rPr>
                <w:i/>
                <w:iCs/>
              </w:rPr>
              <w:tab/>
            </w:r>
            <w:r w:rsidRPr="00414DF9">
              <w:rPr>
                <w:rFonts w:eastAsia="Yu Mincho"/>
              </w:rPr>
              <w:t xml:space="preserve">when K=12, </w:t>
            </w:r>
            <w:r w:rsidRPr="00414DF9">
              <w:t>OCPU =8</w:t>
            </w:r>
          </w:p>
          <w:p w14:paraId="28D567F7" w14:textId="77777777" w:rsidR="006B45C0" w:rsidRPr="00414DF9" w:rsidRDefault="006B45C0" w:rsidP="00291632">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1E02474C" w14:textId="77777777" w:rsidR="006B45C0" w:rsidRPr="00414DF9" w:rsidRDefault="006B45C0" w:rsidP="00291632">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cs="Arial"/>
                <w:i/>
                <w:iCs/>
              </w:rPr>
              <w:t>vectorLengthDD-r18</w:t>
            </w:r>
            <w:r w:rsidRPr="00414DF9">
              <w:rPr>
                <w:rStyle w:val="cf01"/>
                <w:rFonts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5875FCE9"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4174495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252F630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25F5FE9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6935EAC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547BFBE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337AB3B1" w14:textId="77777777" w:rsidR="006B45C0" w:rsidRPr="00414DF9" w:rsidRDefault="006B45C0" w:rsidP="00291632">
            <w:pPr>
              <w:pStyle w:val="B1"/>
              <w:spacing w:after="0"/>
              <w:ind w:left="0" w:firstLine="0"/>
              <w:rPr>
                <w:rFonts w:ascii="Arial" w:hAnsi="Arial" w:cs="Arial"/>
                <w:sz w:val="18"/>
                <w:szCs w:val="18"/>
              </w:rPr>
            </w:pPr>
          </w:p>
          <w:p w14:paraId="054C55AF" w14:textId="77777777" w:rsidR="006B45C0" w:rsidRPr="00414DF9" w:rsidRDefault="006B45C0" w:rsidP="00291632">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5C7FDFE2" w14:textId="77777777" w:rsidR="006B45C0" w:rsidRPr="00414DF9" w:rsidRDefault="006B45C0" w:rsidP="00291632">
            <w:pPr>
              <w:pStyle w:val="TAL"/>
            </w:pPr>
          </w:p>
          <w:p w14:paraId="30BCBB9E" w14:textId="77777777" w:rsidR="006B45C0" w:rsidRPr="00414DF9" w:rsidRDefault="006B45C0" w:rsidP="00291632">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5376600F" w14:textId="77777777" w:rsidR="006B45C0" w:rsidRPr="00414DF9" w:rsidRDefault="006B45C0" w:rsidP="00291632">
            <w:pPr>
              <w:pStyle w:val="TAL"/>
            </w:pPr>
            <w:r w:rsidRPr="00414DF9">
              <w:t xml:space="preserve">A UE supporting this feature shall also indicate support of </w:t>
            </w:r>
            <w:r w:rsidRPr="00414DF9">
              <w:rPr>
                <w:i/>
                <w:iCs/>
              </w:rPr>
              <w:t>eType2DopplerN4-r18</w:t>
            </w:r>
            <w:r w:rsidRPr="00414DF9">
              <w:t>.</w:t>
            </w:r>
          </w:p>
          <w:p w14:paraId="7F4FFA1C" w14:textId="77777777" w:rsidR="006B45C0" w:rsidRPr="00414DF9" w:rsidRDefault="006B45C0" w:rsidP="00291632">
            <w:pPr>
              <w:pStyle w:val="TAL"/>
              <w:rPr>
                <w:bCs/>
                <w:iCs/>
              </w:rPr>
            </w:pPr>
          </w:p>
          <w:p w14:paraId="3A3AFC22"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03E776DA" w14:textId="77777777" w:rsidR="006B45C0" w:rsidRPr="00414DF9" w:rsidRDefault="006B45C0" w:rsidP="00291632">
            <w:pPr>
              <w:pStyle w:val="TAL"/>
              <w:rPr>
                <w:bCs/>
                <w:iCs/>
              </w:rPr>
            </w:pPr>
          </w:p>
          <w:p w14:paraId="61C73C25" w14:textId="77777777" w:rsidR="006B45C0" w:rsidRPr="00414DF9" w:rsidRDefault="006B45C0" w:rsidP="00291632">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335B4510" w14:textId="77777777" w:rsidR="006B45C0" w:rsidRPr="00414DF9" w:rsidRDefault="006B45C0" w:rsidP="00291632">
            <w:pPr>
              <w:pStyle w:val="TAL"/>
            </w:pPr>
          </w:p>
          <w:p w14:paraId="4F7546AF"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6125998A" w14:textId="77777777" w:rsidR="006B45C0" w:rsidRPr="00414DF9" w:rsidRDefault="006B45C0" w:rsidP="00291632">
            <w:pPr>
              <w:pStyle w:val="TAL"/>
            </w:pPr>
          </w:p>
          <w:p w14:paraId="7A80278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1799BE5" w14:textId="77777777" w:rsidR="006B45C0" w:rsidRPr="00414DF9" w:rsidRDefault="006B45C0" w:rsidP="00291632">
            <w:pPr>
              <w:pStyle w:val="TAL"/>
              <w:rPr>
                <w:bCs/>
                <w:iCs/>
              </w:rPr>
            </w:pPr>
          </w:p>
          <w:p w14:paraId="515E740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2F9660ED" w14:textId="77777777" w:rsidR="006B45C0" w:rsidRPr="00414DF9" w:rsidRDefault="006B45C0" w:rsidP="00291632">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37112DE7" w14:textId="77777777" w:rsidR="006B45C0" w:rsidRPr="00414DF9" w:rsidRDefault="006B45C0" w:rsidP="00291632">
            <w:pPr>
              <w:pStyle w:val="TAL"/>
              <w:rPr>
                <w:bCs/>
                <w:iCs/>
              </w:rPr>
            </w:pPr>
          </w:p>
          <w:p w14:paraId="291ACD89" w14:textId="77777777" w:rsidR="006B45C0" w:rsidRPr="00414DF9" w:rsidRDefault="006B45C0" w:rsidP="00291632">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044BD9B7" w14:textId="77777777" w:rsidR="006B45C0" w:rsidRPr="00414DF9" w:rsidRDefault="006B45C0" w:rsidP="00291632">
            <w:pPr>
              <w:pStyle w:val="TAL"/>
            </w:pPr>
          </w:p>
          <w:p w14:paraId="6CEBE5E5"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30DF66AC"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5729E4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192F5381"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7A32E71" w14:textId="77777777" w:rsidR="006B45C0" w:rsidRPr="00414DF9" w:rsidRDefault="006B45C0" w:rsidP="00291632">
            <w:pPr>
              <w:pStyle w:val="TAL"/>
              <w:rPr>
                <w:b/>
                <w:i/>
              </w:rPr>
            </w:pPr>
          </w:p>
        </w:tc>
        <w:tc>
          <w:tcPr>
            <w:tcW w:w="709" w:type="dxa"/>
          </w:tcPr>
          <w:p w14:paraId="5A396FD4" w14:textId="77777777" w:rsidR="006B45C0" w:rsidRPr="00414DF9" w:rsidRDefault="006B45C0" w:rsidP="00291632">
            <w:pPr>
              <w:pStyle w:val="TAL"/>
              <w:jc w:val="center"/>
            </w:pPr>
            <w:r w:rsidRPr="00414DF9">
              <w:rPr>
                <w:rFonts w:cs="Arial"/>
                <w:szCs w:val="18"/>
              </w:rPr>
              <w:lastRenderedPageBreak/>
              <w:t>Band</w:t>
            </w:r>
          </w:p>
        </w:tc>
        <w:tc>
          <w:tcPr>
            <w:tcW w:w="567" w:type="dxa"/>
          </w:tcPr>
          <w:p w14:paraId="6883FC7E" w14:textId="77777777" w:rsidR="006B45C0" w:rsidRPr="00414DF9" w:rsidRDefault="006B45C0" w:rsidP="00291632">
            <w:pPr>
              <w:pStyle w:val="TAL"/>
              <w:jc w:val="center"/>
            </w:pPr>
            <w:r w:rsidRPr="00414DF9">
              <w:rPr>
                <w:rFonts w:cs="Arial"/>
                <w:szCs w:val="18"/>
              </w:rPr>
              <w:t>No</w:t>
            </w:r>
          </w:p>
        </w:tc>
        <w:tc>
          <w:tcPr>
            <w:tcW w:w="709" w:type="dxa"/>
          </w:tcPr>
          <w:p w14:paraId="2A7A5DDE" w14:textId="77777777" w:rsidR="006B45C0" w:rsidRPr="00414DF9" w:rsidRDefault="006B45C0" w:rsidP="00291632">
            <w:pPr>
              <w:pStyle w:val="TAL"/>
              <w:jc w:val="center"/>
              <w:rPr>
                <w:bCs/>
                <w:iCs/>
              </w:rPr>
            </w:pPr>
            <w:r w:rsidRPr="00414DF9">
              <w:rPr>
                <w:bCs/>
                <w:iCs/>
              </w:rPr>
              <w:t>N/A</w:t>
            </w:r>
          </w:p>
        </w:tc>
        <w:tc>
          <w:tcPr>
            <w:tcW w:w="728" w:type="dxa"/>
          </w:tcPr>
          <w:p w14:paraId="336FDD4C" w14:textId="77777777" w:rsidR="006B45C0" w:rsidRPr="00414DF9" w:rsidRDefault="006B45C0" w:rsidP="00291632">
            <w:pPr>
              <w:pStyle w:val="TAL"/>
              <w:jc w:val="center"/>
              <w:rPr>
                <w:bCs/>
                <w:iCs/>
              </w:rPr>
            </w:pPr>
            <w:r w:rsidRPr="00414DF9">
              <w:rPr>
                <w:bCs/>
                <w:iCs/>
              </w:rPr>
              <w:t>N/A</w:t>
            </w:r>
          </w:p>
        </w:tc>
      </w:tr>
      <w:tr w:rsidR="006B45C0" w:rsidRPr="00414DF9" w14:paraId="2F6474D9" w14:textId="77777777" w:rsidTr="00291632">
        <w:trPr>
          <w:cantSplit/>
          <w:tblHeader/>
        </w:trPr>
        <w:tc>
          <w:tcPr>
            <w:tcW w:w="6917" w:type="dxa"/>
          </w:tcPr>
          <w:p w14:paraId="687355E3" w14:textId="77777777" w:rsidR="006B45C0" w:rsidRPr="00414DF9" w:rsidRDefault="006B45C0" w:rsidP="00291632">
            <w:pPr>
              <w:pStyle w:val="TAL"/>
              <w:rPr>
                <w:rFonts w:cs="Arial"/>
                <w:b/>
                <w:bCs/>
                <w:i/>
                <w:iCs/>
                <w:szCs w:val="18"/>
              </w:rPr>
            </w:pPr>
            <w:r w:rsidRPr="00414DF9">
              <w:rPr>
                <w:rFonts w:cs="Arial"/>
                <w:b/>
                <w:bCs/>
                <w:i/>
                <w:iCs/>
                <w:szCs w:val="18"/>
              </w:rPr>
              <w:t>codebookParametersfetype2-r17</w:t>
            </w:r>
          </w:p>
          <w:p w14:paraId="2BB2CD78"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05812C92" w14:textId="77777777" w:rsidR="006B45C0" w:rsidRPr="00414DF9" w:rsidRDefault="006B45C0" w:rsidP="00291632">
            <w:pPr>
              <w:pStyle w:val="TAL"/>
              <w:rPr>
                <w:rFonts w:cs="Arial"/>
                <w:b/>
                <w:bCs/>
                <w:i/>
                <w:iCs/>
                <w:szCs w:val="18"/>
              </w:rPr>
            </w:pPr>
          </w:p>
          <w:p w14:paraId="47978474" w14:textId="77777777" w:rsidR="006B45C0" w:rsidRPr="00414DF9" w:rsidRDefault="006B45C0" w:rsidP="00291632">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1AC11E7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DB9E01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ED7BD8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58EF42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8387B2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19D8F629" w14:textId="77777777" w:rsidR="006B45C0" w:rsidRPr="00414DF9" w:rsidRDefault="006B45C0" w:rsidP="00291632">
            <w:pPr>
              <w:pStyle w:val="TAL"/>
              <w:rPr>
                <w:rFonts w:cs="Arial"/>
                <w:b/>
                <w:bCs/>
                <w:i/>
                <w:iCs/>
                <w:szCs w:val="18"/>
              </w:rPr>
            </w:pPr>
          </w:p>
          <w:p w14:paraId="336853D1" w14:textId="77777777" w:rsidR="006B45C0" w:rsidRPr="00414DF9" w:rsidRDefault="006B45C0" w:rsidP="00291632">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464595C"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58C4EF7E"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1624A325" w14:textId="77777777" w:rsidR="006B45C0" w:rsidRPr="00414DF9" w:rsidRDefault="006B45C0" w:rsidP="00291632">
            <w:pPr>
              <w:pStyle w:val="TAL"/>
              <w:rPr>
                <w:bCs/>
                <w:iCs/>
              </w:rPr>
            </w:pPr>
          </w:p>
          <w:p w14:paraId="16938B46" w14:textId="77777777" w:rsidR="006B45C0" w:rsidRPr="00414DF9" w:rsidRDefault="006B45C0" w:rsidP="00291632">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3552C530"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4363843A" w14:textId="77777777" w:rsidR="006B45C0" w:rsidRPr="00414DF9" w:rsidRDefault="006B45C0" w:rsidP="00291632">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5BD46AFA" w14:textId="77777777" w:rsidR="006B45C0" w:rsidRPr="00414DF9" w:rsidRDefault="006B45C0" w:rsidP="00291632">
            <w:pPr>
              <w:pStyle w:val="B1"/>
              <w:spacing w:after="0"/>
              <w:ind w:left="0" w:firstLine="0"/>
              <w:rPr>
                <w:rFonts w:cs="Arial"/>
                <w:b/>
                <w:bCs/>
                <w:i/>
                <w:iCs/>
                <w:szCs w:val="18"/>
              </w:rPr>
            </w:pPr>
          </w:p>
          <w:p w14:paraId="7F18E4B7" w14:textId="77777777" w:rsidR="006B45C0" w:rsidRPr="00414DF9" w:rsidRDefault="006B45C0" w:rsidP="00291632">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90B2FE5" w14:textId="77777777" w:rsidR="006B45C0" w:rsidRPr="00414DF9" w:rsidRDefault="006B45C0" w:rsidP="00291632">
            <w:pPr>
              <w:pStyle w:val="TAL"/>
            </w:pPr>
          </w:p>
          <w:p w14:paraId="3D39684A"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5E62C1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DAE535D" w14:textId="77777777" w:rsidR="006B45C0" w:rsidRPr="00414DF9" w:rsidRDefault="006B45C0" w:rsidP="00291632">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73C0CE01" w14:textId="77777777" w:rsidR="006B45C0" w:rsidRPr="00414DF9" w:rsidRDefault="006B45C0" w:rsidP="00291632">
            <w:pPr>
              <w:pStyle w:val="TAL"/>
              <w:jc w:val="center"/>
            </w:pPr>
            <w:r w:rsidRPr="00414DF9">
              <w:rPr>
                <w:rFonts w:cs="Arial"/>
                <w:szCs w:val="18"/>
              </w:rPr>
              <w:t>Band</w:t>
            </w:r>
          </w:p>
        </w:tc>
        <w:tc>
          <w:tcPr>
            <w:tcW w:w="567" w:type="dxa"/>
          </w:tcPr>
          <w:p w14:paraId="46ABF78C" w14:textId="77777777" w:rsidR="006B45C0" w:rsidRPr="00414DF9" w:rsidRDefault="006B45C0" w:rsidP="00291632">
            <w:pPr>
              <w:pStyle w:val="TAL"/>
              <w:jc w:val="center"/>
            </w:pPr>
            <w:r w:rsidRPr="00414DF9">
              <w:rPr>
                <w:rFonts w:cs="Arial"/>
                <w:szCs w:val="18"/>
              </w:rPr>
              <w:t>No</w:t>
            </w:r>
          </w:p>
        </w:tc>
        <w:tc>
          <w:tcPr>
            <w:tcW w:w="709" w:type="dxa"/>
          </w:tcPr>
          <w:p w14:paraId="4E448103" w14:textId="77777777" w:rsidR="006B45C0" w:rsidRPr="00414DF9" w:rsidRDefault="006B45C0" w:rsidP="00291632">
            <w:pPr>
              <w:pStyle w:val="TAL"/>
              <w:jc w:val="center"/>
              <w:rPr>
                <w:bCs/>
                <w:iCs/>
              </w:rPr>
            </w:pPr>
            <w:r w:rsidRPr="00414DF9">
              <w:rPr>
                <w:bCs/>
                <w:iCs/>
              </w:rPr>
              <w:t>N/A</w:t>
            </w:r>
          </w:p>
        </w:tc>
        <w:tc>
          <w:tcPr>
            <w:tcW w:w="728" w:type="dxa"/>
          </w:tcPr>
          <w:p w14:paraId="3516310C" w14:textId="77777777" w:rsidR="006B45C0" w:rsidRPr="00414DF9" w:rsidRDefault="006B45C0" w:rsidP="00291632">
            <w:pPr>
              <w:pStyle w:val="TAL"/>
              <w:jc w:val="center"/>
              <w:rPr>
                <w:bCs/>
                <w:iCs/>
              </w:rPr>
            </w:pPr>
            <w:r w:rsidRPr="00414DF9">
              <w:rPr>
                <w:bCs/>
                <w:iCs/>
              </w:rPr>
              <w:t>N/A</w:t>
            </w:r>
          </w:p>
        </w:tc>
      </w:tr>
      <w:tr w:rsidR="006B45C0" w:rsidRPr="00414DF9" w14:paraId="0A50A678" w14:textId="77777777" w:rsidTr="00291632">
        <w:trPr>
          <w:cantSplit/>
          <w:tblHeader/>
        </w:trPr>
        <w:tc>
          <w:tcPr>
            <w:tcW w:w="6917" w:type="dxa"/>
          </w:tcPr>
          <w:p w14:paraId="3BE37A5B"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codebookParametersfetype2CJT-r18</w:t>
            </w:r>
          </w:p>
          <w:p w14:paraId="20D9C083"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5CBB380E" w14:textId="77777777" w:rsidR="006B45C0" w:rsidRPr="00414DF9" w:rsidRDefault="006B45C0" w:rsidP="00291632">
            <w:pPr>
              <w:pStyle w:val="TAL"/>
              <w:rPr>
                <w:bCs/>
                <w:iCs/>
              </w:rPr>
            </w:pPr>
          </w:p>
          <w:p w14:paraId="15626275" w14:textId="77777777" w:rsidR="006B45C0" w:rsidRPr="00414DF9" w:rsidRDefault="006B45C0" w:rsidP="00291632">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7A67CF28"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B833B9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49339F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F23DEF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E2EB8E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517733DA"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650D212A" w14:textId="77777777" w:rsidR="006B45C0" w:rsidRPr="00414DF9" w:rsidRDefault="006B45C0" w:rsidP="00291632">
            <w:pPr>
              <w:pStyle w:val="TAL"/>
              <w:rPr>
                <w:rFonts w:cs="Arial"/>
                <w:szCs w:val="18"/>
              </w:rPr>
            </w:pPr>
          </w:p>
          <w:p w14:paraId="43BE2279"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3D4A1B"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A50D8F4" w14:textId="77777777" w:rsidR="006B45C0" w:rsidRPr="00414DF9" w:rsidRDefault="006B45C0" w:rsidP="00291632">
            <w:pPr>
              <w:pStyle w:val="TAN"/>
              <w:rPr>
                <w:rFonts w:eastAsia="等线"/>
                <w:lang w:eastAsia="zh-CN"/>
              </w:rPr>
            </w:pPr>
          </w:p>
          <w:p w14:paraId="0A9FFF41"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371028C5" w14:textId="77777777" w:rsidR="006B45C0" w:rsidRPr="00414DF9" w:rsidRDefault="006B45C0" w:rsidP="00291632">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01F8E456" w14:textId="77777777" w:rsidR="006B45C0" w:rsidRPr="00414DF9" w:rsidRDefault="006B45C0" w:rsidP="00291632">
            <w:pPr>
              <w:pStyle w:val="TAN"/>
            </w:pPr>
            <w:r w:rsidRPr="00414DF9">
              <w:t>NOTE 3:</w:t>
            </w:r>
            <w:r w:rsidRPr="00414DF9">
              <w:rPr>
                <w:i/>
                <w:iCs/>
              </w:rPr>
              <w:tab/>
            </w:r>
            <w:r w:rsidRPr="00414DF9">
              <w:t>A UE that supports CSI enhancement for Rel 17 based type-II CJT must support this feature.</w:t>
            </w:r>
          </w:p>
          <w:p w14:paraId="445C77C1" w14:textId="77777777" w:rsidR="006B45C0" w:rsidRPr="00414DF9" w:rsidRDefault="006B45C0" w:rsidP="00291632">
            <w:pPr>
              <w:pStyle w:val="TAL"/>
              <w:rPr>
                <w:rFonts w:eastAsia="等线" w:cs="Arial"/>
                <w:szCs w:val="18"/>
                <w:lang w:eastAsia="zh-CN"/>
              </w:rPr>
            </w:pPr>
          </w:p>
          <w:p w14:paraId="2A6B1004"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8523F52" w14:textId="77777777" w:rsidR="006B45C0" w:rsidRPr="00414DF9" w:rsidRDefault="006B45C0" w:rsidP="00291632">
            <w:pPr>
              <w:pStyle w:val="TAL"/>
            </w:pPr>
          </w:p>
          <w:p w14:paraId="36540CC6" w14:textId="77777777" w:rsidR="006B45C0" w:rsidRPr="00414DF9" w:rsidRDefault="006B45C0" w:rsidP="00291632">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517AD58E" w14:textId="77777777" w:rsidR="006B45C0" w:rsidRPr="00414DF9" w:rsidRDefault="006B45C0" w:rsidP="00291632">
            <w:pPr>
              <w:pStyle w:val="TAL"/>
              <w:rPr>
                <w:i/>
                <w:iCs/>
              </w:rPr>
            </w:pPr>
          </w:p>
          <w:p w14:paraId="705F8951"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C23D560" w14:textId="77777777" w:rsidR="006B45C0" w:rsidRPr="00414DF9" w:rsidRDefault="006B45C0" w:rsidP="00291632">
            <w:pPr>
              <w:pStyle w:val="TAL"/>
              <w:rPr>
                <w:bCs/>
                <w:iCs/>
              </w:rPr>
            </w:pPr>
          </w:p>
          <w:p w14:paraId="25BD7B8C" w14:textId="77777777" w:rsidR="006B45C0" w:rsidRPr="00414DF9" w:rsidRDefault="006B45C0" w:rsidP="00291632">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139821F" w14:textId="77777777" w:rsidR="006B45C0" w:rsidRPr="00414DF9" w:rsidRDefault="006B45C0" w:rsidP="00291632">
            <w:pPr>
              <w:pStyle w:val="TAL"/>
              <w:rPr>
                <w:bCs/>
                <w:iCs/>
              </w:rPr>
            </w:pPr>
          </w:p>
          <w:p w14:paraId="4641DE6A"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67FE6BC9" w14:textId="77777777" w:rsidR="006B45C0" w:rsidRPr="00414DF9" w:rsidRDefault="006B45C0" w:rsidP="00291632">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2679F1B6" w14:textId="77777777" w:rsidR="006B45C0" w:rsidRPr="00414DF9" w:rsidRDefault="006B45C0" w:rsidP="00291632">
            <w:pPr>
              <w:pStyle w:val="TAL"/>
              <w:rPr>
                <w:rFonts w:eastAsia="等线"/>
                <w:lang w:eastAsia="zh-CN"/>
              </w:rPr>
            </w:pPr>
          </w:p>
          <w:p w14:paraId="2F3A97F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75E528E2" w14:textId="77777777" w:rsidR="006B45C0" w:rsidRPr="00414DF9" w:rsidRDefault="006B45C0" w:rsidP="00291632">
            <w:pPr>
              <w:pStyle w:val="TAL"/>
              <w:rPr>
                <w:bCs/>
                <w:iCs/>
              </w:rPr>
            </w:pPr>
          </w:p>
          <w:p w14:paraId="735E68D9"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07E94BB0" w14:textId="77777777" w:rsidR="006B45C0" w:rsidRPr="00414DF9" w:rsidRDefault="006B45C0" w:rsidP="00291632">
            <w:pPr>
              <w:pStyle w:val="TAL"/>
              <w:rPr>
                <w:rFonts w:cs="Arial"/>
                <w:szCs w:val="18"/>
              </w:rPr>
            </w:pPr>
          </w:p>
          <w:p w14:paraId="1C096659"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2FA81BC8"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5F3E8B04" w14:textId="77777777" w:rsidR="006B45C0" w:rsidRPr="00414DF9" w:rsidRDefault="006B45C0" w:rsidP="00291632">
            <w:pPr>
              <w:pStyle w:val="TAL"/>
              <w:rPr>
                <w:rFonts w:cs="Arial"/>
                <w:szCs w:val="18"/>
              </w:rPr>
            </w:pPr>
          </w:p>
          <w:p w14:paraId="7D67FD9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19790564" w14:textId="77777777" w:rsidR="006B45C0" w:rsidRPr="00414DF9" w:rsidRDefault="006B45C0" w:rsidP="00291632">
            <w:pPr>
              <w:pStyle w:val="TAL"/>
              <w:rPr>
                <w:rFonts w:eastAsia="等线" w:cs="Arial"/>
                <w:szCs w:val="18"/>
                <w:lang w:eastAsia="zh-CN"/>
              </w:rPr>
            </w:pPr>
          </w:p>
          <w:p w14:paraId="52D09E53"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2856BD8E"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2B2BD8A"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3E1E1F8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24ABD044" w14:textId="77777777" w:rsidR="006B45C0" w:rsidRPr="00414DF9" w:rsidRDefault="006B45C0" w:rsidP="00291632">
            <w:pPr>
              <w:pStyle w:val="TAL"/>
              <w:rPr>
                <w:rFonts w:cs="Arial"/>
                <w:b/>
                <w:bCs/>
                <w:i/>
                <w:iCs/>
                <w:szCs w:val="18"/>
              </w:rPr>
            </w:pPr>
          </w:p>
        </w:tc>
        <w:tc>
          <w:tcPr>
            <w:tcW w:w="709" w:type="dxa"/>
          </w:tcPr>
          <w:p w14:paraId="6E6174DA"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2BCCB938"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7EA7414" w14:textId="77777777" w:rsidR="006B45C0" w:rsidRPr="00414DF9" w:rsidRDefault="006B45C0" w:rsidP="00291632">
            <w:pPr>
              <w:pStyle w:val="TAL"/>
              <w:jc w:val="center"/>
              <w:rPr>
                <w:bCs/>
                <w:iCs/>
              </w:rPr>
            </w:pPr>
            <w:r w:rsidRPr="00414DF9">
              <w:rPr>
                <w:bCs/>
                <w:iCs/>
              </w:rPr>
              <w:t>N/A</w:t>
            </w:r>
          </w:p>
        </w:tc>
        <w:tc>
          <w:tcPr>
            <w:tcW w:w="728" w:type="dxa"/>
          </w:tcPr>
          <w:p w14:paraId="28742232" w14:textId="77777777" w:rsidR="006B45C0" w:rsidRPr="00414DF9" w:rsidRDefault="006B45C0" w:rsidP="00291632">
            <w:pPr>
              <w:pStyle w:val="TAL"/>
              <w:jc w:val="center"/>
              <w:rPr>
                <w:bCs/>
                <w:iCs/>
              </w:rPr>
            </w:pPr>
            <w:r w:rsidRPr="00414DF9">
              <w:rPr>
                <w:bCs/>
                <w:iCs/>
              </w:rPr>
              <w:t>N/A</w:t>
            </w:r>
          </w:p>
        </w:tc>
      </w:tr>
      <w:tr w:rsidR="006B45C0" w:rsidRPr="00414DF9" w14:paraId="066E85B4" w14:textId="77777777" w:rsidTr="00291632">
        <w:trPr>
          <w:cantSplit/>
          <w:tblHeader/>
        </w:trPr>
        <w:tc>
          <w:tcPr>
            <w:tcW w:w="6917" w:type="dxa"/>
          </w:tcPr>
          <w:p w14:paraId="530EF5F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codebookParametersfetype2DopplerCSI-r18</w:t>
            </w:r>
          </w:p>
          <w:p w14:paraId="7FFE597E"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5BBC3E64" w14:textId="77777777" w:rsidR="006B45C0" w:rsidRPr="00414DF9" w:rsidRDefault="006B45C0" w:rsidP="00291632">
            <w:pPr>
              <w:pStyle w:val="TAL"/>
              <w:rPr>
                <w:rFonts w:cs="Arial"/>
                <w:b/>
                <w:bCs/>
                <w:i/>
                <w:iCs/>
                <w:szCs w:val="18"/>
              </w:rPr>
            </w:pPr>
          </w:p>
          <w:p w14:paraId="5FB279D6" w14:textId="77777777" w:rsidR="006B45C0" w:rsidRPr="00414DF9" w:rsidRDefault="006B45C0" w:rsidP="00291632">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5CF8FC1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EB765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2227B0B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67B400EC"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945BC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799135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2C27F8E" w14:textId="77777777" w:rsidR="006B45C0" w:rsidRPr="00414DF9" w:rsidRDefault="006B45C0" w:rsidP="00291632">
            <w:pPr>
              <w:pStyle w:val="maintext"/>
              <w:spacing w:line="240" w:lineRule="auto"/>
              <w:ind w:firstLineChars="0" w:firstLine="0"/>
              <w:jc w:val="left"/>
              <w:rPr>
                <w:rFonts w:ascii="Arial" w:hAnsi="Arial" w:cs="Arial"/>
                <w:sz w:val="18"/>
                <w:szCs w:val="18"/>
              </w:rPr>
            </w:pPr>
          </w:p>
          <w:p w14:paraId="0AA45B5B" w14:textId="77777777" w:rsidR="006B45C0" w:rsidRPr="00414DF9" w:rsidRDefault="006B45C0" w:rsidP="00291632">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5E5173B2"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D051FF" w14:textId="77777777" w:rsidR="006B45C0" w:rsidRPr="00414DF9" w:rsidRDefault="006B45C0" w:rsidP="00291632">
            <w:pPr>
              <w:pStyle w:val="TAL"/>
              <w:rPr>
                <w:rFonts w:eastAsia="MS PGothic"/>
              </w:rPr>
            </w:pPr>
          </w:p>
          <w:p w14:paraId="53E697C6" w14:textId="77777777" w:rsidR="006B45C0" w:rsidRPr="00414DF9" w:rsidRDefault="006B45C0" w:rsidP="00291632">
            <w:pPr>
              <w:pStyle w:val="TAN"/>
            </w:pPr>
            <w:r w:rsidRPr="00414DF9">
              <w:t>NOTE 1:</w:t>
            </w:r>
            <w:r w:rsidRPr="00414DF9">
              <w:rPr>
                <w:i/>
                <w:iCs/>
              </w:rPr>
              <w:tab/>
            </w:r>
            <w:r w:rsidRPr="00414DF9">
              <w:t>OCPU = 4 when P/SP-CSI-RS is configured for CMR.</w:t>
            </w:r>
          </w:p>
          <w:p w14:paraId="505975BF" w14:textId="77777777" w:rsidR="006B45C0" w:rsidRPr="00414DF9" w:rsidRDefault="006B45C0" w:rsidP="00291632">
            <w:pPr>
              <w:pStyle w:val="TAN"/>
            </w:pPr>
            <w:r w:rsidRPr="00414DF9">
              <w:t>NOTE 2:</w:t>
            </w:r>
            <w:r w:rsidRPr="00414DF9">
              <w:rPr>
                <w:i/>
                <w:iCs/>
              </w:rPr>
              <w:tab/>
            </w:r>
            <w:r w:rsidRPr="00414DF9">
              <w:rPr>
                <w:rFonts w:eastAsia="Yu Mincho"/>
              </w:rPr>
              <w:t xml:space="preserve">when K=12, </w:t>
            </w:r>
            <w:r w:rsidRPr="00414DF9">
              <w:t>OCPU =8.</w:t>
            </w:r>
          </w:p>
          <w:p w14:paraId="13071308" w14:textId="77777777" w:rsidR="006B45C0" w:rsidRPr="00414DF9" w:rsidRDefault="006B45C0" w:rsidP="00291632">
            <w:pPr>
              <w:pStyle w:val="TAL"/>
              <w:rPr>
                <w:rFonts w:cs="Arial"/>
                <w:b/>
                <w:bCs/>
                <w:i/>
                <w:iCs/>
                <w:szCs w:val="18"/>
              </w:rPr>
            </w:pPr>
          </w:p>
          <w:p w14:paraId="1171C9F0"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555CC039" w14:textId="77777777" w:rsidR="006B45C0" w:rsidRPr="00414DF9" w:rsidRDefault="006B45C0" w:rsidP="00291632">
            <w:pPr>
              <w:pStyle w:val="TAL"/>
              <w:rPr>
                <w:rFonts w:cs="Arial"/>
                <w:b/>
                <w:bCs/>
                <w:i/>
                <w:iCs/>
                <w:szCs w:val="18"/>
              </w:rPr>
            </w:pPr>
          </w:p>
          <w:p w14:paraId="624721D9" w14:textId="77777777" w:rsidR="006B45C0" w:rsidRPr="00414DF9" w:rsidRDefault="006B45C0" w:rsidP="00291632">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5DEA652F" w14:textId="77777777" w:rsidR="006B45C0" w:rsidRPr="00414DF9" w:rsidRDefault="006B45C0" w:rsidP="00291632">
            <w:pPr>
              <w:pStyle w:val="B1"/>
              <w:spacing w:after="0"/>
              <w:ind w:left="0" w:firstLine="0"/>
              <w:rPr>
                <w:rFonts w:ascii="Arial" w:hAnsi="Arial" w:cs="Arial"/>
                <w:sz w:val="18"/>
                <w:szCs w:val="18"/>
              </w:rPr>
            </w:pPr>
          </w:p>
          <w:p w14:paraId="0438B6BC" w14:textId="77777777" w:rsidR="006B45C0" w:rsidRPr="00414DF9" w:rsidRDefault="006B45C0" w:rsidP="00291632">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0EC70B0A" w14:textId="77777777" w:rsidR="006B45C0" w:rsidRPr="00414DF9" w:rsidRDefault="006B45C0" w:rsidP="00291632">
            <w:pPr>
              <w:pStyle w:val="B1"/>
              <w:spacing w:after="0"/>
              <w:ind w:left="0" w:firstLine="0"/>
              <w:rPr>
                <w:rFonts w:ascii="Arial" w:hAnsi="Arial" w:cs="Arial"/>
                <w:sz w:val="18"/>
                <w:szCs w:val="18"/>
              </w:rPr>
            </w:pPr>
          </w:p>
          <w:p w14:paraId="04FF2FB7" w14:textId="77777777" w:rsidR="006B45C0" w:rsidRPr="00414DF9" w:rsidRDefault="006B45C0" w:rsidP="00291632">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nCSI,ref ) for CSI reference slot for </w:t>
            </w:r>
            <w:r w:rsidRPr="00414DF9">
              <w:rPr>
                <w:bCs/>
                <w:iCs/>
              </w:rPr>
              <w:t>FeType-II</w:t>
            </w:r>
            <w:r w:rsidRPr="00414DF9">
              <w:rPr>
                <w:rFonts w:eastAsia="宋体"/>
                <w:lang w:eastAsia="zh-CN"/>
              </w:rPr>
              <w:t xml:space="preserve"> doppler codebook</w:t>
            </w:r>
            <w:r w:rsidRPr="00414DF9">
              <w:rPr>
                <w:bCs/>
                <w:iCs/>
              </w:rPr>
              <w:t>.</w:t>
            </w:r>
          </w:p>
          <w:p w14:paraId="4CD631FB" w14:textId="77777777" w:rsidR="006B45C0" w:rsidRPr="00414DF9" w:rsidRDefault="006B45C0" w:rsidP="00291632">
            <w:pPr>
              <w:pStyle w:val="TAL"/>
            </w:pPr>
          </w:p>
          <w:p w14:paraId="5048545B" w14:textId="77777777" w:rsidR="006B45C0" w:rsidRPr="00414DF9" w:rsidRDefault="006B45C0" w:rsidP="00291632">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01D90FAA" w14:textId="77777777" w:rsidR="006B45C0" w:rsidRPr="00414DF9" w:rsidRDefault="006B45C0" w:rsidP="00291632">
            <w:pPr>
              <w:pStyle w:val="TAL"/>
            </w:pPr>
          </w:p>
          <w:p w14:paraId="7F3A8FBF"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04A98BE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769BF1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ED5A855"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55A794D4" w14:textId="77777777" w:rsidR="006B45C0" w:rsidRPr="00414DF9" w:rsidRDefault="006B45C0" w:rsidP="00291632">
            <w:pPr>
              <w:pStyle w:val="TAL"/>
              <w:rPr>
                <w:rFonts w:cs="Arial"/>
                <w:b/>
                <w:bCs/>
                <w:i/>
                <w:iCs/>
                <w:szCs w:val="18"/>
              </w:rPr>
            </w:pPr>
          </w:p>
        </w:tc>
        <w:tc>
          <w:tcPr>
            <w:tcW w:w="709" w:type="dxa"/>
          </w:tcPr>
          <w:p w14:paraId="19055B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D9769C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34C1BA6E" w14:textId="77777777" w:rsidR="006B45C0" w:rsidRPr="00414DF9" w:rsidRDefault="006B45C0" w:rsidP="00291632">
            <w:pPr>
              <w:pStyle w:val="TAL"/>
              <w:jc w:val="center"/>
              <w:rPr>
                <w:bCs/>
                <w:iCs/>
              </w:rPr>
            </w:pPr>
            <w:r w:rsidRPr="00414DF9">
              <w:rPr>
                <w:bCs/>
                <w:iCs/>
              </w:rPr>
              <w:t>N/A</w:t>
            </w:r>
          </w:p>
        </w:tc>
        <w:tc>
          <w:tcPr>
            <w:tcW w:w="728" w:type="dxa"/>
          </w:tcPr>
          <w:p w14:paraId="0719DE37" w14:textId="77777777" w:rsidR="006B45C0" w:rsidRPr="00414DF9" w:rsidRDefault="006B45C0" w:rsidP="00291632">
            <w:pPr>
              <w:pStyle w:val="TAL"/>
              <w:jc w:val="center"/>
              <w:rPr>
                <w:bCs/>
                <w:iCs/>
              </w:rPr>
            </w:pPr>
            <w:r w:rsidRPr="00414DF9">
              <w:rPr>
                <w:bCs/>
                <w:iCs/>
              </w:rPr>
              <w:t>N/A</w:t>
            </w:r>
          </w:p>
        </w:tc>
      </w:tr>
      <w:tr w:rsidR="006B45C0" w:rsidRPr="00414DF9" w14:paraId="09AE1DA0" w14:textId="77777777" w:rsidTr="00291632">
        <w:trPr>
          <w:cantSplit/>
          <w:tblHeader/>
        </w:trPr>
        <w:tc>
          <w:tcPr>
            <w:tcW w:w="6917" w:type="dxa"/>
          </w:tcPr>
          <w:p w14:paraId="590BF3D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codebookParametersHARQ-ACK-PUSCH-r18</w:t>
            </w:r>
          </w:p>
          <w:p w14:paraId="3A95D0A7" w14:textId="77777777" w:rsidR="006B45C0" w:rsidRPr="00414DF9" w:rsidRDefault="006B45C0" w:rsidP="00291632">
            <w:pPr>
              <w:pStyle w:val="TAL"/>
              <w:rPr>
                <w:rFonts w:cs="Arial"/>
                <w:szCs w:val="18"/>
              </w:rPr>
            </w:pPr>
            <w:r w:rsidRPr="00414DF9">
              <w:rPr>
                <w:rFonts w:cs="Arial"/>
                <w:szCs w:val="18"/>
              </w:rPr>
              <w:t>Indicates whether the UE supports Multiplexing HARQ-ACK codebook in a PUSCH for PDSCH scheduled after UL grant.</w:t>
            </w:r>
          </w:p>
          <w:p w14:paraId="207258D5" w14:textId="77777777" w:rsidR="006B45C0" w:rsidRPr="00414DF9" w:rsidRDefault="006B45C0" w:rsidP="00291632">
            <w:pPr>
              <w:pStyle w:val="TAL"/>
              <w:rPr>
                <w:rFonts w:cs="Arial"/>
                <w:szCs w:val="18"/>
              </w:rPr>
            </w:pPr>
          </w:p>
          <w:p w14:paraId="5DC6A5C4" w14:textId="77777777" w:rsidR="006B45C0" w:rsidRPr="00414DF9" w:rsidRDefault="006B45C0" w:rsidP="00291632">
            <w:pPr>
              <w:pStyle w:val="TAL"/>
              <w:rPr>
                <w:rFonts w:cs="Arial"/>
                <w:szCs w:val="18"/>
              </w:rPr>
            </w:pPr>
            <w:r w:rsidRPr="00414DF9">
              <w:rPr>
                <w:rFonts w:cs="Arial"/>
                <w:szCs w:val="18"/>
              </w:rPr>
              <w:t>This capability signalling comprises the following parameters:</w:t>
            </w:r>
          </w:p>
          <w:p w14:paraId="28D2277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2141FE1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7BBC9E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0E0EFEED" w14:textId="77777777" w:rsidR="006B45C0" w:rsidRPr="00414DF9" w:rsidRDefault="006B45C0" w:rsidP="00291632">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0567448" w14:textId="77777777" w:rsidR="006B45C0" w:rsidRPr="00414DF9" w:rsidRDefault="006B45C0" w:rsidP="00291632">
            <w:pPr>
              <w:pStyle w:val="TAL"/>
              <w:rPr>
                <w:rFonts w:cs="Arial"/>
                <w:szCs w:val="18"/>
              </w:rPr>
            </w:pPr>
          </w:p>
          <w:p w14:paraId="3FB7D21C" w14:textId="77777777" w:rsidR="006B45C0" w:rsidRPr="00414DF9" w:rsidRDefault="006B45C0" w:rsidP="00291632">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0A046201" w14:textId="77777777" w:rsidR="006B45C0" w:rsidRPr="00414DF9" w:rsidRDefault="006B45C0" w:rsidP="00291632">
            <w:pPr>
              <w:pStyle w:val="TAL"/>
              <w:rPr>
                <w:rFonts w:cs="Arial"/>
                <w:szCs w:val="18"/>
              </w:rPr>
            </w:pPr>
          </w:p>
          <w:p w14:paraId="65306E11" w14:textId="77777777" w:rsidR="006B45C0" w:rsidRPr="00414DF9" w:rsidRDefault="006B45C0" w:rsidP="00291632">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0DFB7ABD" w14:textId="77777777" w:rsidR="006B45C0" w:rsidRPr="00414DF9" w:rsidRDefault="006B45C0" w:rsidP="00291632">
            <w:pPr>
              <w:pStyle w:val="TAL"/>
              <w:rPr>
                <w:rFonts w:cs="Arial"/>
                <w:szCs w:val="18"/>
              </w:rPr>
            </w:pPr>
          </w:p>
          <w:p w14:paraId="03A0621B"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05730" w14:textId="77777777" w:rsidR="006B45C0" w:rsidRPr="00414DF9" w:rsidRDefault="006B45C0" w:rsidP="00291632">
            <w:pPr>
              <w:pStyle w:val="TAL"/>
              <w:rPr>
                <w:rFonts w:cs="Arial"/>
                <w:szCs w:val="18"/>
              </w:rPr>
            </w:pPr>
          </w:p>
          <w:p w14:paraId="4B7D9AD0"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CA8F741" w14:textId="77777777" w:rsidR="006B45C0" w:rsidRPr="00414DF9" w:rsidRDefault="006B45C0" w:rsidP="00291632">
            <w:pPr>
              <w:pStyle w:val="TAL"/>
              <w:rPr>
                <w:rFonts w:cs="Arial"/>
                <w:b/>
                <w:bCs/>
                <w:i/>
                <w:iCs/>
                <w:szCs w:val="18"/>
              </w:rPr>
            </w:pPr>
          </w:p>
        </w:tc>
        <w:tc>
          <w:tcPr>
            <w:tcW w:w="709" w:type="dxa"/>
          </w:tcPr>
          <w:p w14:paraId="69223C5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7203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E0EE834" w14:textId="77777777" w:rsidR="006B45C0" w:rsidRPr="00414DF9" w:rsidRDefault="006B45C0" w:rsidP="00291632">
            <w:pPr>
              <w:pStyle w:val="TAL"/>
              <w:jc w:val="center"/>
              <w:rPr>
                <w:bCs/>
                <w:iCs/>
              </w:rPr>
            </w:pPr>
            <w:r w:rsidRPr="00414DF9">
              <w:rPr>
                <w:bCs/>
                <w:iCs/>
              </w:rPr>
              <w:t>N/A</w:t>
            </w:r>
          </w:p>
        </w:tc>
        <w:tc>
          <w:tcPr>
            <w:tcW w:w="728" w:type="dxa"/>
          </w:tcPr>
          <w:p w14:paraId="4CEF0C0D" w14:textId="77777777" w:rsidR="006B45C0" w:rsidRPr="00414DF9" w:rsidRDefault="006B45C0" w:rsidP="00291632">
            <w:pPr>
              <w:pStyle w:val="TAL"/>
              <w:jc w:val="center"/>
              <w:rPr>
                <w:bCs/>
                <w:iCs/>
              </w:rPr>
            </w:pPr>
            <w:r w:rsidRPr="00414DF9">
              <w:rPr>
                <w:bCs/>
                <w:iCs/>
              </w:rPr>
              <w:t>N/A</w:t>
            </w:r>
          </w:p>
        </w:tc>
      </w:tr>
      <w:tr w:rsidR="006B45C0" w:rsidRPr="00414DF9" w14:paraId="6446FB69" w14:textId="77777777" w:rsidTr="00291632">
        <w:trPr>
          <w:cantSplit/>
          <w:tblHeader/>
        </w:trPr>
        <w:tc>
          <w:tcPr>
            <w:tcW w:w="6917" w:type="dxa"/>
          </w:tcPr>
          <w:p w14:paraId="77B340DD" w14:textId="77777777" w:rsidR="006B45C0" w:rsidRPr="00414DF9" w:rsidRDefault="006B45C0" w:rsidP="00291632">
            <w:pPr>
              <w:pStyle w:val="TAL"/>
              <w:rPr>
                <w:rFonts w:cs="Arial"/>
                <w:b/>
                <w:bCs/>
                <w:i/>
                <w:iCs/>
                <w:szCs w:val="18"/>
              </w:rPr>
            </w:pPr>
            <w:r w:rsidRPr="00414DF9">
              <w:rPr>
                <w:rFonts w:cs="Arial"/>
                <w:b/>
                <w:bCs/>
                <w:i/>
                <w:iCs/>
                <w:szCs w:val="18"/>
              </w:rPr>
              <w:t>commonTCI-MultiDCI-r18</w:t>
            </w:r>
          </w:p>
          <w:p w14:paraId="32CC51E7"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636EC8E2"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2C1D6842"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F3583DD"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310B7F6" w14:textId="77777777" w:rsidR="006B45C0" w:rsidRPr="00414DF9" w:rsidRDefault="006B45C0" w:rsidP="00291632">
            <w:pPr>
              <w:pStyle w:val="TAL"/>
              <w:jc w:val="center"/>
              <w:rPr>
                <w:bCs/>
                <w:iCs/>
              </w:rPr>
            </w:pPr>
            <w:r w:rsidRPr="00414DF9">
              <w:rPr>
                <w:bCs/>
                <w:iCs/>
              </w:rPr>
              <w:t>N/A</w:t>
            </w:r>
          </w:p>
        </w:tc>
        <w:tc>
          <w:tcPr>
            <w:tcW w:w="728" w:type="dxa"/>
          </w:tcPr>
          <w:p w14:paraId="736E29D0" w14:textId="77777777" w:rsidR="006B45C0" w:rsidRPr="00414DF9" w:rsidRDefault="006B45C0" w:rsidP="00291632">
            <w:pPr>
              <w:pStyle w:val="TAL"/>
              <w:jc w:val="center"/>
              <w:rPr>
                <w:bCs/>
                <w:iCs/>
              </w:rPr>
            </w:pPr>
            <w:r w:rsidRPr="00414DF9">
              <w:rPr>
                <w:bCs/>
                <w:iCs/>
              </w:rPr>
              <w:t>N/A</w:t>
            </w:r>
          </w:p>
        </w:tc>
      </w:tr>
      <w:tr w:rsidR="006B45C0" w:rsidRPr="00414DF9" w14:paraId="3A2A3F3A" w14:textId="77777777" w:rsidTr="00291632">
        <w:trPr>
          <w:cantSplit/>
          <w:tblHeader/>
        </w:trPr>
        <w:tc>
          <w:tcPr>
            <w:tcW w:w="6917" w:type="dxa"/>
          </w:tcPr>
          <w:p w14:paraId="1227C5E3" w14:textId="77777777" w:rsidR="006B45C0" w:rsidRPr="00414DF9" w:rsidRDefault="006B45C0" w:rsidP="00291632">
            <w:pPr>
              <w:pStyle w:val="TAL"/>
              <w:rPr>
                <w:rFonts w:cs="Arial"/>
                <w:b/>
                <w:bCs/>
                <w:i/>
                <w:iCs/>
                <w:szCs w:val="18"/>
              </w:rPr>
            </w:pPr>
            <w:r w:rsidRPr="00414DF9">
              <w:rPr>
                <w:rFonts w:cs="Arial"/>
                <w:b/>
                <w:bCs/>
                <w:i/>
                <w:iCs/>
                <w:szCs w:val="18"/>
              </w:rPr>
              <w:lastRenderedPageBreak/>
              <w:t>commonTCI-SingleDCI-r18</w:t>
            </w:r>
          </w:p>
          <w:p w14:paraId="1ADF47AB"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CD396D"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1620B6F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00179CDE"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24E99C2F" w14:textId="77777777" w:rsidR="006B45C0" w:rsidRPr="00414DF9" w:rsidRDefault="006B45C0" w:rsidP="00291632">
            <w:pPr>
              <w:pStyle w:val="TAL"/>
              <w:jc w:val="center"/>
              <w:rPr>
                <w:bCs/>
                <w:iCs/>
              </w:rPr>
            </w:pPr>
            <w:r w:rsidRPr="00414DF9">
              <w:rPr>
                <w:bCs/>
                <w:iCs/>
              </w:rPr>
              <w:t>N/A</w:t>
            </w:r>
          </w:p>
        </w:tc>
        <w:tc>
          <w:tcPr>
            <w:tcW w:w="728" w:type="dxa"/>
          </w:tcPr>
          <w:p w14:paraId="31197F02" w14:textId="77777777" w:rsidR="006B45C0" w:rsidRPr="00414DF9" w:rsidRDefault="006B45C0" w:rsidP="00291632">
            <w:pPr>
              <w:pStyle w:val="TAL"/>
              <w:jc w:val="center"/>
              <w:rPr>
                <w:bCs/>
                <w:iCs/>
              </w:rPr>
            </w:pPr>
            <w:r w:rsidRPr="00414DF9">
              <w:rPr>
                <w:bCs/>
                <w:iCs/>
              </w:rPr>
              <w:t>N/A</w:t>
            </w:r>
          </w:p>
        </w:tc>
      </w:tr>
      <w:tr w:rsidR="006B45C0" w:rsidRPr="00414DF9" w14:paraId="2EF93C5E" w14:textId="77777777" w:rsidTr="00291632">
        <w:trPr>
          <w:cantSplit/>
          <w:tblHeader/>
        </w:trPr>
        <w:tc>
          <w:tcPr>
            <w:tcW w:w="6917" w:type="dxa"/>
          </w:tcPr>
          <w:p w14:paraId="01C86333" w14:textId="77777777" w:rsidR="006B45C0" w:rsidRPr="00414DF9" w:rsidRDefault="006B45C0" w:rsidP="00291632">
            <w:pPr>
              <w:pStyle w:val="TAL"/>
              <w:rPr>
                <w:rFonts w:cs="Arial"/>
                <w:b/>
                <w:bCs/>
                <w:i/>
                <w:iCs/>
                <w:szCs w:val="18"/>
              </w:rPr>
            </w:pPr>
            <w:r w:rsidRPr="00414DF9">
              <w:rPr>
                <w:rFonts w:cs="Arial"/>
                <w:b/>
                <w:bCs/>
                <w:i/>
                <w:iCs/>
                <w:szCs w:val="18"/>
              </w:rPr>
              <w:t>condHandover-r16</w:t>
            </w:r>
          </w:p>
          <w:p w14:paraId="7F9247CE" w14:textId="77777777" w:rsidR="006B45C0" w:rsidRPr="00414DF9" w:rsidRDefault="006B45C0" w:rsidP="00291632">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w:t>
            </w:r>
          </w:p>
        </w:tc>
        <w:tc>
          <w:tcPr>
            <w:tcW w:w="709" w:type="dxa"/>
          </w:tcPr>
          <w:p w14:paraId="29D9B774"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205FB33C"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126BD353" w14:textId="77777777" w:rsidR="006B45C0" w:rsidRPr="00414DF9" w:rsidRDefault="006B45C0" w:rsidP="00291632">
            <w:pPr>
              <w:pStyle w:val="TAL"/>
              <w:jc w:val="center"/>
              <w:rPr>
                <w:bCs/>
                <w:iCs/>
              </w:rPr>
            </w:pPr>
            <w:r w:rsidRPr="00414DF9">
              <w:rPr>
                <w:bCs/>
                <w:iCs/>
              </w:rPr>
              <w:t>N/A</w:t>
            </w:r>
          </w:p>
        </w:tc>
        <w:tc>
          <w:tcPr>
            <w:tcW w:w="728" w:type="dxa"/>
          </w:tcPr>
          <w:p w14:paraId="4D96D86A" w14:textId="77777777" w:rsidR="006B45C0" w:rsidRPr="00414DF9" w:rsidRDefault="006B45C0" w:rsidP="00291632">
            <w:pPr>
              <w:pStyle w:val="TAL"/>
              <w:jc w:val="center"/>
              <w:rPr>
                <w:bCs/>
                <w:iCs/>
              </w:rPr>
            </w:pPr>
            <w:r w:rsidRPr="00414DF9">
              <w:rPr>
                <w:bCs/>
                <w:iCs/>
              </w:rPr>
              <w:t>N/A</w:t>
            </w:r>
          </w:p>
        </w:tc>
      </w:tr>
      <w:tr w:rsidR="006B45C0" w:rsidRPr="00414DF9" w14:paraId="6896367A" w14:textId="77777777" w:rsidTr="00291632">
        <w:trPr>
          <w:cantSplit/>
          <w:tblHeader/>
        </w:trPr>
        <w:tc>
          <w:tcPr>
            <w:tcW w:w="6917" w:type="dxa"/>
          </w:tcPr>
          <w:p w14:paraId="2A8D9E2B" w14:textId="77777777" w:rsidR="006B45C0" w:rsidRPr="00414DF9" w:rsidRDefault="006B45C0" w:rsidP="00291632">
            <w:pPr>
              <w:pStyle w:val="TAL"/>
              <w:rPr>
                <w:rFonts w:cs="Arial"/>
                <w:b/>
                <w:bCs/>
                <w:i/>
                <w:iCs/>
                <w:szCs w:val="18"/>
              </w:rPr>
            </w:pPr>
            <w:r w:rsidRPr="00414DF9">
              <w:rPr>
                <w:rFonts w:cs="Arial"/>
                <w:b/>
                <w:bCs/>
                <w:i/>
                <w:iCs/>
                <w:szCs w:val="18"/>
              </w:rPr>
              <w:t>condHandoverFailure-r16</w:t>
            </w:r>
          </w:p>
          <w:p w14:paraId="15F99E0E" w14:textId="77777777" w:rsidR="006B45C0" w:rsidRPr="00414DF9" w:rsidRDefault="006B45C0" w:rsidP="00291632">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24314F09"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2B1DED8"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CBEBE63" w14:textId="77777777" w:rsidR="006B45C0" w:rsidRPr="00414DF9" w:rsidRDefault="006B45C0" w:rsidP="00291632">
            <w:pPr>
              <w:pStyle w:val="TAL"/>
              <w:jc w:val="center"/>
              <w:rPr>
                <w:bCs/>
                <w:iCs/>
              </w:rPr>
            </w:pPr>
            <w:r w:rsidRPr="00414DF9">
              <w:rPr>
                <w:bCs/>
                <w:iCs/>
              </w:rPr>
              <w:t>N/A</w:t>
            </w:r>
          </w:p>
        </w:tc>
        <w:tc>
          <w:tcPr>
            <w:tcW w:w="728" w:type="dxa"/>
          </w:tcPr>
          <w:p w14:paraId="4C9AC577" w14:textId="77777777" w:rsidR="006B45C0" w:rsidRPr="00414DF9" w:rsidRDefault="006B45C0" w:rsidP="00291632">
            <w:pPr>
              <w:pStyle w:val="TAL"/>
              <w:jc w:val="center"/>
              <w:rPr>
                <w:bCs/>
                <w:iCs/>
              </w:rPr>
            </w:pPr>
            <w:r w:rsidRPr="00414DF9">
              <w:rPr>
                <w:bCs/>
                <w:iCs/>
              </w:rPr>
              <w:t>N/A</w:t>
            </w:r>
          </w:p>
        </w:tc>
      </w:tr>
      <w:tr w:rsidR="006B45C0" w:rsidRPr="00414DF9" w14:paraId="2F3286CD" w14:textId="77777777" w:rsidTr="00291632">
        <w:trPr>
          <w:cantSplit/>
          <w:tblHeader/>
        </w:trPr>
        <w:tc>
          <w:tcPr>
            <w:tcW w:w="6917" w:type="dxa"/>
          </w:tcPr>
          <w:p w14:paraId="65B4D4C3" w14:textId="77777777" w:rsidR="006B45C0" w:rsidRPr="00414DF9" w:rsidRDefault="006B45C0" w:rsidP="00291632">
            <w:pPr>
              <w:pStyle w:val="TAL"/>
              <w:rPr>
                <w:rFonts w:eastAsia="MS PGothic" w:cs="Arial"/>
                <w:b/>
                <w:bCs/>
                <w:i/>
                <w:iCs/>
                <w:szCs w:val="18"/>
              </w:rPr>
            </w:pPr>
            <w:r w:rsidRPr="00414DF9">
              <w:rPr>
                <w:rFonts w:cs="Arial"/>
                <w:b/>
                <w:bCs/>
                <w:i/>
                <w:iCs/>
                <w:szCs w:val="18"/>
              </w:rPr>
              <w:t>condHandoverTwoTriggerEvents-r16</w:t>
            </w:r>
          </w:p>
          <w:p w14:paraId="65533300" w14:textId="77777777" w:rsidR="006B45C0" w:rsidRPr="00414DF9" w:rsidRDefault="006B45C0" w:rsidP="00291632">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3D871FF"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619A2C29"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29D09A4" w14:textId="77777777" w:rsidR="006B45C0" w:rsidRPr="00414DF9" w:rsidRDefault="006B45C0" w:rsidP="00291632">
            <w:pPr>
              <w:pStyle w:val="TAL"/>
              <w:jc w:val="center"/>
              <w:rPr>
                <w:bCs/>
                <w:iCs/>
              </w:rPr>
            </w:pPr>
            <w:r w:rsidRPr="00414DF9">
              <w:rPr>
                <w:bCs/>
                <w:iCs/>
              </w:rPr>
              <w:t>N/A</w:t>
            </w:r>
          </w:p>
        </w:tc>
        <w:tc>
          <w:tcPr>
            <w:tcW w:w="728" w:type="dxa"/>
          </w:tcPr>
          <w:p w14:paraId="0D87D63C" w14:textId="77777777" w:rsidR="006B45C0" w:rsidRPr="00414DF9" w:rsidRDefault="006B45C0" w:rsidP="00291632">
            <w:pPr>
              <w:pStyle w:val="TAL"/>
              <w:jc w:val="center"/>
              <w:rPr>
                <w:bCs/>
                <w:iCs/>
              </w:rPr>
            </w:pPr>
            <w:r w:rsidRPr="00414DF9">
              <w:rPr>
                <w:bCs/>
                <w:iCs/>
              </w:rPr>
              <w:t>N/A</w:t>
            </w:r>
          </w:p>
        </w:tc>
      </w:tr>
      <w:tr w:rsidR="006B45C0" w:rsidRPr="00414DF9" w14:paraId="79EB0722" w14:textId="77777777" w:rsidTr="00291632">
        <w:trPr>
          <w:cantSplit/>
          <w:tblHeader/>
        </w:trPr>
        <w:tc>
          <w:tcPr>
            <w:tcW w:w="6917" w:type="dxa"/>
          </w:tcPr>
          <w:p w14:paraId="406A397E" w14:textId="77777777" w:rsidR="006B45C0" w:rsidRPr="00414DF9" w:rsidRDefault="006B45C0" w:rsidP="00291632">
            <w:pPr>
              <w:pStyle w:val="TAL"/>
              <w:rPr>
                <w:rFonts w:cs="Arial"/>
                <w:b/>
                <w:bCs/>
                <w:i/>
                <w:iCs/>
                <w:szCs w:val="18"/>
              </w:rPr>
            </w:pPr>
            <w:bookmarkStart w:id="21" w:name="_Hlk160460287"/>
            <w:r w:rsidRPr="00414DF9">
              <w:rPr>
                <w:rFonts w:cs="Arial"/>
                <w:b/>
                <w:bCs/>
                <w:i/>
                <w:iCs/>
                <w:szCs w:val="18"/>
              </w:rPr>
              <w:t>condHandoverWithCandSCG-change-r18</w:t>
            </w:r>
            <w:bookmarkEnd w:id="21"/>
          </w:p>
          <w:p w14:paraId="462C7A81" w14:textId="77777777" w:rsidR="006B45C0" w:rsidRPr="00414DF9" w:rsidRDefault="006B45C0" w:rsidP="00291632">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336477A3" w14:textId="77777777" w:rsidR="006B45C0" w:rsidRPr="00414DF9" w:rsidRDefault="006B45C0" w:rsidP="00291632">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304E7AB6" w14:textId="77777777" w:rsidR="006B45C0" w:rsidRPr="00414DF9" w:rsidRDefault="006B45C0" w:rsidP="00291632">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DC6716E" w14:textId="77777777" w:rsidR="006B45C0" w:rsidRPr="00414DF9" w:rsidRDefault="006B45C0" w:rsidP="00291632">
            <w:pPr>
              <w:pStyle w:val="TAL"/>
              <w:jc w:val="center"/>
              <w:rPr>
                <w:rFonts w:eastAsia="MS Mincho" w:cs="Arial"/>
                <w:bCs/>
                <w:iCs/>
                <w:szCs w:val="18"/>
              </w:rPr>
            </w:pPr>
            <w:r w:rsidRPr="00414DF9">
              <w:rPr>
                <w:rFonts w:eastAsia="MS Mincho" w:cs="Arial"/>
                <w:bCs/>
                <w:iCs/>
                <w:szCs w:val="18"/>
              </w:rPr>
              <w:t>Band</w:t>
            </w:r>
          </w:p>
        </w:tc>
        <w:tc>
          <w:tcPr>
            <w:tcW w:w="567" w:type="dxa"/>
          </w:tcPr>
          <w:p w14:paraId="50FA7695" w14:textId="77777777" w:rsidR="006B45C0" w:rsidRPr="00414DF9" w:rsidRDefault="006B45C0" w:rsidP="00291632">
            <w:pPr>
              <w:pStyle w:val="TAL"/>
              <w:jc w:val="center"/>
              <w:rPr>
                <w:rFonts w:eastAsia="MS Mincho" w:cs="Arial"/>
                <w:bCs/>
                <w:iCs/>
                <w:szCs w:val="18"/>
              </w:rPr>
            </w:pPr>
            <w:r w:rsidRPr="00414DF9">
              <w:rPr>
                <w:rFonts w:cs="Arial"/>
                <w:szCs w:val="18"/>
              </w:rPr>
              <w:t>No</w:t>
            </w:r>
          </w:p>
        </w:tc>
        <w:tc>
          <w:tcPr>
            <w:tcW w:w="709" w:type="dxa"/>
          </w:tcPr>
          <w:p w14:paraId="33A40201" w14:textId="77777777" w:rsidR="006B45C0" w:rsidRPr="00414DF9" w:rsidRDefault="006B45C0" w:rsidP="00291632">
            <w:pPr>
              <w:pStyle w:val="TAL"/>
              <w:jc w:val="center"/>
              <w:rPr>
                <w:bCs/>
                <w:iCs/>
              </w:rPr>
            </w:pPr>
            <w:r w:rsidRPr="00414DF9">
              <w:rPr>
                <w:rFonts w:cs="Arial"/>
                <w:szCs w:val="18"/>
              </w:rPr>
              <w:t>N/A</w:t>
            </w:r>
          </w:p>
        </w:tc>
        <w:tc>
          <w:tcPr>
            <w:tcW w:w="728" w:type="dxa"/>
          </w:tcPr>
          <w:p w14:paraId="35EDABF8" w14:textId="77777777" w:rsidR="006B45C0" w:rsidRPr="00414DF9" w:rsidRDefault="006B45C0" w:rsidP="00291632">
            <w:pPr>
              <w:pStyle w:val="TAL"/>
              <w:jc w:val="center"/>
              <w:rPr>
                <w:bCs/>
                <w:iCs/>
              </w:rPr>
            </w:pPr>
            <w:r w:rsidRPr="00414DF9">
              <w:rPr>
                <w:szCs w:val="18"/>
              </w:rPr>
              <w:t>N/A</w:t>
            </w:r>
          </w:p>
        </w:tc>
      </w:tr>
      <w:tr w:rsidR="006B45C0" w:rsidRPr="00414DF9" w14:paraId="29307486" w14:textId="77777777" w:rsidTr="00291632">
        <w:trPr>
          <w:cantSplit/>
          <w:tblHeader/>
        </w:trPr>
        <w:tc>
          <w:tcPr>
            <w:tcW w:w="6917" w:type="dxa"/>
          </w:tcPr>
          <w:p w14:paraId="487D8C7A" w14:textId="77777777" w:rsidR="006B45C0" w:rsidRPr="00414DF9" w:rsidRDefault="006B45C0" w:rsidP="00291632">
            <w:pPr>
              <w:pStyle w:val="TAL"/>
              <w:rPr>
                <w:rFonts w:cs="Arial"/>
                <w:b/>
                <w:bCs/>
                <w:i/>
                <w:iCs/>
                <w:szCs w:val="18"/>
              </w:rPr>
            </w:pPr>
            <w:r w:rsidRPr="00414DF9">
              <w:rPr>
                <w:rFonts w:cs="Arial"/>
                <w:b/>
                <w:bCs/>
                <w:i/>
                <w:iCs/>
                <w:szCs w:val="18"/>
              </w:rPr>
              <w:t>condPSCellChange-r16</w:t>
            </w:r>
          </w:p>
          <w:p w14:paraId="1382F82B" w14:textId="77777777" w:rsidR="006B45C0" w:rsidRPr="00414DF9" w:rsidRDefault="006B45C0" w:rsidP="00291632">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27746EA"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4E848D0"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E3E2A2D" w14:textId="77777777" w:rsidR="006B45C0" w:rsidRPr="00414DF9" w:rsidRDefault="006B45C0" w:rsidP="00291632">
            <w:pPr>
              <w:pStyle w:val="TAL"/>
              <w:jc w:val="center"/>
              <w:rPr>
                <w:bCs/>
                <w:iCs/>
              </w:rPr>
            </w:pPr>
            <w:r w:rsidRPr="00414DF9">
              <w:rPr>
                <w:bCs/>
                <w:iCs/>
              </w:rPr>
              <w:t>N/A</w:t>
            </w:r>
          </w:p>
        </w:tc>
        <w:tc>
          <w:tcPr>
            <w:tcW w:w="728" w:type="dxa"/>
          </w:tcPr>
          <w:p w14:paraId="61E4FFA6" w14:textId="77777777" w:rsidR="006B45C0" w:rsidRPr="00414DF9" w:rsidRDefault="006B45C0" w:rsidP="00291632">
            <w:pPr>
              <w:pStyle w:val="TAL"/>
              <w:jc w:val="center"/>
              <w:rPr>
                <w:bCs/>
                <w:iCs/>
              </w:rPr>
            </w:pPr>
            <w:r w:rsidRPr="00414DF9">
              <w:rPr>
                <w:bCs/>
                <w:iCs/>
              </w:rPr>
              <w:t>N/A</w:t>
            </w:r>
          </w:p>
        </w:tc>
      </w:tr>
      <w:tr w:rsidR="006B45C0" w:rsidRPr="00414DF9" w14:paraId="108A464A" w14:textId="77777777" w:rsidTr="00291632">
        <w:trPr>
          <w:cantSplit/>
          <w:tblHeader/>
        </w:trPr>
        <w:tc>
          <w:tcPr>
            <w:tcW w:w="6917" w:type="dxa"/>
          </w:tcPr>
          <w:p w14:paraId="42F2FDC4" w14:textId="77777777" w:rsidR="006B45C0" w:rsidRPr="00414DF9" w:rsidRDefault="006B45C0" w:rsidP="00291632">
            <w:pPr>
              <w:pStyle w:val="TAL"/>
              <w:rPr>
                <w:rFonts w:eastAsia="MS PGothic" w:cs="Arial"/>
                <w:b/>
                <w:bCs/>
                <w:i/>
                <w:iCs/>
                <w:szCs w:val="18"/>
              </w:rPr>
            </w:pPr>
            <w:r w:rsidRPr="00414DF9">
              <w:rPr>
                <w:rFonts w:cs="Arial"/>
                <w:b/>
                <w:bCs/>
                <w:i/>
                <w:iCs/>
                <w:szCs w:val="18"/>
              </w:rPr>
              <w:t>condPSCellChangeTwoTriggerEvents-r16</w:t>
            </w:r>
          </w:p>
          <w:p w14:paraId="7EFE0DCF" w14:textId="77777777" w:rsidR="006B45C0" w:rsidRPr="00414DF9" w:rsidRDefault="006B45C0" w:rsidP="00291632">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364B49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970B807"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450E724" w14:textId="77777777" w:rsidR="006B45C0" w:rsidRPr="00414DF9" w:rsidRDefault="006B45C0" w:rsidP="00291632">
            <w:pPr>
              <w:pStyle w:val="TAL"/>
              <w:jc w:val="center"/>
              <w:rPr>
                <w:bCs/>
                <w:iCs/>
              </w:rPr>
            </w:pPr>
            <w:r w:rsidRPr="00414DF9">
              <w:rPr>
                <w:bCs/>
                <w:iCs/>
              </w:rPr>
              <w:t>N/A</w:t>
            </w:r>
          </w:p>
        </w:tc>
        <w:tc>
          <w:tcPr>
            <w:tcW w:w="728" w:type="dxa"/>
          </w:tcPr>
          <w:p w14:paraId="5EC040FE" w14:textId="77777777" w:rsidR="006B45C0" w:rsidRPr="00414DF9" w:rsidRDefault="006B45C0" w:rsidP="00291632">
            <w:pPr>
              <w:pStyle w:val="TAL"/>
              <w:jc w:val="center"/>
              <w:rPr>
                <w:bCs/>
                <w:iCs/>
              </w:rPr>
            </w:pPr>
            <w:r w:rsidRPr="00414DF9">
              <w:rPr>
                <w:bCs/>
                <w:iCs/>
              </w:rPr>
              <w:t>N/A</w:t>
            </w:r>
          </w:p>
        </w:tc>
      </w:tr>
      <w:tr w:rsidR="006B45C0" w:rsidRPr="00414DF9" w14:paraId="444879E3" w14:textId="77777777" w:rsidTr="00291632">
        <w:trPr>
          <w:cantSplit/>
          <w:tblHeader/>
        </w:trPr>
        <w:tc>
          <w:tcPr>
            <w:tcW w:w="6917" w:type="dxa"/>
          </w:tcPr>
          <w:p w14:paraId="23B73B95" w14:textId="77777777" w:rsidR="006B45C0" w:rsidRPr="00414DF9" w:rsidRDefault="006B45C0" w:rsidP="00291632">
            <w:pPr>
              <w:pStyle w:val="TAL"/>
              <w:rPr>
                <w:rFonts w:cs="Arial"/>
                <w:b/>
                <w:bCs/>
                <w:i/>
                <w:iCs/>
                <w:szCs w:val="18"/>
              </w:rPr>
            </w:pPr>
            <w:r w:rsidRPr="00414DF9">
              <w:rPr>
                <w:rFonts w:cs="Arial"/>
                <w:b/>
                <w:bCs/>
                <w:i/>
                <w:iCs/>
                <w:szCs w:val="18"/>
              </w:rPr>
              <w:t>configuredUL-GrantType1-v1650</w:t>
            </w:r>
          </w:p>
          <w:p w14:paraId="47758D88" w14:textId="77777777" w:rsidR="006B45C0" w:rsidRPr="00414DF9" w:rsidRDefault="006B45C0" w:rsidP="00291632">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03C38269" w14:textId="77777777" w:rsidR="006B45C0" w:rsidRPr="00414DF9" w:rsidRDefault="006B45C0" w:rsidP="00291632">
            <w:pPr>
              <w:pStyle w:val="TAL"/>
              <w:rPr>
                <w:rFonts w:cs="Arial"/>
                <w:szCs w:val="18"/>
              </w:rPr>
            </w:pPr>
          </w:p>
          <w:p w14:paraId="7E6EAE1D" w14:textId="77777777" w:rsidR="006B45C0" w:rsidRPr="00414DF9" w:rsidRDefault="006B45C0" w:rsidP="00291632">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771A82AC"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4F13EF4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AD04FB0" w14:textId="77777777" w:rsidR="006B45C0" w:rsidRPr="00414DF9" w:rsidRDefault="006B45C0" w:rsidP="00291632">
            <w:pPr>
              <w:pStyle w:val="TAL"/>
              <w:jc w:val="center"/>
              <w:rPr>
                <w:bCs/>
                <w:iCs/>
              </w:rPr>
            </w:pPr>
            <w:r w:rsidRPr="00414DF9">
              <w:t>N/A</w:t>
            </w:r>
          </w:p>
        </w:tc>
        <w:tc>
          <w:tcPr>
            <w:tcW w:w="728" w:type="dxa"/>
          </w:tcPr>
          <w:p w14:paraId="348DF04D" w14:textId="77777777" w:rsidR="006B45C0" w:rsidRPr="00414DF9" w:rsidRDefault="006B45C0" w:rsidP="00291632">
            <w:pPr>
              <w:pStyle w:val="TAL"/>
              <w:jc w:val="center"/>
              <w:rPr>
                <w:bCs/>
                <w:iCs/>
              </w:rPr>
            </w:pPr>
            <w:r w:rsidRPr="00414DF9">
              <w:t>N/A</w:t>
            </w:r>
          </w:p>
        </w:tc>
      </w:tr>
      <w:tr w:rsidR="006B45C0" w:rsidRPr="00414DF9" w14:paraId="361CD9FA" w14:textId="77777777" w:rsidTr="00291632">
        <w:trPr>
          <w:cantSplit/>
          <w:tblHeader/>
        </w:trPr>
        <w:tc>
          <w:tcPr>
            <w:tcW w:w="6917" w:type="dxa"/>
          </w:tcPr>
          <w:p w14:paraId="2B78D0FC" w14:textId="77777777" w:rsidR="006B45C0" w:rsidRPr="00414DF9" w:rsidRDefault="006B45C0" w:rsidP="00291632">
            <w:pPr>
              <w:pStyle w:val="TAL"/>
              <w:rPr>
                <w:rFonts w:cs="Arial"/>
                <w:b/>
                <w:bCs/>
                <w:i/>
                <w:iCs/>
                <w:szCs w:val="18"/>
              </w:rPr>
            </w:pPr>
            <w:r w:rsidRPr="00414DF9">
              <w:rPr>
                <w:rFonts w:cs="Arial"/>
                <w:b/>
                <w:bCs/>
                <w:i/>
                <w:iCs/>
                <w:szCs w:val="18"/>
              </w:rPr>
              <w:lastRenderedPageBreak/>
              <w:t>configuredUL-GrantType2-v1650</w:t>
            </w:r>
          </w:p>
          <w:p w14:paraId="54F60D04" w14:textId="77777777" w:rsidR="006B45C0" w:rsidRPr="00414DF9" w:rsidRDefault="006B45C0" w:rsidP="00291632">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7E5E3881" w14:textId="77777777" w:rsidR="006B45C0" w:rsidRPr="00414DF9" w:rsidRDefault="006B45C0" w:rsidP="00291632">
            <w:pPr>
              <w:pStyle w:val="TAL"/>
              <w:rPr>
                <w:rFonts w:cs="Arial"/>
                <w:szCs w:val="18"/>
              </w:rPr>
            </w:pPr>
          </w:p>
          <w:p w14:paraId="7FAA95D6" w14:textId="77777777" w:rsidR="006B45C0" w:rsidRPr="00414DF9" w:rsidRDefault="006B45C0" w:rsidP="00291632">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4E431F03"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0009A211"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0C9B0FD7" w14:textId="77777777" w:rsidR="006B45C0" w:rsidRPr="00414DF9" w:rsidRDefault="006B45C0" w:rsidP="00291632">
            <w:pPr>
              <w:pStyle w:val="TAL"/>
              <w:jc w:val="center"/>
              <w:rPr>
                <w:bCs/>
                <w:iCs/>
              </w:rPr>
            </w:pPr>
            <w:r w:rsidRPr="00414DF9">
              <w:t>N/A</w:t>
            </w:r>
          </w:p>
        </w:tc>
        <w:tc>
          <w:tcPr>
            <w:tcW w:w="728" w:type="dxa"/>
          </w:tcPr>
          <w:p w14:paraId="33BB5E49" w14:textId="77777777" w:rsidR="006B45C0" w:rsidRPr="00414DF9" w:rsidRDefault="006B45C0" w:rsidP="00291632">
            <w:pPr>
              <w:pStyle w:val="TAL"/>
              <w:jc w:val="center"/>
              <w:rPr>
                <w:bCs/>
                <w:iCs/>
              </w:rPr>
            </w:pPr>
            <w:r w:rsidRPr="00414DF9">
              <w:t>N/A</w:t>
            </w:r>
          </w:p>
        </w:tc>
      </w:tr>
      <w:tr w:rsidR="006B45C0" w:rsidRPr="00414DF9" w14:paraId="4B2C0C36" w14:textId="77777777" w:rsidTr="00291632">
        <w:trPr>
          <w:cantSplit/>
          <w:tblHeader/>
        </w:trPr>
        <w:tc>
          <w:tcPr>
            <w:tcW w:w="6917" w:type="dxa"/>
          </w:tcPr>
          <w:p w14:paraId="0BE309B7" w14:textId="77777777" w:rsidR="006B45C0" w:rsidRPr="00414DF9" w:rsidRDefault="006B45C0" w:rsidP="00291632">
            <w:pPr>
              <w:pStyle w:val="TAL"/>
              <w:rPr>
                <w:b/>
                <w:bCs/>
                <w:i/>
                <w:iCs/>
              </w:rPr>
            </w:pPr>
            <w:r w:rsidRPr="00414DF9">
              <w:rPr>
                <w:b/>
                <w:bCs/>
                <w:i/>
                <w:iCs/>
              </w:rPr>
              <w:t>cqi-4-BitsSubbandNTN-SharedSpectrumChAccess-r17</w:t>
            </w:r>
          </w:p>
          <w:p w14:paraId="1FF8664F" w14:textId="77777777" w:rsidR="006B45C0" w:rsidRPr="00414DF9" w:rsidRDefault="006B45C0" w:rsidP="00291632">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17799A5A" w14:textId="77777777" w:rsidR="006B45C0" w:rsidRPr="00414DF9" w:rsidRDefault="006B45C0" w:rsidP="00291632">
            <w:pPr>
              <w:pStyle w:val="TAL"/>
              <w:jc w:val="center"/>
            </w:pPr>
            <w:r w:rsidRPr="00414DF9">
              <w:rPr>
                <w:bCs/>
                <w:iCs/>
              </w:rPr>
              <w:t>Band</w:t>
            </w:r>
          </w:p>
        </w:tc>
        <w:tc>
          <w:tcPr>
            <w:tcW w:w="567" w:type="dxa"/>
          </w:tcPr>
          <w:p w14:paraId="2F232445" w14:textId="77777777" w:rsidR="006B45C0" w:rsidRPr="00414DF9" w:rsidRDefault="006B45C0" w:rsidP="00291632">
            <w:pPr>
              <w:pStyle w:val="TAL"/>
              <w:jc w:val="center"/>
            </w:pPr>
            <w:r w:rsidRPr="00414DF9">
              <w:rPr>
                <w:bCs/>
                <w:iCs/>
              </w:rPr>
              <w:t>No</w:t>
            </w:r>
          </w:p>
        </w:tc>
        <w:tc>
          <w:tcPr>
            <w:tcW w:w="709" w:type="dxa"/>
          </w:tcPr>
          <w:p w14:paraId="72334008" w14:textId="77777777" w:rsidR="006B45C0" w:rsidRPr="00414DF9" w:rsidRDefault="006B45C0" w:rsidP="00291632">
            <w:pPr>
              <w:pStyle w:val="TAL"/>
              <w:jc w:val="center"/>
            </w:pPr>
            <w:r w:rsidRPr="00414DF9">
              <w:rPr>
                <w:bCs/>
                <w:iCs/>
              </w:rPr>
              <w:t>N/A</w:t>
            </w:r>
          </w:p>
        </w:tc>
        <w:tc>
          <w:tcPr>
            <w:tcW w:w="728" w:type="dxa"/>
          </w:tcPr>
          <w:p w14:paraId="332C725C" w14:textId="77777777" w:rsidR="006B45C0" w:rsidRPr="00414DF9" w:rsidRDefault="006B45C0" w:rsidP="00291632">
            <w:pPr>
              <w:pStyle w:val="TAL"/>
              <w:jc w:val="center"/>
            </w:pPr>
            <w:r w:rsidRPr="00414DF9">
              <w:t>N/A</w:t>
            </w:r>
          </w:p>
        </w:tc>
      </w:tr>
      <w:tr w:rsidR="006B45C0" w:rsidRPr="00414DF9" w14:paraId="64ED3337" w14:textId="77777777" w:rsidTr="00291632">
        <w:trPr>
          <w:cantSplit/>
          <w:tblHeader/>
        </w:trPr>
        <w:tc>
          <w:tcPr>
            <w:tcW w:w="6917" w:type="dxa"/>
          </w:tcPr>
          <w:p w14:paraId="73DD56D2" w14:textId="77777777" w:rsidR="006B45C0" w:rsidRPr="00414DF9" w:rsidRDefault="006B45C0" w:rsidP="00291632">
            <w:pPr>
              <w:pStyle w:val="TAL"/>
              <w:rPr>
                <w:b/>
                <w:i/>
              </w:rPr>
            </w:pPr>
            <w:r w:rsidRPr="00414DF9">
              <w:rPr>
                <w:b/>
                <w:i/>
              </w:rPr>
              <w:t>crossCarrierScheduling-SameSCS</w:t>
            </w:r>
          </w:p>
          <w:p w14:paraId="0D58A303" w14:textId="77777777" w:rsidR="006B45C0" w:rsidRPr="00414DF9" w:rsidRDefault="006B45C0" w:rsidP="00291632">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1C727326" w14:textId="77777777" w:rsidR="006B45C0" w:rsidRPr="00414DF9" w:rsidRDefault="006B45C0" w:rsidP="00291632">
            <w:pPr>
              <w:pStyle w:val="TAL"/>
              <w:jc w:val="center"/>
              <w:rPr>
                <w:rFonts w:cs="Arial"/>
                <w:szCs w:val="18"/>
              </w:rPr>
            </w:pPr>
            <w:r w:rsidRPr="00414DF9">
              <w:t>Band</w:t>
            </w:r>
          </w:p>
        </w:tc>
        <w:tc>
          <w:tcPr>
            <w:tcW w:w="567" w:type="dxa"/>
          </w:tcPr>
          <w:p w14:paraId="6DB83019" w14:textId="77777777" w:rsidR="006B45C0" w:rsidRPr="00414DF9" w:rsidRDefault="006B45C0" w:rsidP="00291632">
            <w:pPr>
              <w:pStyle w:val="TAL"/>
              <w:jc w:val="center"/>
              <w:rPr>
                <w:rFonts w:cs="Arial"/>
                <w:szCs w:val="18"/>
              </w:rPr>
            </w:pPr>
            <w:r w:rsidRPr="00414DF9">
              <w:t>No</w:t>
            </w:r>
          </w:p>
        </w:tc>
        <w:tc>
          <w:tcPr>
            <w:tcW w:w="709" w:type="dxa"/>
          </w:tcPr>
          <w:p w14:paraId="4E1A313B" w14:textId="77777777" w:rsidR="006B45C0" w:rsidRPr="00414DF9" w:rsidRDefault="006B45C0" w:rsidP="00291632">
            <w:pPr>
              <w:pStyle w:val="TAL"/>
              <w:jc w:val="center"/>
              <w:rPr>
                <w:rFonts w:cs="Arial"/>
                <w:szCs w:val="18"/>
              </w:rPr>
            </w:pPr>
            <w:r w:rsidRPr="00414DF9">
              <w:rPr>
                <w:bCs/>
                <w:iCs/>
              </w:rPr>
              <w:t>N/A</w:t>
            </w:r>
          </w:p>
        </w:tc>
        <w:tc>
          <w:tcPr>
            <w:tcW w:w="728" w:type="dxa"/>
          </w:tcPr>
          <w:p w14:paraId="5DDF91E7" w14:textId="77777777" w:rsidR="006B45C0" w:rsidRPr="00414DF9" w:rsidRDefault="006B45C0" w:rsidP="00291632">
            <w:pPr>
              <w:pStyle w:val="TAL"/>
              <w:jc w:val="center"/>
            </w:pPr>
            <w:r w:rsidRPr="00414DF9">
              <w:rPr>
                <w:bCs/>
                <w:iCs/>
              </w:rPr>
              <w:t>N/A</w:t>
            </w:r>
          </w:p>
        </w:tc>
      </w:tr>
      <w:tr w:rsidR="006B45C0" w:rsidRPr="00414DF9" w14:paraId="532BD678" w14:textId="77777777" w:rsidTr="00291632">
        <w:trPr>
          <w:cantSplit/>
          <w:tblHeader/>
        </w:trPr>
        <w:tc>
          <w:tcPr>
            <w:tcW w:w="6917" w:type="dxa"/>
          </w:tcPr>
          <w:p w14:paraId="7AD2BF2F" w14:textId="77777777" w:rsidR="006B45C0" w:rsidRPr="00414DF9" w:rsidRDefault="006B45C0" w:rsidP="00291632">
            <w:pPr>
              <w:pStyle w:val="TAL"/>
              <w:rPr>
                <w:b/>
                <w:i/>
              </w:rPr>
            </w:pPr>
            <w:r w:rsidRPr="00414DF9">
              <w:rPr>
                <w:b/>
                <w:i/>
              </w:rPr>
              <w:t>csi-ReportFramework</w:t>
            </w:r>
          </w:p>
          <w:p w14:paraId="01FD7819" w14:textId="77777777" w:rsidR="006B45C0" w:rsidRPr="00414DF9" w:rsidRDefault="006B45C0" w:rsidP="00291632">
            <w:pPr>
              <w:pStyle w:val="TAL"/>
              <w:rPr>
                <w:rFonts w:cs="Arial"/>
              </w:rPr>
            </w:pPr>
            <w:r w:rsidRPr="00414DF9">
              <w:rPr>
                <w:rFonts w:cs="Arial"/>
              </w:rPr>
              <w:t>Indicates whether the UE supports CSI report framework. This capability signalling comprises the following parameters:</w:t>
            </w:r>
          </w:p>
          <w:p w14:paraId="73F4FAA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18417D0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2366D06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3A56159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1386828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2A4AD5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13F43D1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1BD977A0" w14:textId="77777777" w:rsidR="006B45C0" w:rsidRPr="00414DF9" w:rsidRDefault="006B45C0" w:rsidP="00291632">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CEF2CC" w14:textId="77777777" w:rsidR="006B45C0" w:rsidRPr="00414DF9" w:rsidRDefault="006B45C0" w:rsidP="00291632">
            <w:pPr>
              <w:pStyle w:val="TAL"/>
            </w:pPr>
            <w:r w:rsidRPr="00414DF9">
              <w:t xml:space="preserve">The UE is mandated to report </w:t>
            </w:r>
            <w:r w:rsidRPr="00414DF9">
              <w:rPr>
                <w:i/>
                <w:iCs/>
              </w:rPr>
              <w:t>csi-ReportFramework</w:t>
            </w:r>
            <w:r w:rsidRPr="00414DF9">
              <w:t>.</w:t>
            </w:r>
          </w:p>
          <w:p w14:paraId="1E451C08" w14:textId="77777777" w:rsidR="006B45C0" w:rsidRPr="00414DF9" w:rsidRDefault="006B45C0" w:rsidP="00291632">
            <w:pPr>
              <w:pStyle w:val="TAL"/>
            </w:pPr>
          </w:p>
        </w:tc>
        <w:tc>
          <w:tcPr>
            <w:tcW w:w="709" w:type="dxa"/>
          </w:tcPr>
          <w:p w14:paraId="5C5120EB" w14:textId="77777777" w:rsidR="006B45C0" w:rsidRPr="00414DF9" w:rsidRDefault="006B45C0" w:rsidP="00291632">
            <w:pPr>
              <w:pStyle w:val="TAL"/>
              <w:jc w:val="center"/>
            </w:pPr>
            <w:r w:rsidRPr="00414DF9">
              <w:rPr>
                <w:rFonts w:cs="Arial"/>
                <w:szCs w:val="18"/>
              </w:rPr>
              <w:t>Band</w:t>
            </w:r>
          </w:p>
        </w:tc>
        <w:tc>
          <w:tcPr>
            <w:tcW w:w="567" w:type="dxa"/>
          </w:tcPr>
          <w:p w14:paraId="2F68BDB0" w14:textId="77777777" w:rsidR="006B45C0" w:rsidRPr="00414DF9" w:rsidRDefault="006B45C0" w:rsidP="00291632">
            <w:pPr>
              <w:pStyle w:val="TAL"/>
              <w:jc w:val="center"/>
            </w:pPr>
            <w:r w:rsidRPr="00414DF9">
              <w:rPr>
                <w:rFonts w:cs="Arial"/>
                <w:szCs w:val="18"/>
              </w:rPr>
              <w:t>Yes</w:t>
            </w:r>
          </w:p>
        </w:tc>
        <w:tc>
          <w:tcPr>
            <w:tcW w:w="709" w:type="dxa"/>
          </w:tcPr>
          <w:p w14:paraId="6041D0B8" w14:textId="77777777" w:rsidR="006B45C0" w:rsidRPr="00414DF9" w:rsidRDefault="006B45C0" w:rsidP="00291632">
            <w:pPr>
              <w:pStyle w:val="TAL"/>
              <w:jc w:val="center"/>
            </w:pPr>
            <w:r w:rsidRPr="00414DF9">
              <w:rPr>
                <w:bCs/>
                <w:iCs/>
              </w:rPr>
              <w:t>N/A</w:t>
            </w:r>
          </w:p>
        </w:tc>
        <w:tc>
          <w:tcPr>
            <w:tcW w:w="728" w:type="dxa"/>
          </w:tcPr>
          <w:p w14:paraId="57F0FD22" w14:textId="77777777" w:rsidR="006B45C0" w:rsidRPr="00414DF9" w:rsidRDefault="006B45C0" w:rsidP="00291632">
            <w:pPr>
              <w:pStyle w:val="TAL"/>
              <w:jc w:val="center"/>
            </w:pPr>
            <w:r w:rsidRPr="00414DF9">
              <w:rPr>
                <w:bCs/>
                <w:iCs/>
              </w:rPr>
              <w:t>N/A</w:t>
            </w:r>
          </w:p>
        </w:tc>
      </w:tr>
      <w:tr w:rsidR="006B45C0" w:rsidRPr="00414DF9" w14:paraId="61BD68FA" w14:textId="77777777" w:rsidTr="00291632">
        <w:trPr>
          <w:cantSplit/>
          <w:tblHeader/>
        </w:trPr>
        <w:tc>
          <w:tcPr>
            <w:tcW w:w="6917" w:type="dxa"/>
          </w:tcPr>
          <w:p w14:paraId="53CFA09F" w14:textId="77777777" w:rsidR="006B45C0" w:rsidRPr="00414DF9" w:rsidRDefault="006B45C0" w:rsidP="00291632">
            <w:pPr>
              <w:pStyle w:val="TAL"/>
              <w:rPr>
                <w:b/>
                <w:i/>
              </w:rPr>
            </w:pPr>
            <w:r w:rsidRPr="00414DF9">
              <w:rPr>
                <w:b/>
                <w:i/>
              </w:rPr>
              <w:t>csi-ReportFrameworkExt-r16</w:t>
            </w:r>
          </w:p>
          <w:p w14:paraId="5F51C43C" w14:textId="77777777" w:rsidR="006B45C0" w:rsidRPr="00414DF9" w:rsidRDefault="006B45C0" w:rsidP="00291632">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5EE20EC8" w14:textId="77777777" w:rsidR="006B45C0" w:rsidRPr="00414DF9" w:rsidRDefault="006B45C0" w:rsidP="00291632">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215DF87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D116643"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0F8CF64E" w14:textId="77777777" w:rsidR="006B45C0" w:rsidRPr="00414DF9" w:rsidRDefault="006B45C0" w:rsidP="00291632">
            <w:pPr>
              <w:pStyle w:val="TAL"/>
              <w:jc w:val="center"/>
              <w:rPr>
                <w:bCs/>
                <w:iCs/>
              </w:rPr>
            </w:pPr>
            <w:r w:rsidRPr="00414DF9">
              <w:rPr>
                <w:bCs/>
                <w:iCs/>
              </w:rPr>
              <w:t>N/A</w:t>
            </w:r>
          </w:p>
        </w:tc>
        <w:tc>
          <w:tcPr>
            <w:tcW w:w="728" w:type="dxa"/>
          </w:tcPr>
          <w:p w14:paraId="2DD1B945" w14:textId="77777777" w:rsidR="006B45C0" w:rsidRPr="00414DF9" w:rsidRDefault="006B45C0" w:rsidP="00291632">
            <w:pPr>
              <w:pStyle w:val="TAL"/>
              <w:jc w:val="center"/>
              <w:rPr>
                <w:bCs/>
                <w:iCs/>
              </w:rPr>
            </w:pPr>
            <w:r w:rsidRPr="00414DF9">
              <w:rPr>
                <w:bCs/>
                <w:iCs/>
              </w:rPr>
              <w:t>N/A</w:t>
            </w:r>
          </w:p>
        </w:tc>
      </w:tr>
      <w:tr w:rsidR="006B45C0" w:rsidRPr="00414DF9" w14:paraId="44717490" w14:textId="77777777" w:rsidTr="00291632">
        <w:trPr>
          <w:cantSplit/>
          <w:tblHeader/>
        </w:trPr>
        <w:tc>
          <w:tcPr>
            <w:tcW w:w="6917" w:type="dxa"/>
          </w:tcPr>
          <w:p w14:paraId="3A7121A7" w14:textId="77777777" w:rsidR="006B45C0" w:rsidRPr="00414DF9" w:rsidRDefault="006B45C0" w:rsidP="00291632">
            <w:pPr>
              <w:pStyle w:val="TAL"/>
              <w:rPr>
                <w:b/>
                <w:bCs/>
                <w:i/>
                <w:iCs/>
              </w:rPr>
            </w:pPr>
            <w:r w:rsidRPr="00414DF9">
              <w:rPr>
                <w:b/>
                <w:bCs/>
                <w:i/>
                <w:iCs/>
              </w:rPr>
              <w:lastRenderedPageBreak/>
              <w:t>csi-RS-ForTracking</w:t>
            </w:r>
          </w:p>
          <w:p w14:paraId="2124CD8D" w14:textId="77777777" w:rsidR="006B45C0" w:rsidRPr="00414DF9" w:rsidRDefault="006B45C0" w:rsidP="00291632">
            <w:pPr>
              <w:pStyle w:val="TAL"/>
              <w:rPr>
                <w:rFonts w:cs="Arial"/>
                <w:bCs/>
                <w:iCs/>
                <w:szCs w:val="18"/>
              </w:rPr>
            </w:pPr>
            <w:r w:rsidRPr="00414DF9">
              <w:rPr>
                <w:rFonts w:cs="Arial"/>
                <w:bCs/>
                <w:iCs/>
                <w:szCs w:val="18"/>
              </w:rPr>
              <w:t>Indicates support of CSI-RS for tracking (i.e. TRS). This capability signalling comprises the following parameters:</w:t>
            </w:r>
          </w:p>
          <w:p w14:paraId="1BEE517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20B7573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349A63F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21F9423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26ED348" w14:textId="77777777" w:rsidR="006B45C0" w:rsidRPr="00414DF9" w:rsidRDefault="006B45C0" w:rsidP="00291632">
            <w:pPr>
              <w:pStyle w:val="TAL"/>
            </w:pPr>
            <w:r w:rsidRPr="00414DF9">
              <w:t xml:space="preserve">The UE is mandated to report </w:t>
            </w:r>
            <w:r w:rsidRPr="00414DF9">
              <w:rPr>
                <w:i/>
                <w:iCs/>
              </w:rPr>
              <w:t>csi-RS-ForTracking</w:t>
            </w:r>
            <w:r w:rsidRPr="00414DF9">
              <w:t>.</w:t>
            </w:r>
          </w:p>
          <w:p w14:paraId="20AC690B" w14:textId="77777777" w:rsidR="006B45C0" w:rsidRPr="00414DF9" w:rsidRDefault="006B45C0" w:rsidP="00291632">
            <w:pPr>
              <w:pStyle w:val="TAL"/>
            </w:pPr>
          </w:p>
        </w:tc>
        <w:tc>
          <w:tcPr>
            <w:tcW w:w="709" w:type="dxa"/>
          </w:tcPr>
          <w:p w14:paraId="11469674" w14:textId="77777777" w:rsidR="006B45C0" w:rsidRPr="00414DF9" w:rsidRDefault="006B45C0" w:rsidP="00291632">
            <w:pPr>
              <w:pStyle w:val="TAL"/>
              <w:jc w:val="center"/>
            </w:pPr>
            <w:r w:rsidRPr="00414DF9">
              <w:rPr>
                <w:rFonts w:cs="Arial"/>
                <w:bCs/>
                <w:iCs/>
                <w:szCs w:val="18"/>
              </w:rPr>
              <w:t>Band</w:t>
            </w:r>
          </w:p>
        </w:tc>
        <w:tc>
          <w:tcPr>
            <w:tcW w:w="567" w:type="dxa"/>
          </w:tcPr>
          <w:p w14:paraId="5C06903E" w14:textId="77777777" w:rsidR="006B45C0" w:rsidRPr="00414DF9" w:rsidRDefault="006B45C0" w:rsidP="00291632">
            <w:pPr>
              <w:pStyle w:val="TAL"/>
              <w:jc w:val="center"/>
            </w:pPr>
            <w:r w:rsidRPr="00414DF9">
              <w:rPr>
                <w:rFonts w:cs="Arial"/>
                <w:bCs/>
                <w:iCs/>
                <w:szCs w:val="18"/>
              </w:rPr>
              <w:t>Yes</w:t>
            </w:r>
          </w:p>
        </w:tc>
        <w:tc>
          <w:tcPr>
            <w:tcW w:w="709" w:type="dxa"/>
          </w:tcPr>
          <w:p w14:paraId="02D88BE5" w14:textId="77777777" w:rsidR="006B45C0" w:rsidRPr="00414DF9" w:rsidRDefault="006B45C0" w:rsidP="00291632">
            <w:pPr>
              <w:pStyle w:val="TAL"/>
              <w:jc w:val="center"/>
            </w:pPr>
            <w:r w:rsidRPr="00414DF9">
              <w:rPr>
                <w:bCs/>
                <w:iCs/>
              </w:rPr>
              <w:t>N/A</w:t>
            </w:r>
          </w:p>
        </w:tc>
        <w:tc>
          <w:tcPr>
            <w:tcW w:w="728" w:type="dxa"/>
          </w:tcPr>
          <w:p w14:paraId="487B7CD9" w14:textId="77777777" w:rsidR="006B45C0" w:rsidRPr="00414DF9" w:rsidRDefault="006B45C0" w:rsidP="00291632">
            <w:pPr>
              <w:pStyle w:val="TAL"/>
              <w:jc w:val="center"/>
            </w:pPr>
            <w:r w:rsidRPr="00414DF9">
              <w:rPr>
                <w:bCs/>
                <w:iCs/>
              </w:rPr>
              <w:t>N/A</w:t>
            </w:r>
          </w:p>
        </w:tc>
      </w:tr>
      <w:tr w:rsidR="006B45C0" w:rsidRPr="00414DF9" w14:paraId="208ECF6B" w14:textId="77777777" w:rsidTr="00291632">
        <w:trPr>
          <w:cantSplit/>
          <w:tblHeader/>
        </w:trPr>
        <w:tc>
          <w:tcPr>
            <w:tcW w:w="6917" w:type="dxa"/>
          </w:tcPr>
          <w:p w14:paraId="4F91A016" w14:textId="77777777" w:rsidR="006B45C0" w:rsidRPr="00414DF9" w:rsidRDefault="006B45C0" w:rsidP="00291632">
            <w:pPr>
              <w:pStyle w:val="TAL"/>
              <w:rPr>
                <w:b/>
                <w:i/>
              </w:rPr>
            </w:pPr>
            <w:r w:rsidRPr="00414DF9">
              <w:rPr>
                <w:b/>
                <w:i/>
              </w:rPr>
              <w:t>csi-RS-IM-ReceptionForFeedback</w:t>
            </w:r>
          </w:p>
          <w:p w14:paraId="20B75BCA" w14:textId="77777777" w:rsidR="006B45C0" w:rsidRPr="00414DF9" w:rsidRDefault="006B45C0" w:rsidP="00291632">
            <w:pPr>
              <w:pStyle w:val="TAL"/>
              <w:rPr>
                <w:rFonts w:cs="Arial"/>
                <w:szCs w:val="18"/>
              </w:rPr>
            </w:pPr>
            <w:r w:rsidRPr="00414DF9">
              <w:rPr>
                <w:rFonts w:cs="Arial"/>
                <w:szCs w:val="18"/>
              </w:rPr>
              <w:t>Indicates support of CSI-RS and CSI-IM reception for CSI feedback. This capability signalling comprises the following parameters:</w:t>
            </w:r>
          </w:p>
          <w:p w14:paraId="3549082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4DCAD41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7936CC2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464383B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27209A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28DED74E" w14:textId="77777777" w:rsidR="006B45C0" w:rsidRPr="00414DF9" w:rsidRDefault="006B45C0" w:rsidP="00291632">
            <w:pPr>
              <w:pStyle w:val="TAL"/>
            </w:pPr>
            <w:r w:rsidRPr="00414DF9">
              <w:t>The UE is mandated to report csi-RS-IM-ReceptionForFeedback.</w:t>
            </w:r>
          </w:p>
          <w:p w14:paraId="07F68D5A" w14:textId="77777777" w:rsidR="006B45C0" w:rsidRPr="00414DF9" w:rsidRDefault="006B45C0" w:rsidP="00291632">
            <w:pPr>
              <w:pStyle w:val="TAL"/>
            </w:pPr>
          </w:p>
        </w:tc>
        <w:tc>
          <w:tcPr>
            <w:tcW w:w="709" w:type="dxa"/>
          </w:tcPr>
          <w:p w14:paraId="18996A2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89ECF9" w14:textId="77777777" w:rsidR="006B45C0" w:rsidRPr="00414DF9" w:rsidDel="00C7429B" w:rsidRDefault="006B45C0" w:rsidP="00291632">
            <w:pPr>
              <w:pStyle w:val="TAL"/>
              <w:jc w:val="center"/>
              <w:rPr>
                <w:rFonts w:cs="Arial"/>
                <w:szCs w:val="18"/>
              </w:rPr>
            </w:pPr>
            <w:r w:rsidRPr="00414DF9">
              <w:rPr>
                <w:rFonts w:cs="Arial"/>
                <w:szCs w:val="18"/>
              </w:rPr>
              <w:t>Yes</w:t>
            </w:r>
          </w:p>
        </w:tc>
        <w:tc>
          <w:tcPr>
            <w:tcW w:w="709" w:type="dxa"/>
          </w:tcPr>
          <w:p w14:paraId="5654FD00" w14:textId="77777777" w:rsidR="006B45C0" w:rsidRPr="00414DF9" w:rsidRDefault="006B45C0" w:rsidP="00291632">
            <w:pPr>
              <w:pStyle w:val="TAL"/>
              <w:jc w:val="center"/>
              <w:rPr>
                <w:rFonts w:cs="Arial"/>
                <w:szCs w:val="18"/>
              </w:rPr>
            </w:pPr>
            <w:r w:rsidRPr="00414DF9">
              <w:rPr>
                <w:bCs/>
                <w:iCs/>
              </w:rPr>
              <w:t>N/A</w:t>
            </w:r>
          </w:p>
        </w:tc>
        <w:tc>
          <w:tcPr>
            <w:tcW w:w="728" w:type="dxa"/>
          </w:tcPr>
          <w:p w14:paraId="157ABC19" w14:textId="77777777" w:rsidR="006B45C0" w:rsidRPr="00414DF9" w:rsidRDefault="006B45C0" w:rsidP="00291632">
            <w:pPr>
              <w:pStyle w:val="TAL"/>
              <w:jc w:val="center"/>
            </w:pPr>
            <w:r w:rsidRPr="00414DF9">
              <w:rPr>
                <w:bCs/>
                <w:iCs/>
              </w:rPr>
              <w:t>N/A</w:t>
            </w:r>
          </w:p>
        </w:tc>
      </w:tr>
      <w:tr w:rsidR="006B45C0" w:rsidRPr="00414DF9" w14:paraId="4781A6B7" w14:textId="77777777" w:rsidTr="00291632">
        <w:trPr>
          <w:cantSplit/>
          <w:tblHeader/>
        </w:trPr>
        <w:tc>
          <w:tcPr>
            <w:tcW w:w="6917" w:type="dxa"/>
          </w:tcPr>
          <w:p w14:paraId="21B80886" w14:textId="77777777" w:rsidR="006B45C0" w:rsidRPr="00414DF9" w:rsidRDefault="006B45C0" w:rsidP="00291632">
            <w:pPr>
              <w:pStyle w:val="TAL"/>
              <w:rPr>
                <w:rFonts w:cs="Arial"/>
                <w:b/>
                <w:i/>
                <w:szCs w:val="18"/>
              </w:rPr>
            </w:pPr>
            <w:r w:rsidRPr="00414DF9">
              <w:rPr>
                <w:rFonts w:cs="Arial"/>
                <w:b/>
                <w:i/>
                <w:szCs w:val="18"/>
              </w:rPr>
              <w:t>csi-RS-ProcFrameworkForSRS</w:t>
            </w:r>
          </w:p>
          <w:p w14:paraId="2C2BCF8D" w14:textId="77777777" w:rsidR="006B45C0" w:rsidRPr="00414DF9" w:rsidRDefault="006B45C0" w:rsidP="00291632">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27C62A0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7846B4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4B86315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761FB709" w14:textId="77777777" w:rsidR="006B45C0" w:rsidRPr="00414DF9" w:rsidRDefault="006B45C0" w:rsidP="00291632">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9BDCB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13CA6E9"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EDC0F69" w14:textId="77777777" w:rsidR="006B45C0" w:rsidRPr="00414DF9" w:rsidRDefault="006B45C0" w:rsidP="00291632">
            <w:pPr>
              <w:pStyle w:val="TAL"/>
              <w:jc w:val="center"/>
              <w:rPr>
                <w:rFonts w:cs="Arial"/>
                <w:szCs w:val="18"/>
              </w:rPr>
            </w:pPr>
            <w:r w:rsidRPr="00414DF9">
              <w:rPr>
                <w:bCs/>
                <w:iCs/>
              </w:rPr>
              <w:t>N/A</w:t>
            </w:r>
          </w:p>
        </w:tc>
        <w:tc>
          <w:tcPr>
            <w:tcW w:w="728" w:type="dxa"/>
          </w:tcPr>
          <w:p w14:paraId="6B481605" w14:textId="77777777" w:rsidR="006B45C0" w:rsidRPr="00414DF9" w:rsidRDefault="006B45C0" w:rsidP="00291632">
            <w:pPr>
              <w:pStyle w:val="TAL"/>
              <w:jc w:val="center"/>
              <w:rPr>
                <w:rFonts w:cs="Arial"/>
                <w:szCs w:val="18"/>
              </w:rPr>
            </w:pPr>
            <w:r w:rsidRPr="00414DF9">
              <w:rPr>
                <w:bCs/>
                <w:iCs/>
              </w:rPr>
              <w:t>N/A</w:t>
            </w:r>
          </w:p>
        </w:tc>
      </w:tr>
      <w:tr w:rsidR="006B45C0" w:rsidRPr="00414DF9" w14:paraId="70D95271" w14:textId="77777777" w:rsidTr="00291632">
        <w:trPr>
          <w:cantSplit/>
          <w:tblHeader/>
        </w:trPr>
        <w:tc>
          <w:tcPr>
            <w:tcW w:w="6917" w:type="dxa"/>
          </w:tcPr>
          <w:p w14:paraId="53E59FB5" w14:textId="77777777" w:rsidR="006B45C0" w:rsidRPr="00414DF9" w:rsidRDefault="006B45C0" w:rsidP="00291632">
            <w:pPr>
              <w:pStyle w:val="TAL"/>
              <w:rPr>
                <w:b/>
                <w:bCs/>
                <w:i/>
                <w:iCs/>
              </w:rPr>
            </w:pPr>
            <w:r w:rsidRPr="00414DF9">
              <w:rPr>
                <w:b/>
                <w:bCs/>
                <w:i/>
                <w:iCs/>
              </w:rPr>
              <w:t>cyclicShiftHoppingWithinSubset-r18</w:t>
            </w:r>
          </w:p>
          <w:p w14:paraId="2B2CCBCE" w14:textId="77777777" w:rsidR="006B45C0" w:rsidRPr="00414DF9" w:rsidRDefault="006B45C0" w:rsidP="00291632">
            <w:pPr>
              <w:pStyle w:val="TAL"/>
            </w:pPr>
            <w:r w:rsidRPr="00414DF9">
              <w:t>Indicates whether the UE supports configuration of subset of cyclic shifts for cyclic shift hopping.</w:t>
            </w:r>
          </w:p>
          <w:p w14:paraId="70936AA3" w14:textId="77777777" w:rsidR="006B45C0" w:rsidRPr="00414DF9" w:rsidRDefault="006B45C0" w:rsidP="00291632">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626ED00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2F43B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04636B3" w14:textId="77777777" w:rsidR="006B45C0" w:rsidRPr="00414DF9" w:rsidRDefault="006B45C0" w:rsidP="00291632">
            <w:pPr>
              <w:pStyle w:val="TAL"/>
              <w:jc w:val="center"/>
              <w:rPr>
                <w:bCs/>
                <w:iCs/>
              </w:rPr>
            </w:pPr>
            <w:r w:rsidRPr="00414DF9">
              <w:rPr>
                <w:bCs/>
                <w:iCs/>
              </w:rPr>
              <w:t>N/A</w:t>
            </w:r>
          </w:p>
        </w:tc>
        <w:tc>
          <w:tcPr>
            <w:tcW w:w="728" w:type="dxa"/>
          </w:tcPr>
          <w:p w14:paraId="60AD3BBB" w14:textId="77777777" w:rsidR="006B45C0" w:rsidRPr="00414DF9" w:rsidRDefault="006B45C0" w:rsidP="00291632">
            <w:pPr>
              <w:pStyle w:val="TAL"/>
              <w:jc w:val="center"/>
              <w:rPr>
                <w:bCs/>
                <w:iCs/>
              </w:rPr>
            </w:pPr>
            <w:r w:rsidRPr="00414DF9">
              <w:rPr>
                <w:bCs/>
                <w:iCs/>
              </w:rPr>
              <w:t>N/A</w:t>
            </w:r>
          </w:p>
        </w:tc>
      </w:tr>
      <w:tr w:rsidR="006B45C0" w:rsidRPr="00414DF9" w14:paraId="6A7919C9" w14:textId="77777777" w:rsidTr="00291632">
        <w:trPr>
          <w:cantSplit/>
          <w:tblHeader/>
        </w:trPr>
        <w:tc>
          <w:tcPr>
            <w:tcW w:w="6917" w:type="dxa"/>
          </w:tcPr>
          <w:p w14:paraId="5C3CAD43" w14:textId="77777777" w:rsidR="006B45C0" w:rsidRPr="00414DF9" w:rsidRDefault="006B45C0" w:rsidP="00291632">
            <w:pPr>
              <w:pStyle w:val="TAL"/>
              <w:rPr>
                <w:b/>
                <w:bCs/>
                <w:i/>
                <w:iCs/>
              </w:rPr>
            </w:pPr>
            <w:r w:rsidRPr="00414DF9">
              <w:rPr>
                <w:b/>
                <w:bCs/>
                <w:i/>
                <w:iCs/>
              </w:rPr>
              <w:lastRenderedPageBreak/>
              <w:t>defaultQCL-PerCORESETPoolIndex-r16</w:t>
            </w:r>
          </w:p>
          <w:p w14:paraId="1ECFD90E" w14:textId="77777777" w:rsidR="006B45C0" w:rsidRPr="00414DF9" w:rsidRDefault="006B45C0" w:rsidP="00291632">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26C6AF47" w14:textId="77777777" w:rsidR="006B45C0" w:rsidRPr="00414DF9" w:rsidRDefault="006B45C0" w:rsidP="00291632">
            <w:pPr>
              <w:pStyle w:val="TAL"/>
              <w:jc w:val="center"/>
              <w:rPr>
                <w:bCs/>
                <w:iCs/>
              </w:rPr>
            </w:pPr>
            <w:r w:rsidRPr="00414DF9">
              <w:rPr>
                <w:bCs/>
                <w:iCs/>
              </w:rPr>
              <w:t>Band</w:t>
            </w:r>
          </w:p>
        </w:tc>
        <w:tc>
          <w:tcPr>
            <w:tcW w:w="567" w:type="dxa"/>
          </w:tcPr>
          <w:p w14:paraId="2F3EEB52" w14:textId="77777777" w:rsidR="006B45C0" w:rsidRPr="00414DF9" w:rsidRDefault="006B45C0" w:rsidP="00291632">
            <w:pPr>
              <w:pStyle w:val="TAL"/>
              <w:jc w:val="center"/>
              <w:rPr>
                <w:bCs/>
                <w:iCs/>
              </w:rPr>
            </w:pPr>
            <w:r w:rsidRPr="00414DF9">
              <w:rPr>
                <w:bCs/>
                <w:iCs/>
              </w:rPr>
              <w:t>No</w:t>
            </w:r>
          </w:p>
        </w:tc>
        <w:tc>
          <w:tcPr>
            <w:tcW w:w="709" w:type="dxa"/>
          </w:tcPr>
          <w:p w14:paraId="1BD668EE" w14:textId="77777777" w:rsidR="006B45C0" w:rsidRPr="00414DF9" w:rsidRDefault="006B45C0" w:rsidP="00291632">
            <w:pPr>
              <w:pStyle w:val="TAL"/>
              <w:jc w:val="center"/>
              <w:rPr>
                <w:bCs/>
                <w:iCs/>
              </w:rPr>
            </w:pPr>
            <w:r w:rsidRPr="00414DF9">
              <w:rPr>
                <w:bCs/>
                <w:iCs/>
              </w:rPr>
              <w:t>N/A</w:t>
            </w:r>
          </w:p>
        </w:tc>
        <w:tc>
          <w:tcPr>
            <w:tcW w:w="728" w:type="dxa"/>
          </w:tcPr>
          <w:p w14:paraId="0B843886" w14:textId="77777777" w:rsidR="006B45C0" w:rsidRPr="00414DF9" w:rsidRDefault="006B45C0" w:rsidP="00291632">
            <w:pPr>
              <w:pStyle w:val="TAL"/>
              <w:jc w:val="center"/>
            </w:pPr>
            <w:r w:rsidRPr="00414DF9">
              <w:t>FR2 only</w:t>
            </w:r>
          </w:p>
        </w:tc>
      </w:tr>
      <w:tr w:rsidR="006B45C0" w:rsidRPr="00414DF9" w14:paraId="069A9E19" w14:textId="77777777" w:rsidTr="00291632">
        <w:trPr>
          <w:cantSplit/>
          <w:tblHeader/>
        </w:trPr>
        <w:tc>
          <w:tcPr>
            <w:tcW w:w="6917" w:type="dxa"/>
          </w:tcPr>
          <w:p w14:paraId="42DF1B32" w14:textId="77777777" w:rsidR="006B45C0" w:rsidRPr="00414DF9" w:rsidRDefault="006B45C0" w:rsidP="00291632">
            <w:pPr>
              <w:pStyle w:val="TAL"/>
              <w:rPr>
                <w:b/>
                <w:bCs/>
                <w:i/>
                <w:iCs/>
              </w:rPr>
            </w:pPr>
            <w:r w:rsidRPr="00414DF9">
              <w:rPr>
                <w:b/>
                <w:bCs/>
                <w:i/>
                <w:iCs/>
              </w:rPr>
              <w:t>defaultQCL-TwoTCI-r16</w:t>
            </w:r>
          </w:p>
          <w:p w14:paraId="04232B94" w14:textId="77777777" w:rsidR="006B45C0" w:rsidRPr="00414DF9" w:rsidRDefault="006B45C0" w:rsidP="00291632">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544B7B25" w14:textId="77777777" w:rsidR="006B45C0" w:rsidRPr="00414DF9" w:rsidRDefault="006B45C0" w:rsidP="00291632">
            <w:pPr>
              <w:pStyle w:val="TAL"/>
              <w:jc w:val="center"/>
              <w:rPr>
                <w:rFonts w:cs="Arial"/>
                <w:szCs w:val="18"/>
              </w:rPr>
            </w:pPr>
            <w:r w:rsidRPr="00414DF9">
              <w:rPr>
                <w:bCs/>
                <w:iCs/>
              </w:rPr>
              <w:t>Band</w:t>
            </w:r>
          </w:p>
        </w:tc>
        <w:tc>
          <w:tcPr>
            <w:tcW w:w="567" w:type="dxa"/>
          </w:tcPr>
          <w:p w14:paraId="6EC024FD" w14:textId="77777777" w:rsidR="006B45C0" w:rsidRPr="00414DF9" w:rsidRDefault="006B45C0" w:rsidP="00291632">
            <w:pPr>
              <w:pStyle w:val="TAL"/>
              <w:jc w:val="center"/>
              <w:rPr>
                <w:rFonts w:cs="Arial"/>
                <w:szCs w:val="18"/>
              </w:rPr>
            </w:pPr>
            <w:r w:rsidRPr="00414DF9">
              <w:rPr>
                <w:bCs/>
                <w:iCs/>
              </w:rPr>
              <w:t>No</w:t>
            </w:r>
          </w:p>
        </w:tc>
        <w:tc>
          <w:tcPr>
            <w:tcW w:w="709" w:type="dxa"/>
          </w:tcPr>
          <w:p w14:paraId="5C57E2FD" w14:textId="77777777" w:rsidR="006B45C0" w:rsidRPr="00414DF9" w:rsidRDefault="006B45C0" w:rsidP="00291632">
            <w:pPr>
              <w:pStyle w:val="TAL"/>
              <w:jc w:val="center"/>
              <w:rPr>
                <w:rFonts w:cs="Arial"/>
                <w:szCs w:val="18"/>
              </w:rPr>
            </w:pPr>
            <w:r w:rsidRPr="00414DF9">
              <w:rPr>
                <w:bCs/>
                <w:iCs/>
              </w:rPr>
              <w:t>N/A</w:t>
            </w:r>
          </w:p>
        </w:tc>
        <w:tc>
          <w:tcPr>
            <w:tcW w:w="728" w:type="dxa"/>
          </w:tcPr>
          <w:p w14:paraId="32ABDF19" w14:textId="77777777" w:rsidR="006B45C0" w:rsidRPr="00414DF9" w:rsidRDefault="006B45C0" w:rsidP="00291632">
            <w:pPr>
              <w:pStyle w:val="TAL"/>
              <w:jc w:val="center"/>
              <w:rPr>
                <w:rFonts w:cs="Arial"/>
                <w:szCs w:val="18"/>
              </w:rPr>
            </w:pPr>
            <w:r w:rsidRPr="00414DF9">
              <w:t>FR2 only</w:t>
            </w:r>
          </w:p>
        </w:tc>
      </w:tr>
      <w:tr w:rsidR="006B45C0" w:rsidRPr="00414DF9" w14:paraId="6A6720F3" w14:textId="77777777" w:rsidTr="00291632">
        <w:trPr>
          <w:cantSplit/>
          <w:tblHeader/>
        </w:trPr>
        <w:tc>
          <w:tcPr>
            <w:tcW w:w="6917" w:type="dxa"/>
          </w:tcPr>
          <w:p w14:paraId="74AFDAA7" w14:textId="77777777" w:rsidR="006B45C0" w:rsidRPr="00414DF9" w:rsidRDefault="006B45C0" w:rsidP="00291632">
            <w:pPr>
              <w:pStyle w:val="TAL"/>
              <w:rPr>
                <w:b/>
                <w:bCs/>
                <w:i/>
                <w:iCs/>
              </w:rPr>
            </w:pPr>
            <w:r w:rsidRPr="00414DF9">
              <w:rPr>
                <w:b/>
                <w:bCs/>
                <w:i/>
                <w:iCs/>
              </w:rPr>
              <w:t>dmrs-BundlingNonBackToBackTX-r17</w:t>
            </w:r>
          </w:p>
          <w:p w14:paraId="19643401" w14:textId="77777777" w:rsidR="006B45C0" w:rsidRPr="00414DF9" w:rsidRDefault="006B45C0" w:rsidP="00291632">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342BBD3E" w14:textId="77777777" w:rsidR="006B45C0" w:rsidRPr="00414DF9" w:rsidRDefault="006B45C0" w:rsidP="00291632">
            <w:pPr>
              <w:pStyle w:val="TAL"/>
            </w:pPr>
          </w:p>
          <w:p w14:paraId="0D07B3D1" w14:textId="77777777" w:rsidR="006B45C0" w:rsidRPr="00414DF9" w:rsidRDefault="006B45C0" w:rsidP="00291632">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7B8A068E" w14:textId="77777777" w:rsidR="006B45C0" w:rsidRPr="00414DF9" w:rsidRDefault="006B45C0" w:rsidP="00291632">
            <w:pPr>
              <w:pStyle w:val="TAL"/>
            </w:pPr>
            <w:r w:rsidRPr="00414DF9">
              <w:t>Band</w:t>
            </w:r>
          </w:p>
        </w:tc>
        <w:tc>
          <w:tcPr>
            <w:tcW w:w="567" w:type="dxa"/>
          </w:tcPr>
          <w:p w14:paraId="792A672D" w14:textId="77777777" w:rsidR="006B45C0" w:rsidRPr="00414DF9" w:rsidRDefault="006B45C0" w:rsidP="00291632">
            <w:pPr>
              <w:pStyle w:val="TAL"/>
            </w:pPr>
            <w:r w:rsidRPr="00414DF9">
              <w:t>No</w:t>
            </w:r>
          </w:p>
        </w:tc>
        <w:tc>
          <w:tcPr>
            <w:tcW w:w="709" w:type="dxa"/>
          </w:tcPr>
          <w:p w14:paraId="6AC51145" w14:textId="77777777" w:rsidR="006B45C0" w:rsidRPr="00414DF9" w:rsidRDefault="006B45C0" w:rsidP="00291632">
            <w:pPr>
              <w:pStyle w:val="TAL"/>
            </w:pPr>
            <w:r w:rsidRPr="00414DF9">
              <w:t>N/A</w:t>
            </w:r>
          </w:p>
        </w:tc>
        <w:tc>
          <w:tcPr>
            <w:tcW w:w="728" w:type="dxa"/>
          </w:tcPr>
          <w:p w14:paraId="253481DF" w14:textId="77777777" w:rsidR="006B45C0" w:rsidRPr="00414DF9" w:rsidRDefault="006B45C0" w:rsidP="00291632">
            <w:pPr>
              <w:pStyle w:val="TAL"/>
            </w:pPr>
            <w:r w:rsidRPr="00414DF9">
              <w:t>N/A</w:t>
            </w:r>
          </w:p>
        </w:tc>
      </w:tr>
      <w:tr w:rsidR="006B45C0" w:rsidRPr="00414DF9" w14:paraId="18C48DCA" w14:textId="77777777" w:rsidTr="00291632">
        <w:trPr>
          <w:cantSplit/>
          <w:tblHeader/>
        </w:trPr>
        <w:tc>
          <w:tcPr>
            <w:tcW w:w="6917" w:type="dxa"/>
          </w:tcPr>
          <w:p w14:paraId="1167FB6C" w14:textId="77777777" w:rsidR="006B45C0" w:rsidRPr="00414DF9" w:rsidRDefault="006B45C0" w:rsidP="00291632">
            <w:pPr>
              <w:pStyle w:val="TAL"/>
              <w:rPr>
                <w:b/>
                <w:bCs/>
                <w:i/>
                <w:iCs/>
              </w:rPr>
            </w:pPr>
            <w:r w:rsidRPr="00414DF9">
              <w:rPr>
                <w:b/>
                <w:bCs/>
                <w:i/>
                <w:iCs/>
              </w:rPr>
              <w:t>dmrs-BundlingPUCCH-Rep-r17</w:t>
            </w:r>
          </w:p>
          <w:p w14:paraId="5D251C59" w14:textId="77777777" w:rsidR="006B45C0" w:rsidRPr="00414DF9" w:rsidRDefault="006B45C0" w:rsidP="00291632">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3BD726C" w14:textId="77777777" w:rsidR="006B45C0" w:rsidRPr="00414DF9" w:rsidRDefault="006B45C0" w:rsidP="00291632">
            <w:pPr>
              <w:pStyle w:val="TAL"/>
            </w:pPr>
          </w:p>
          <w:p w14:paraId="45DB8F3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13134107" w14:textId="77777777" w:rsidR="006B45C0" w:rsidRPr="00414DF9" w:rsidRDefault="006B45C0" w:rsidP="00291632">
            <w:pPr>
              <w:pStyle w:val="TAL"/>
              <w:jc w:val="center"/>
              <w:rPr>
                <w:bCs/>
                <w:iCs/>
              </w:rPr>
            </w:pPr>
            <w:r w:rsidRPr="00414DF9">
              <w:rPr>
                <w:bCs/>
                <w:iCs/>
              </w:rPr>
              <w:t>Band</w:t>
            </w:r>
          </w:p>
        </w:tc>
        <w:tc>
          <w:tcPr>
            <w:tcW w:w="567" w:type="dxa"/>
          </w:tcPr>
          <w:p w14:paraId="64B2548D" w14:textId="77777777" w:rsidR="006B45C0" w:rsidRPr="00414DF9" w:rsidRDefault="006B45C0" w:rsidP="00291632">
            <w:pPr>
              <w:pStyle w:val="TAL"/>
              <w:jc w:val="center"/>
              <w:rPr>
                <w:bCs/>
                <w:iCs/>
              </w:rPr>
            </w:pPr>
            <w:r w:rsidRPr="00414DF9">
              <w:rPr>
                <w:bCs/>
                <w:iCs/>
              </w:rPr>
              <w:t>No</w:t>
            </w:r>
          </w:p>
        </w:tc>
        <w:tc>
          <w:tcPr>
            <w:tcW w:w="709" w:type="dxa"/>
          </w:tcPr>
          <w:p w14:paraId="2862891B" w14:textId="77777777" w:rsidR="006B45C0" w:rsidRPr="00414DF9" w:rsidRDefault="006B45C0" w:rsidP="00291632">
            <w:pPr>
              <w:pStyle w:val="TAL"/>
              <w:jc w:val="center"/>
              <w:rPr>
                <w:bCs/>
                <w:iCs/>
              </w:rPr>
            </w:pPr>
            <w:r w:rsidRPr="00414DF9">
              <w:rPr>
                <w:bCs/>
                <w:iCs/>
              </w:rPr>
              <w:t>N/A</w:t>
            </w:r>
          </w:p>
        </w:tc>
        <w:tc>
          <w:tcPr>
            <w:tcW w:w="728" w:type="dxa"/>
          </w:tcPr>
          <w:p w14:paraId="67328927" w14:textId="77777777" w:rsidR="006B45C0" w:rsidRPr="00414DF9" w:rsidRDefault="006B45C0" w:rsidP="00291632">
            <w:pPr>
              <w:pStyle w:val="TAL"/>
              <w:jc w:val="center"/>
            </w:pPr>
            <w:r w:rsidRPr="00414DF9">
              <w:t>N/A</w:t>
            </w:r>
          </w:p>
        </w:tc>
      </w:tr>
      <w:tr w:rsidR="006B45C0" w:rsidRPr="00414DF9" w14:paraId="4094DB11" w14:textId="77777777" w:rsidTr="00291632">
        <w:trPr>
          <w:cantSplit/>
          <w:tblHeader/>
        </w:trPr>
        <w:tc>
          <w:tcPr>
            <w:tcW w:w="6917" w:type="dxa"/>
          </w:tcPr>
          <w:p w14:paraId="47803215" w14:textId="77777777" w:rsidR="006B45C0" w:rsidRPr="00414DF9" w:rsidRDefault="006B45C0" w:rsidP="00291632">
            <w:pPr>
              <w:pStyle w:val="TAL"/>
              <w:rPr>
                <w:b/>
                <w:bCs/>
                <w:i/>
                <w:iCs/>
              </w:rPr>
            </w:pPr>
            <w:r w:rsidRPr="00414DF9">
              <w:rPr>
                <w:b/>
                <w:bCs/>
                <w:i/>
                <w:iCs/>
              </w:rPr>
              <w:t>dmrs-BundlingPUSCH-multiSlot-r17</w:t>
            </w:r>
          </w:p>
          <w:p w14:paraId="1C0E3635" w14:textId="77777777" w:rsidR="006B45C0" w:rsidRPr="00414DF9" w:rsidRDefault="006B45C0" w:rsidP="00291632">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8425C47" w14:textId="77777777" w:rsidR="006B45C0" w:rsidRPr="00414DF9" w:rsidRDefault="006B45C0" w:rsidP="00291632">
            <w:pPr>
              <w:pStyle w:val="TAL"/>
            </w:pPr>
          </w:p>
          <w:p w14:paraId="54DB0581"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716F0D69" w14:textId="77777777" w:rsidR="006B45C0" w:rsidRPr="00414DF9" w:rsidRDefault="006B45C0" w:rsidP="00291632">
            <w:pPr>
              <w:pStyle w:val="TAL"/>
              <w:jc w:val="center"/>
              <w:rPr>
                <w:bCs/>
                <w:iCs/>
              </w:rPr>
            </w:pPr>
            <w:r w:rsidRPr="00414DF9">
              <w:rPr>
                <w:bCs/>
                <w:iCs/>
              </w:rPr>
              <w:t>Band</w:t>
            </w:r>
          </w:p>
        </w:tc>
        <w:tc>
          <w:tcPr>
            <w:tcW w:w="567" w:type="dxa"/>
          </w:tcPr>
          <w:p w14:paraId="4C627665" w14:textId="77777777" w:rsidR="006B45C0" w:rsidRPr="00414DF9" w:rsidRDefault="006B45C0" w:rsidP="00291632">
            <w:pPr>
              <w:pStyle w:val="TAL"/>
              <w:jc w:val="center"/>
              <w:rPr>
                <w:bCs/>
                <w:iCs/>
              </w:rPr>
            </w:pPr>
            <w:r w:rsidRPr="00414DF9">
              <w:rPr>
                <w:bCs/>
                <w:iCs/>
              </w:rPr>
              <w:t>No</w:t>
            </w:r>
          </w:p>
        </w:tc>
        <w:tc>
          <w:tcPr>
            <w:tcW w:w="709" w:type="dxa"/>
          </w:tcPr>
          <w:p w14:paraId="7864E744" w14:textId="77777777" w:rsidR="006B45C0" w:rsidRPr="00414DF9" w:rsidRDefault="006B45C0" w:rsidP="00291632">
            <w:pPr>
              <w:pStyle w:val="TAL"/>
              <w:jc w:val="center"/>
              <w:rPr>
                <w:bCs/>
                <w:iCs/>
              </w:rPr>
            </w:pPr>
            <w:r w:rsidRPr="00414DF9">
              <w:rPr>
                <w:bCs/>
                <w:iCs/>
              </w:rPr>
              <w:t>N/A</w:t>
            </w:r>
          </w:p>
        </w:tc>
        <w:tc>
          <w:tcPr>
            <w:tcW w:w="728" w:type="dxa"/>
          </w:tcPr>
          <w:p w14:paraId="52090F18" w14:textId="77777777" w:rsidR="006B45C0" w:rsidRPr="00414DF9" w:rsidRDefault="006B45C0" w:rsidP="00291632">
            <w:pPr>
              <w:pStyle w:val="TAL"/>
              <w:jc w:val="center"/>
            </w:pPr>
            <w:r w:rsidRPr="00414DF9">
              <w:t>N/A</w:t>
            </w:r>
          </w:p>
        </w:tc>
      </w:tr>
      <w:tr w:rsidR="006B45C0" w:rsidRPr="00414DF9" w14:paraId="625080F1" w14:textId="77777777" w:rsidTr="00291632">
        <w:trPr>
          <w:cantSplit/>
          <w:tblHeader/>
        </w:trPr>
        <w:tc>
          <w:tcPr>
            <w:tcW w:w="6917" w:type="dxa"/>
          </w:tcPr>
          <w:p w14:paraId="29A502BA" w14:textId="77777777" w:rsidR="006B45C0" w:rsidRPr="00414DF9" w:rsidRDefault="006B45C0" w:rsidP="00291632">
            <w:pPr>
              <w:pStyle w:val="TAL"/>
              <w:rPr>
                <w:b/>
                <w:bCs/>
                <w:i/>
                <w:iCs/>
              </w:rPr>
            </w:pPr>
            <w:r w:rsidRPr="00414DF9">
              <w:rPr>
                <w:b/>
                <w:bCs/>
                <w:i/>
                <w:iCs/>
              </w:rPr>
              <w:t>dmrs-BundlingPUSCH-RepTypeA-r17</w:t>
            </w:r>
          </w:p>
          <w:p w14:paraId="3A667476" w14:textId="77777777" w:rsidR="006B45C0" w:rsidRPr="00414DF9" w:rsidRDefault="006B45C0" w:rsidP="00291632">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78E9302" w14:textId="77777777" w:rsidR="006B45C0" w:rsidRPr="00414DF9" w:rsidRDefault="006B45C0" w:rsidP="00291632">
            <w:pPr>
              <w:pStyle w:val="TAL"/>
            </w:pPr>
          </w:p>
          <w:p w14:paraId="03AA79CA" w14:textId="77777777" w:rsidR="006B45C0" w:rsidRPr="00414DF9" w:rsidRDefault="006B45C0" w:rsidP="00291632">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3E0EE77D" w14:textId="77777777" w:rsidR="006B45C0" w:rsidRPr="00414DF9" w:rsidRDefault="006B45C0" w:rsidP="00291632">
            <w:pPr>
              <w:pStyle w:val="TAL"/>
              <w:jc w:val="center"/>
              <w:rPr>
                <w:bCs/>
                <w:iCs/>
              </w:rPr>
            </w:pPr>
            <w:r w:rsidRPr="00414DF9">
              <w:rPr>
                <w:bCs/>
                <w:iCs/>
              </w:rPr>
              <w:t>Band</w:t>
            </w:r>
          </w:p>
        </w:tc>
        <w:tc>
          <w:tcPr>
            <w:tcW w:w="567" w:type="dxa"/>
          </w:tcPr>
          <w:p w14:paraId="5CD38D96" w14:textId="77777777" w:rsidR="006B45C0" w:rsidRPr="00414DF9" w:rsidRDefault="006B45C0" w:rsidP="00291632">
            <w:pPr>
              <w:pStyle w:val="TAL"/>
              <w:jc w:val="center"/>
              <w:rPr>
                <w:bCs/>
                <w:iCs/>
              </w:rPr>
            </w:pPr>
            <w:r w:rsidRPr="00414DF9">
              <w:rPr>
                <w:bCs/>
                <w:iCs/>
              </w:rPr>
              <w:t>No</w:t>
            </w:r>
          </w:p>
        </w:tc>
        <w:tc>
          <w:tcPr>
            <w:tcW w:w="709" w:type="dxa"/>
          </w:tcPr>
          <w:p w14:paraId="3AEB91E7" w14:textId="77777777" w:rsidR="006B45C0" w:rsidRPr="00414DF9" w:rsidRDefault="006B45C0" w:rsidP="00291632">
            <w:pPr>
              <w:pStyle w:val="TAL"/>
              <w:jc w:val="center"/>
              <w:rPr>
                <w:bCs/>
                <w:iCs/>
              </w:rPr>
            </w:pPr>
            <w:r w:rsidRPr="00414DF9">
              <w:rPr>
                <w:bCs/>
                <w:iCs/>
              </w:rPr>
              <w:t>N/A</w:t>
            </w:r>
          </w:p>
        </w:tc>
        <w:tc>
          <w:tcPr>
            <w:tcW w:w="728" w:type="dxa"/>
          </w:tcPr>
          <w:p w14:paraId="7A491FA9" w14:textId="77777777" w:rsidR="006B45C0" w:rsidRPr="00414DF9" w:rsidRDefault="006B45C0" w:rsidP="00291632">
            <w:pPr>
              <w:pStyle w:val="TAL"/>
              <w:jc w:val="center"/>
            </w:pPr>
            <w:r w:rsidRPr="00414DF9">
              <w:t>N/A</w:t>
            </w:r>
          </w:p>
        </w:tc>
      </w:tr>
      <w:tr w:rsidR="006B45C0" w:rsidRPr="00414DF9" w14:paraId="3ACDAB96" w14:textId="77777777" w:rsidTr="00291632">
        <w:trPr>
          <w:cantSplit/>
          <w:tblHeader/>
        </w:trPr>
        <w:tc>
          <w:tcPr>
            <w:tcW w:w="6917" w:type="dxa"/>
          </w:tcPr>
          <w:p w14:paraId="456F82C7" w14:textId="77777777" w:rsidR="006B45C0" w:rsidRPr="00414DF9" w:rsidRDefault="006B45C0" w:rsidP="00291632">
            <w:pPr>
              <w:pStyle w:val="TAL"/>
              <w:rPr>
                <w:b/>
                <w:bCs/>
                <w:i/>
                <w:iCs/>
              </w:rPr>
            </w:pPr>
            <w:r w:rsidRPr="00414DF9">
              <w:rPr>
                <w:b/>
                <w:bCs/>
                <w:i/>
                <w:iCs/>
              </w:rPr>
              <w:t>dmrs-BundlingPUSCH-RepTypeB-r17</w:t>
            </w:r>
          </w:p>
          <w:p w14:paraId="61F8F557" w14:textId="77777777" w:rsidR="006B45C0" w:rsidRPr="00414DF9" w:rsidRDefault="006B45C0" w:rsidP="00291632">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E8FDC6" w14:textId="77777777" w:rsidR="006B45C0" w:rsidRPr="00414DF9" w:rsidRDefault="006B45C0" w:rsidP="00291632">
            <w:pPr>
              <w:pStyle w:val="TAL"/>
            </w:pPr>
          </w:p>
          <w:p w14:paraId="535C4F5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175DE36E" w14:textId="77777777" w:rsidR="006B45C0" w:rsidRPr="00414DF9" w:rsidRDefault="006B45C0" w:rsidP="00291632">
            <w:pPr>
              <w:pStyle w:val="TAL"/>
              <w:jc w:val="center"/>
              <w:rPr>
                <w:bCs/>
                <w:iCs/>
              </w:rPr>
            </w:pPr>
            <w:r w:rsidRPr="00414DF9">
              <w:rPr>
                <w:bCs/>
                <w:iCs/>
              </w:rPr>
              <w:t>Band</w:t>
            </w:r>
          </w:p>
        </w:tc>
        <w:tc>
          <w:tcPr>
            <w:tcW w:w="567" w:type="dxa"/>
          </w:tcPr>
          <w:p w14:paraId="07EAA65E" w14:textId="77777777" w:rsidR="006B45C0" w:rsidRPr="00414DF9" w:rsidRDefault="006B45C0" w:rsidP="00291632">
            <w:pPr>
              <w:pStyle w:val="TAL"/>
              <w:jc w:val="center"/>
              <w:rPr>
                <w:bCs/>
                <w:iCs/>
              </w:rPr>
            </w:pPr>
            <w:r w:rsidRPr="00414DF9">
              <w:rPr>
                <w:bCs/>
                <w:iCs/>
              </w:rPr>
              <w:t>No</w:t>
            </w:r>
          </w:p>
        </w:tc>
        <w:tc>
          <w:tcPr>
            <w:tcW w:w="709" w:type="dxa"/>
          </w:tcPr>
          <w:p w14:paraId="4FFD087D" w14:textId="77777777" w:rsidR="006B45C0" w:rsidRPr="00414DF9" w:rsidRDefault="006B45C0" w:rsidP="00291632">
            <w:pPr>
              <w:pStyle w:val="TAL"/>
              <w:jc w:val="center"/>
              <w:rPr>
                <w:bCs/>
                <w:iCs/>
              </w:rPr>
            </w:pPr>
            <w:r w:rsidRPr="00414DF9">
              <w:rPr>
                <w:bCs/>
                <w:iCs/>
              </w:rPr>
              <w:t>N/A</w:t>
            </w:r>
          </w:p>
        </w:tc>
        <w:tc>
          <w:tcPr>
            <w:tcW w:w="728" w:type="dxa"/>
          </w:tcPr>
          <w:p w14:paraId="393B80EC" w14:textId="77777777" w:rsidR="006B45C0" w:rsidRPr="00414DF9" w:rsidRDefault="006B45C0" w:rsidP="00291632">
            <w:pPr>
              <w:pStyle w:val="TAL"/>
              <w:jc w:val="center"/>
            </w:pPr>
            <w:r w:rsidRPr="00414DF9">
              <w:t>N/A</w:t>
            </w:r>
          </w:p>
        </w:tc>
      </w:tr>
      <w:tr w:rsidR="006B45C0" w:rsidRPr="00414DF9" w14:paraId="2C7527A2" w14:textId="77777777" w:rsidTr="00291632">
        <w:trPr>
          <w:cantSplit/>
          <w:tblHeader/>
        </w:trPr>
        <w:tc>
          <w:tcPr>
            <w:tcW w:w="6917" w:type="dxa"/>
          </w:tcPr>
          <w:p w14:paraId="7F3C68C3" w14:textId="77777777" w:rsidR="006B45C0" w:rsidRPr="00414DF9" w:rsidRDefault="006B45C0" w:rsidP="00291632">
            <w:pPr>
              <w:pStyle w:val="TAL"/>
              <w:rPr>
                <w:b/>
                <w:bCs/>
                <w:i/>
                <w:iCs/>
              </w:rPr>
            </w:pPr>
            <w:r w:rsidRPr="00414DF9">
              <w:rPr>
                <w:b/>
                <w:bCs/>
                <w:i/>
                <w:iCs/>
              </w:rPr>
              <w:lastRenderedPageBreak/>
              <w:t>dmrs-BundlingRestart-r17</w:t>
            </w:r>
          </w:p>
          <w:p w14:paraId="4B8C07C9" w14:textId="77777777" w:rsidR="006B45C0" w:rsidRPr="00414DF9" w:rsidRDefault="006B45C0" w:rsidP="00291632">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13891A" w14:textId="77777777" w:rsidR="006B45C0" w:rsidRPr="00414DF9" w:rsidRDefault="006B45C0" w:rsidP="00291632">
            <w:pPr>
              <w:pStyle w:val="TAL"/>
            </w:pPr>
          </w:p>
          <w:p w14:paraId="467F978A" w14:textId="77777777" w:rsidR="006B45C0" w:rsidRPr="00414DF9" w:rsidRDefault="006B45C0" w:rsidP="00291632">
            <w:pPr>
              <w:pStyle w:val="TAL"/>
            </w:pPr>
            <w:r w:rsidRPr="00414DF9">
              <w:t xml:space="preserve">UE indicating support of this feature shall also indicate support of </w:t>
            </w:r>
            <w:r w:rsidRPr="00414DF9">
              <w:rPr>
                <w:i/>
                <w:iCs/>
              </w:rPr>
              <w:t>maxDurationDMRS-Bundling-r17.</w:t>
            </w:r>
          </w:p>
          <w:p w14:paraId="27E574F5" w14:textId="77777777" w:rsidR="006B45C0" w:rsidRPr="00414DF9" w:rsidRDefault="006B45C0" w:rsidP="00291632">
            <w:pPr>
              <w:pStyle w:val="TAL"/>
            </w:pPr>
          </w:p>
          <w:p w14:paraId="28C49D18" w14:textId="77777777" w:rsidR="006B45C0" w:rsidRPr="00414DF9" w:rsidRDefault="006B45C0" w:rsidP="00291632">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19CB5D24" w14:textId="77777777" w:rsidR="006B45C0" w:rsidRPr="00414DF9" w:rsidRDefault="006B45C0" w:rsidP="00291632">
            <w:pPr>
              <w:pStyle w:val="TAL"/>
              <w:jc w:val="center"/>
              <w:rPr>
                <w:bCs/>
                <w:iCs/>
              </w:rPr>
            </w:pPr>
            <w:r w:rsidRPr="00414DF9">
              <w:rPr>
                <w:bCs/>
                <w:iCs/>
              </w:rPr>
              <w:t>Band</w:t>
            </w:r>
          </w:p>
        </w:tc>
        <w:tc>
          <w:tcPr>
            <w:tcW w:w="567" w:type="dxa"/>
          </w:tcPr>
          <w:p w14:paraId="29C0E321" w14:textId="77777777" w:rsidR="006B45C0" w:rsidRPr="00414DF9" w:rsidRDefault="006B45C0" w:rsidP="00291632">
            <w:pPr>
              <w:pStyle w:val="TAL"/>
              <w:jc w:val="center"/>
              <w:rPr>
                <w:bCs/>
                <w:iCs/>
              </w:rPr>
            </w:pPr>
            <w:r w:rsidRPr="00414DF9">
              <w:rPr>
                <w:bCs/>
                <w:iCs/>
              </w:rPr>
              <w:t>No</w:t>
            </w:r>
          </w:p>
        </w:tc>
        <w:tc>
          <w:tcPr>
            <w:tcW w:w="709" w:type="dxa"/>
          </w:tcPr>
          <w:p w14:paraId="67D6338A" w14:textId="77777777" w:rsidR="006B45C0" w:rsidRPr="00414DF9" w:rsidRDefault="006B45C0" w:rsidP="00291632">
            <w:pPr>
              <w:pStyle w:val="TAL"/>
              <w:jc w:val="center"/>
              <w:rPr>
                <w:bCs/>
                <w:iCs/>
              </w:rPr>
            </w:pPr>
            <w:r w:rsidRPr="00414DF9">
              <w:rPr>
                <w:bCs/>
                <w:iCs/>
              </w:rPr>
              <w:t>N/A</w:t>
            </w:r>
          </w:p>
        </w:tc>
        <w:tc>
          <w:tcPr>
            <w:tcW w:w="728" w:type="dxa"/>
          </w:tcPr>
          <w:p w14:paraId="1F842B12" w14:textId="77777777" w:rsidR="006B45C0" w:rsidRPr="00414DF9" w:rsidRDefault="006B45C0" w:rsidP="00291632">
            <w:pPr>
              <w:pStyle w:val="TAL"/>
              <w:jc w:val="center"/>
            </w:pPr>
            <w:r w:rsidRPr="00414DF9">
              <w:t>N/A</w:t>
            </w:r>
          </w:p>
        </w:tc>
      </w:tr>
      <w:tr w:rsidR="006B45C0" w:rsidRPr="00414DF9" w14:paraId="3BB7850F" w14:textId="77777777" w:rsidTr="00291632">
        <w:trPr>
          <w:cantSplit/>
          <w:tblHeader/>
        </w:trPr>
        <w:tc>
          <w:tcPr>
            <w:tcW w:w="6917" w:type="dxa"/>
          </w:tcPr>
          <w:p w14:paraId="257E4061" w14:textId="77777777" w:rsidR="006B45C0" w:rsidRPr="00414DF9" w:rsidRDefault="006B45C0" w:rsidP="00291632">
            <w:pPr>
              <w:pStyle w:val="TAL"/>
              <w:rPr>
                <w:b/>
                <w:bCs/>
                <w:i/>
                <w:iCs/>
              </w:rPr>
            </w:pPr>
            <w:r w:rsidRPr="00414DF9">
              <w:rPr>
                <w:b/>
                <w:bCs/>
                <w:i/>
                <w:iCs/>
              </w:rPr>
              <w:t>dmrs-PortEntrySingleDCI-SDM-r18</w:t>
            </w:r>
          </w:p>
          <w:p w14:paraId="77788A7F" w14:textId="77777777" w:rsidR="006B45C0" w:rsidRPr="00414DF9" w:rsidRDefault="006B45C0" w:rsidP="00291632">
            <w:pPr>
              <w:pStyle w:val="TAL"/>
            </w:pPr>
            <w:r w:rsidRPr="00414DF9">
              <w:t>Indicates whether the UE supports UL DMRS port entry {0, 2, 3} for single DCI based SDM scheme for Rel-15 DMRS port and/or Rel-18 DMRS port.</w:t>
            </w:r>
          </w:p>
          <w:p w14:paraId="6666325B" w14:textId="77777777" w:rsidR="006B45C0" w:rsidRPr="00414DF9" w:rsidRDefault="006B45C0" w:rsidP="00291632">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79A6AF96" w14:textId="77777777" w:rsidR="006B45C0" w:rsidRPr="00414DF9" w:rsidRDefault="006B45C0" w:rsidP="00291632">
            <w:pPr>
              <w:pStyle w:val="TAL"/>
              <w:jc w:val="center"/>
              <w:rPr>
                <w:bCs/>
                <w:iCs/>
              </w:rPr>
            </w:pPr>
            <w:r w:rsidRPr="00414DF9">
              <w:rPr>
                <w:bCs/>
                <w:iCs/>
              </w:rPr>
              <w:t>Band</w:t>
            </w:r>
          </w:p>
        </w:tc>
        <w:tc>
          <w:tcPr>
            <w:tcW w:w="567" w:type="dxa"/>
          </w:tcPr>
          <w:p w14:paraId="0AAB083A" w14:textId="77777777" w:rsidR="006B45C0" w:rsidRPr="00414DF9" w:rsidRDefault="006B45C0" w:rsidP="00291632">
            <w:pPr>
              <w:pStyle w:val="TAL"/>
              <w:jc w:val="center"/>
              <w:rPr>
                <w:bCs/>
                <w:iCs/>
              </w:rPr>
            </w:pPr>
            <w:r w:rsidRPr="00414DF9">
              <w:rPr>
                <w:bCs/>
                <w:iCs/>
              </w:rPr>
              <w:t>No</w:t>
            </w:r>
          </w:p>
        </w:tc>
        <w:tc>
          <w:tcPr>
            <w:tcW w:w="709" w:type="dxa"/>
          </w:tcPr>
          <w:p w14:paraId="5E6760ED" w14:textId="77777777" w:rsidR="006B45C0" w:rsidRPr="00414DF9" w:rsidRDefault="006B45C0" w:rsidP="00291632">
            <w:pPr>
              <w:pStyle w:val="TAL"/>
              <w:jc w:val="center"/>
              <w:rPr>
                <w:bCs/>
                <w:iCs/>
              </w:rPr>
            </w:pPr>
            <w:r w:rsidRPr="00414DF9">
              <w:rPr>
                <w:bCs/>
                <w:iCs/>
              </w:rPr>
              <w:t>N/A</w:t>
            </w:r>
          </w:p>
        </w:tc>
        <w:tc>
          <w:tcPr>
            <w:tcW w:w="728" w:type="dxa"/>
          </w:tcPr>
          <w:p w14:paraId="3EFE455B" w14:textId="77777777" w:rsidR="006B45C0" w:rsidRPr="00414DF9" w:rsidRDefault="006B45C0" w:rsidP="00291632">
            <w:pPr>
              <w:pStyle w:val="TAL"/>
              <w:jc w:val="center"/>
            </w:pPr>
            <w:r w:rsidRPr="00414DF9">
              <w:t>FR2 only</w:t>
            </w:r>
          </w:p>
        </w:tc>
      </w:tr>
      <w:tr w:rsidR="006B45C0" w:rsidRPr="00414DF9" w14:paraId="505C05CD" w14:textId="77777777" w:rsidTr="00291632">
        <w:trPr>
          <w:cantSplit/>
          <w:tblHeader/>
        </w:trPr>
        <w:tc>
          <w:tcPr>
            <w:tcW w:w="6917" w:type="dxa"/>
          </w:tcPr>
          <w:p w14:paraId="0A78517E" w14:textId="77777777" w:rsidR="006B45C0" w:rsidRPr="00414DF9" w:rsidRDefault="006B45C0" w:rsidP="00291632">
            <w:pPr>
              <w:pStyle w:val="TAL"/>
              <w:rPr>
                <w:b/>
                <w:bCs/>
                <w:i/>
                <w:iCs/>
              </w:rPr>
            </w:pPr>
            <w:r w:rsidRPr="00414DF9">
              <w:rPr>
                <w:b/>
                <w:bCs/>
                <w:i/>
                <w:iCs/>
              </w:rPr>
              <w:t>dynamicMulticastDCI-Format4-2-r17</w:t>
            </w:r>
          </w:p>
          <w:p w14:paraId="44DAF55D" w14:textId="77777777" w:rsidR="006B45C0" w:rsidRPr="00414DF9" w:rsidRDefault="006B45C0" w:rsidP="00291632">
            <w:pPr>
              <w:pStyle w:val="TAL"/>
            </w:pPr>
            <w:r w:rsidRPr="00414DF9">
              <w:rPr>
                <w:bCs/>
                <w:iCs/>
              </w:rPr>
              <w:t>Indicates whether the UE supports DCI format 4_2 with CRC scrambled with G-RNTI for multicast in RRC_CONNECTED</w:t>
            </w:r>
            <w:r w:rsidRPr="00414DF9">
              <w:t>.</w:t>
            </w:r>
          </w:p>
          <w:p w14:paraId="1F03B92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6CE36BED" w14:textId="77777777" w:rsidR="006B45C0" w:rsidRPr="00414DF9" w:rsidRDefault="006B45C0" w:rsidP="00291632">
            <w:pPr>
              <w:pStyle w:val="TAL"/>
              <w:jc w:val="center"/>
              <w:rPr>
                <w:bCs/>
                <w:iCs/>
              </w:rPr>
            </w:pPr>
            <w:r w:rsidRPr="00414DF9">
              <w:rPr>
                <w:bCs/>
                <w:iCs/>
              </w:rPr>
              <w:t>Band</w:t>
            </w:r>
          </w:p>
        </w:tc>
        <w:tc>
          <w:tcPr>
            <w:tcW w:w="567" w:type="dxa"/>
          </w:tcPr>
          <w:p w14:paraId="6BB063F9" w14:textId="77777777" w:rsidR="006B45C0" w:rsidRPr="00414DF9" w:rsidRDefault="006B45C0" w:rsidP="00291632">
            <w:pPr>
              <w:pStyle w:val="TAL"/>
              <w:jc w:val="center"/>
              <w:rPr>
                <w:bCs/>
                <w:iCs/>
              </w:rPr>
            </w:pPr>
            <w:r w:rsidRPr="00414DF9">
              <w:rPr>
                <w:bCs/>
                <w:iCs/>
              </w:rPr>
              <w:t>No</w:t>
            </w:r>
          </w:p>
        </w:tc>
        <w:tc>
          <w:tcPr>
            <w:tcW w:w="709" w:type="dxa"/>
          </w:tcPr>
          <w:p w14:paraId="68F8317A" w14:textId="77777777" w:rsidR="006B45C0" w:rsidRPr="00414DF9" w:rsidRDefault="006B45C0" w:rsidP="00291632">
            <w:pPr>
              <w:pStyle w:val="TAL"/>
              <w:jc w:val="center"/>
              <w:rPr>
                <w:bCs/>
                <w:iCs/>
              </w:rPr>
            </w:pPr>
            <w:r w:rsidRPr="00414DF9">
              <w:rPr>
                <w:bCs/>
                <w:iCs/>
              </w:rPr>
              <w:t>N/A</w:t>
            </w:r>
          </w:p>
        </w:tc>
        <w:tc>
          <w:tcPr>
            <w:tcW w:w="728" w:type="dxa"/>
          </w:tcPr>
          <w:p w14:paraId="148F166D" w14:textId="77777777" w:rsidR="006B45C0" w:rsidRPr="00414DF9" w:rsidRDefault="006B45C0" w:rsidP="00291632">
            <w:pPr>
              <w:pStyle w:val="TAL"/>
              <w:jc w:val="center"/>
            </w:pPr>
            <w:r w:rsidRPr="00414DF9">
              <w:t>N/A</w:t>
            </w:r>
          </w:p>
        </w:tc>
      </w:tr>
      <w:tr w:rsidR="006B45C0" w:rsidRPr="00414DF9" w14:paraId="4252FCE3" w14:textId="77777777" w:rsidTr="00291632">
        <w:trPr>
          <w:cantSplit/>
          <w:tblHeader/>
        </w:trPr>
        <w:tc>
          <w:tcPr>
            <w:tcW w:w="6917" w:type="dxa"/>
          </w:tcPr>
          <w:p w14:paraId="755757C5" w14:textId="77777777" w:rsidR="006B45C0" w:rsidRPr="00414DF9" w:rsidRDefault="006B45C0" w:rsidP="00291632">
            <w:pPr>
              <w:pStyle w:val="TAL"/>
              <w:rPr>
                <w:b/>
                <w:bCs/>
                <w:i/>
                <w:iCs/>
              </w:rPr>
            </w:pPr>
            <w:r w:rsidRPr="00414DF9">
              <w:rPr>
                <w:b/>
                <w:bCs/>
                <w:i/>
                <w:iCs/>
              </w:rPr>
              <w:t>dynamicSlotRepetitionMulticastNTN-SharedSpectrumChAccess-r17</w:t>
            </w:r>
          </w:p>
          <w:p w14:paraId="32CF19A7"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4E17E386"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05806CF1" w14:textId="77777777" w:rsidR="006B45C0" w:rsidRPr="00414DF9" w:rsidRDefault="006B45C0" w:rsidP="00291632">
            <w:pPr>
              <w:pStyle w:val="TAL"/>
              <w:jc w:val="center"/>
              <w:rPr>
                <w:bCs/>
                <w:iCs/>
              </w:rPr>
            </w:pPr>
            <w:r w:rsidRPr="00414DF9">
              <w:rPr>
                <w:bCs/>
                <w:iCs/>
              </w:rPr>
              <w:t>Band</w:t>
            </w:r>
          </w:p>
        </w:tc>
        <w:tc>
          <w:tcPr>
            <w:tcW w:w="567" w:type="dxa"/>
          </w:tcPr>
          <w:p w14:paraId="2AE00430" w14:textId="77777777" w:rsidR="006B45C0" w:rsidRPr="00414DF9" w:rsidRDefault="006B45C0" w:rsidP="00291632">
            <w:pPr>
              <w:pStyle w:val="TAL"/>
              <w:jc w:val="center"/>
              <w:rPr>
                <w:bCs/>
                <w:iCs/>
              </w:rPr>
            </w:pPr>
            <w:r w:rsidRPr="00414DF9">
              <w:rPr>
                <w:bCs/>
                <w:iCs/>
              </w:rPr>
              <w:t>No</w:t>
            </w:r>
          </w:p>
        </w:tc>
        <w:tc>
          <w:tcPr>
            <w:tcW w:w="709" w:type="dxa"/>
          </w:tcPr>
          <w:p w14:paraId="6F0D6679" w14:textId="77777777" w:rsidR="006B45C0" w:rsidRPr="00414DF9" w:rsidRDefault="006B45C0" w:rsidP="00291632">
            <w:pPr>
              <w:pStyle w:val="TAL"/>
              <w:jc w:val="center"/>
              <w:rPr>
                <w:bCs/>
                <w:iCs/>
              </w:rPr>
            </w:pPr>
            <w:r w:rsidRPr="00414DF9">
              <w:rPr>
                <w:bCs/>
                <w:iCs/>
              </w:rPr>
              <w:t>N/A</w:t>
            </w:r>
          </w:p>
        </w:tc>
        <w:tc>
          <w:tcPr>
            <w:tcW w:w="728" w:type="dxa"/>
          </w:tcPr>
          <w:p w14:paraId="70212345" w14:textId="77777777" w:rsidR="006B45C0" w:rsidRPr="00414DF9" w:rsidRDefault="006B45C0" w:rsidP="00291632">
            <w:pPr>
              <w:pStyle w:val="TAL"/>
              <w:jc w:val="center"/>
            </w:pPr>
            <w:r w:rsidRPr="00414DF9">
              <w:t>N/A</w:t>
            </w:r>
          </w:p>
        </w:tc>
      </w:tr>
      <w:tr w:rsidR="006B45C0" w:rsidRPr="00414DF9" w14:paraId="402D61A5" w14:textId="77777777" w:rsidTr="00291632">
        <w:trPr>
          <w:cantSplit/>
          <w:tblHeader/>
        </w:trPr>
        <w:tc>
          <w:tcPr>
            <w:tcW w:w="6917" w:type="dxa"/>
          </w:tcPr>
          <w:p w14:paraId="04BC5CD2" w14:textId="77777777" w:rsidR="006B45C0" w:rsidRPr="00414DF9" w:rsidRDefault="006B45C0" w:rsidP="00291632">
            <w:pPr>
              <w:pStyle w:val="TAL"/>
              <w:rPr>
                <w:b/>
                <w:bCs/>
                <w:i/>
                <w:iCs/>
              </w:rPr>
            </w:pPr>
            <w:r w:rsidRPr="00414DF9">
              <w:rPr>
                <w:b/>
                <w:bCs/>
                <w:i/>
                <w:iCs/>
              </w:rPr>
              <w:t>dynamicSlotRepetitionMulticastTN-NonSharedSpectrumChAccess-r17</w:t>
            </w:r>
          </w:p>
          <w:p w14:paraId="49419B49"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74EF25C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589DAA1" w14:textId="77777777" w:rsidR="006B45C0" w:rsidRPr="00414DF9" w:rsidRDefault="006B45C0" w:rsidP="00291632">
            <w:pPr>
              <w:pStyle w:val="TAL"/>
              <w:jc w:val="center"/>
              <w:rPr>
                <w:bCs/>
                <w:iCs/>
              </w:rPr>
            </w:pPr>
            <w:r w:rsidRPr="00414DF9">
              <w:rPr>
                <w:bCs/>
                <w:iCs/>
              </w:rPr>
              <w:t>Band</w:t>
            </w:r>
          </w:p>
        </w:tc>
        <w:tc>
          <w:tcPr>
            <w:tcW w:w="567" w:type="dxa"/>
          </w:tcPr>
          <w:p w14:paraId="64950BF5" w14:textId="77777777" w:rsidR="006B45C0" w:rsidRPr="00414DF9" w:rsidRDefault="006B45C0" w:rsidP="00291632">
            <w:pPr>
              <w:pStyle w:val="TAL"/>
              <w:jc w:val="center"/>
              <w:rPr>
                <w:bCs/>
                <w:iCs/>
              </w:rPr>
            </w:pPr>
            <w:r w:rsidRPr="00414DF9">
              <w:rPr>
                <w:bCs/>
                <w:iCs/>
              </w:rPr>
              <w:t>No</w:t>
            </w:r>
          </w:p>
        </w:tc>
        <w:tc>
          <w:tcPr>
            <w:tcW w:w="709" w:type="dxa"/>
          </w:tcPr>
          <w:p w14:paraId="44F89C0E" w14:textId="77777777" w:rsidR="006B45C0" w:rsidRPr="00414DF9" w:rsidRDefault="006B45C0" w:rsidP="00291632">
            <w:pPr>
              <w:pStyle w:val="TAL"/>
              <w:jc w:val="center"/>
              <w:rPr>
                <w:bCs/>
                <w:iCs/>
              </w:rPr>
            </w:pPr>
            <w:r w:rsidRPr="00414DF9">
              <w:rPr>
                <w:bCs/>
                <w:iCs/>
              </w:rPr>
              <w:t>N/A</w:t>
            </w:r>
          </w:p>
        </w:tc>
        <w:tc>
          <w:tcPr>
            <w:tcW w:w="728" w:type="dxa"/>
          </w:tcPr>
          <w:p w14:paraId="1087AE10" w14:textId="77777777" w:rsidR="006B45C0" w:rsidRPr="00414DF9" w:rsidRDefault="006B45C0" w:rsidP="00291632">
            <w:pPr>
              <w:pStyle w:val="TAL"/>
              <w:jc w:val="center"/>
            </w:pPr>
            <w:r w:rsidRPr="00414DF9">
              <w:t>N/A</w:t>
            </w:r>
          </w:p>
        </w:tc>
      </w:tr>
      <w:tr w:rsidR="006B45C0" w:rsidRPr="00414DF9" w14:paraId="5D11FE6E" w14:textId="77777777" w:rsidTr="00291632">
        <w:trPr>
          <w:cantSplit/>
          <w:tblHeader/>
        </w:trPr>
        <w:tc>
          <w:tcPr>
            <w:tcW w:w="6917" w:type="dxa"/>
          </w:tcPr>
          <w:p w14:paraId="2807DBDF" w14:textId="77777777" w:rsidR="006B45C0" w:rsidRPr="00414DF9" w:rsidRDefault="006B45C0" w:rsidP="00291632">
            <w:pPr>
              <w:pStyle w:val="TAL"/>
              <w:rPr>
                <w:b/>
                <w:bCs/>
                <w:i/>
                <w:iCs/>
              </w:rPr>
            </w:pPr>
            <w:r w:rsidRPr="00414DF9">
              <w:rPr>
                <w:b/>
                <w:bCs/>
                <w:i/>
                <w:iCs/>
              </w:rPr>
              <w:t>dynamicWaveformSwitch-r18</w:t>
            </w:r>
          </w:p>
          <w:p w14:paraId="508AC730" w14:textId="77777777" w:rsidR="006B45C0" w:rsidRPr="00414DF9" w:rsidRDefault="006B45C0" w:rsidP="00291632">
            <w:pPr>
              <w:pStyle w:val="TAL"/>
            </w:pPr>
            <w:r w:rsidRPr="00414DF9">
              <w:t>Indicates whether the UE supports dynamic waveform switching for DCI format 0_1/0_2 when configured with only 1 UL carrier in the band.</w:t>
            </w:r>
          </w:p>
          <w:p w14:paraId="770859B8" w14:textId="77777777" w:rsidR="006B45C0" w:rsidRPr="00414DF9" w:rsidRDefault="006B45C0" w:rsidP="00291632">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1666ED85" w14:textId="77777777" w:rsidR="006B45C0" w:rsidRPr="00414DF9" w:rsidRDefault="006B45C0" w:rsidP="00291632">
            <w:pPr>
              <w:pStyle w:val="TAL"/>
              <w:jc w:val="center"/>
              <w:rPr>
                <w:bCs/>
                <w:iCs/>
              </w:rPr>
            </w:pPr>
            <w:r w:rsidRPr="00414DF9">
              <w:rPr>
                <w:bCs/>
                <w:iCs/>
              </w:rPr>
              <w:t>Band</w:t>
            </w:r>
          </w:p>
        </w:tc>
        <w:tc>
          <w:tcPr>
            <w:tcW w:w="567" w:type="dxa"/>
          </w:tcPr>
          <w:p w14:paraId="05B2BC98" w14:textId="77777777" w:rsidR="006B45C0" w:rsidRPr="00414DF9" w:rsidRDefault="006B45C0" w:rsidP="00291632">
            <w:pPr>
              <w:pStyle w:val="TAL"/>
              <w:jc w:val="center"/>
              <w:rPr>
                <w:bCs/>
                <w:iCs/>
              </w:rPr>
            </w:pPr>
            <w:r w:rsidRPr="00414DF9">
              <w:rPr>
                <w:bCs/>
                <w:iCs/>
              </w:rPr>
              <w:t>No</w:t>
            </w:r>
          </w:p>
        </w:tc>
        <w:tc>
          <w:tcPr>
            <w:tcW w:w="709" w:type="dxa"/>
          </w:tcPr>
          <w:p w14:paraId="34F9CC51" w14:textId="77777777" w:rsidR="006B45C0" w:rsidRPr="00414DF9" w:rsidRDefault="006B45C0" w:rsidP="00291632">
            <w:pPr>
              <w:pStyle w:val="TAL"/>
              <w:jc w:val="center"/>
              <w:rPr>
                <w:bCs/>
                <w:iCs/>
              </w:rPr>
            </w:pPr>
            <w:r w:rsidRPr="00414DF9">
              <w:rPr>
                <w:bCs/>
                <w:iCs/>
              </w:rPr>
              <w:t>N/A</w:t>
            </w:r>
          </w:p>
        </w:tc>
        <w:tc>
          <w:tcPr>
            <w:tcW w:w="728" w:type="dxa"/>
          </w:tcPr>
          <w:p w14:paraId="6E2002A2" w14:textId="77777777" w:rsidR="006B45C0" w:rsidRPr="00414DF9" w:rsidRDefault="006B45C0" w:rsidP="00291632">
            <w:pPr>
              <w:pStyle w:val="TAL"/>
              <w:jc w:val="center"/>
            </w:pPr>
            <w:r w:rsidRPr="00414DF9">
              <w:t>N/A</w:t>
            </w:r>
          </w:p>
        </w:tc>
      </w:tr>
      <w:tr w:rsidR="006B45C0" w:rsidRPr="00414DF9" w14:paraId="50B23D32" w14:textId="77777777" w:rsidTr="00291632">
        <w:trPr>
          <w:cantSplit/>
          <w:tblHeader/>
        </w:trPr>
        <w:tc>
          <w:tcPr>
            <w:tcW w:w="6917" w:type="dxa"/>
          </w:tcPr>
          <w:p w14:paraId="165AAC49" w14:textId="77777777" w:rsidR="006B45C0" w:rsidRPr="00414DF9" w:rsidRDefault="006B45C0" w:rsidP="00291632">
            <w:pPr>
              <w:pStyle w:val="TAL"/>
              <w:rPr>
                <w:b/>
                <w:bCs/>
                <w:i/>
                <w:iCs/>
              </w:rPr>
            </w:pPr>
            <w:r w:rsidRPr="00414DF9">
              <w:rPr>
                <w:b/>
                <w:bCs/>
                <w:i/>
                <w:iCs/>
              </w:rPr>
              <w:t>dynamicWaveformSwitchIntraCA-r18</w:t>
            </w:r>
          </w:p>
          <w:p w14:paraId="2F903CB2"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4B7539C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6B365B36" w14:textId="77777777" w:rsidR="006B45C0" w:rsidRPr="00414DF9" w:rsidRDefault="006B45C0" w:rsidP="00291632">
            <w:pPr>
              <w:pStyle w:val="TAL"/>
              <w:jc w:val="center"/>
              <w:rPr>
                <w:bCs/>
                <w:iCs/>
              </w:rPr>
            </w:pPr>
            <w:r w:rsidRPr="00414DF9">
              <w:rPr>
                <w:bCs/>
                <w:iCs/>
              </w:rPr>
              <w:t>Band</w:t>
            </w:r>
          </w:p>
        </w:tc>
        <w:tc>
          <w:tcPr>
            <w:tcW w:w="567" w:type="dxa"/>
          </w:tcPr>
          <w:p w14:paraId="1F56113E" w14:textId="77777777" w:rsidR="006B45C0" w:rsidRPr="00414DF9" w:rsidRDefault="006B45C0" w:rsidP="00291632">
            <w:pPr>
              <w:pStyle w:val="TAL"/>
              <w:jc w:val="center"/>
              <w:rPr>
                <w:bCs/>
                <w:iCs/>
              </w:rPr>
            </w:pPr>
            <w:r w:rsidRPr="00414DF9">
              <w:rPr>
                <w:bCs/>
                <w:iCs/>
              </w:rPr>
              <w:t>No</w:t>
            </w:r>
          </w:p>
        </w:tc>
        <w:tc>
          <w:tcPr>
            <w:tcW w:w="709" w:type="dxa"/>
          </w:tcPr>
          <w:p w14:paraId="43E03D48" w14:textId="77777777" w:rsidR="006B45C0" w:rsidRPr="00414DF9" w:rsidRDefault="006B45C0" w:rsidP="00291632">
            <w:pPr>
              <w:pStyle w:val="TAL"/>
              <w:jc w:val="center"/>
              <w:rPr>
                <w:bCs/>
                <w:iCs/>
              </w:rPr>
            </w:pPr>
            <w:r w:rsidRPr="00414DF9">
              <w:rPr>
                <w:bCs/>
                <w:iCs/>
              </w:rPr>
              <w:t>N/A</w:t>
            </w:r>
          </w:p>
        </w:tc>
        <w:tc>
          <w:tcPr>
            <w:tcW w:w="728" w:type="dxa"/>
          </w:tcPr>
          <w:p w14:paraId="0C9BD11F" w14:textId="77777777" w:rsidR="006B45C0" w:rsidRPr="00414DF9" w:rsidRDefault="006B45C0" w:rsidP="00291632">
            <w:pPr>
              <w:pStyle w:val="TAL"/>
              <w:jc w:val="center"/>
            </w:pPr>
            <w:r w:rsidRPr="00414DF9">
              <w:t>N/A</w:t>
            </w:r>
          </w:p>
        </w:tc>
      </w:tr>
      <w:tr w:rsidR="006B45C0" w:rsidRPr="00414DF9" w14:paraId="32782A1E" w14:textId="77777777" w:rsidTr="00291632">
        <w:trPr>
          <w:cantSplit/>
          <w:tblHeader/>
        </w:trPr>
        <w:tc>
          <w:tcPr>
            <w:tcW w:w="6917" w:type="dxa"/>
          </w:tcPr>
          <w:p w14:paraId="60E28413" w14:textId="77777777" w:rsidR="006B45C0" w:rsidRPr="00414DF9" w:rsidRDefault="006B45C0" w:rsidP="00291632">
            <w:pPr>
              <w:pStyle w:val="TAL"/>
              <w:rPr>
                <w:b/>
                <w:bCs/>
                <w:i/>
                <w:iCs/>
              </w:rPr>
            </w:pPr>
            <w:r w:rsidRPr="00414DF9">
              <w:rPr>
                <w:b/>
                <w:bCs/>
                <w:i/>
                <w:iCs/>
              </w:rPr>
              <w:t>dynamicWaveformSwitchPHR-r18</w:t>
            </w:r>
          </w:p>
          <w:p w14:paraId="6CF1AFBB"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0EEF892E"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166E6116" w14:textId="77777777" w:rsidR="006B45C0" w:rsidRPr="00414DF9" w:rsidRDefault="006B45C0" w:rsidP="00291632">
            <w:pPr>
              <w:pStyle w:val="TAL"/>
              <w:rPr>
                <w:rFonts w:cs="Arial"/>
                <w:szCs w:val="18"/>
              </w:rPr>
            </w:pPr>
          </w:p>
          <w:p w14:paraId="238F4563" w14:textId="77777777" w:rsidR="006B45C0" w:rsidRPr="00414DF9" w:rsidRDefault="006B45C0" w:rsidP="00291632">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4A65A9E0" w14:textId="77777777" w:rsidR="006B45C0" w:rsidRPr="00414DF9" w:rsidRDefault="006B45C0" w:rsidP="00291632">
            <w:pPr>
              <w:pStyle w:val="TAL"/>
              <w:jc w:val="center"/>
              <w:rPr>
                <w:bCs/>
                <w:iCs/>
              </w:rPr>
            </w:pPr>
            <w:r w:rsidRPr="00414DF9">
              <w:rPr>
                <w:bCs/>
                <w:iCs/>
              </w:rPr>
              <w:t>Band</w:t>
            </w:r>
          </w:p>
        </w:tc>
        <w:tc>
          <w:tcPr>
            <w:tcW w:w="567" w:type="dxa"/>
          </w:tcPr>
          <w:p w14:paraId="3932D815" w14:textId="77777777" w:rsidR="006B45C0" w:rsidRPr="00414DF9" w:rsidRDefault="006B45C0" w:rsidP="00291632">
            <w:pPr>
              <w:pStyle w:val="TAL"/>
              <w:jc w:val="center"/>
              <w:rPr>
                <w:bCs/>
                <w:iCs/>
              </w:rPr>
            </w:pPr>
            <w:r w:rsidRPr="00414DF9">
              <w:rPr>
                <w:bCs/>
                <w:iCs/>
              </w:rPr>
              <w:t>No</w:t>
            </w:r>
          </w:p>
        </w:tc>
        <w:tc>
          <w:tcPr>
            <w:tcW w:w="709" w:type="dxa"/>
          </w:tcPr>
          <w:p w14:paraId="6E987212" w14:textId="77777777" w:rsidR="006B45C0" w:rsidRPr="00414DF9" w:rsidRDefault="006B45C0" w:rsidP="00291632">
            <w:pPr>
              <w:pStyle w:val="TAL"/>
              <w:jc w:val="center"/>
              <w:rPr>
                <w:bCs/>
                <w:iCs/>
              </w:rPr>
            </w:pPr>
            <w:r w:rsidRPr="00414DF9">
              <w:rPr>
                <w:bCs/>
                <w:iCs/>
              </w:rPr>
              <w:t>N/A</w:t>
            </w:r>
          </w:p>
        </w:tc>
        <w:tc>
          <w:tcPr>
            <w:tcW w:w="728" w:type="dxa"/>
          </w:tcPr>
          <w:p w14:paraId="695D1193" w14:textId="77777777" w:rsidR="006B45C0" w:rsidRPr="00414DF9" w:rsidRDefault="006B45C0" w:rsidP="00291632">
            <w:pPr>
              <w:pStyle w:val="TAL"/>
              <w:jc w:val="center"/>
            </w:pPr>
            <w:r w:rsidRPr="00414DF9">
              <w:t>N/A</w:t>
            </w:r>
          </w:p>
        </w:tc>
      </w:tr>
      <w:tr w:rsidR="006B45C0" w:rsidRPr="00414DF9" w14:paraId="5659DA35" w14:textId="77777777" w:rsidTr="00291632">
        <w:trPr>
          <w:cantSplit/>
          <w:tblHeader/>
        </w:trPr>
        <w:tc>
          <w:tcPr>
            <w:tcW w:w="6917" w:type="dxa"/>
          </w:tcPr>
          <w:p w14:paraId="46F48216" w14:textId="77777777" w:rsidR="006B45C0" w:rsidRPr="00414DF9" w:rsidRDefault="006B45C0" w:rsidP="00291632">
            <w:pPr>
              <w:pStyle w:val="TAL"/>
              <w:rPr>
                <w:b/>
                <w:bCs/>
                <w:i/>
                <w:iCs/>
                <w:lang w:eastAsia="zh-CN"/>
              </w:rPr>
            </w:pPr>
            <w:r w:rsidRPr="00414DF9">
              <w:rPr>
                <w:b/>
                <w:bCs/>
                <w:i/>
                <w:iCs/>
              </w:rPr>
              <w:lastRenderedPageBreak/>
              <w:t>enhancedChannelRaster-r18</w:t>
            </w:r>
          </w:p>
          <w:p w14:paraId="2D2F60E2" w14:textId="77777777" w:rsidR="006B45C0" w:rsidRPr="00414DF9" w:rsidRDefault="006B45C0" w:rsidP="00291632">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0DA47E3E" w14:textId="77777777" w:rsidR="006B45C0" w:rsidRPr="00414DF9" w:rsidRDefault="006B45C0" w:rsidP="00291632">
            <w:pPr>
              <w:pStyle w:val="TAL"/>
            </w:pPr>
            <w:r w:rsidRPr="00414DF9">
              <w:t>Indicates whether the (e)RedCap UE supports the requirements for UE channel bandwidths located on the enhanced channel raster of a band as specified in TS 38.101-1 [2], clause 5.4I.</w:t>
            </w:r>
          </w:p>
          <w:p w14:paraId="7A8BD694" w14:textId="77777777" w:rsidR="006B45C0" w:rsidRPr="00414DF9" w:rsidRDefault="006B45C0" w:rsidP="00291632">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61B3E59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4D7C05E8"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29FB81A1" w14:textId="77777777" w:rsidR="006B45C0" w:rsidRPr="00414DF9" w:rsidRDefault="006B45C0" w:rsidP="00291632">
            <w:pPr>
              <w:pStyle w:val="TAL"/>
              <w:jc w:val="center"/>
              <w:rPr>
                <w:bCs/>
                <w:iCs/>
              </w:rPr>
            </w:pPr>
            <w:r w:rsidRPr="00414DF9">
              <w:rPr>
                <w:bCs/>
                <w:iCs/>
              </w:rPr>
              <w:t>N/A</w:t>
            </w:r>
          </w:p>
        </w:tc>
        <w:tc>
          <w:tcPr>
            <w:tcW w:w="728" w:type="dxa"/>
          </w:tcPr>
          <w:p w14:paraId="30A8C9FE" w14:textId="77777777" w:rsidR="006B45C0" w:rsidRPr="00414DF9" w:rsidRDefault="006B45C0" w:rsidP="00291632">
            <w:pPr>
              <w:pStyle w:val="TAL"/>
              <w:jc w:val="center"/>
            </w:pPr>
            <w:r w:rsidRPr="00414DF9">
              <w:t>FR1 only</w:t>
            </w:r>
          </w:p>
        </w:tc>
      </w:tr>
      <w:tr w:rsidR="006B45C0" w:rsidRPr="00414DF9" w14:paraId="35312C12" w14:textId="77777777" w:rsidTr="00291632">
        <w:trPr>
          <w:cantSplit/>
          <w:tblHeader/>
        </w:trPr>
        <w:tc>
          <w:tcPr>
            <w:tcW w:w="6917" w:type="dxa"/>
          </w:tcPr>
          <w:p w14:paraId="5015014A" w14:textId="77777777" w:rsidR="006B45C0" w:rsidRPr="00414DF9" w:rsidRDefault="006B45C0" w:rsidP="00291632">
            <w:pPr>
              <w:pStyle w:val="TAL"/>
              <w:rPr>
                <w:b/>
                <w:bCs/>
                <w:i/>
                <w:iCs/>
                <w:lang w:eastAsia="zh-CN"/>
              </w:rPr>
            </w:pPr>
            <w:r w:rsidRPr="00414DF9">
              <w:rPr>
                <w:b/>
                <w:bCs/>
                <w:i/>
                <w:iCs/>
              </w:rPr>
              <w:t>enhancedSkipUplinkTxConfigured-v1660</w:t>
            </w:r>
          </w:p>
          <w:p w14:paraId="50DF4C26" w14:textId="77777777" w:rsidR="006B45C0" w:rsidRPr="00414DF9" w:rsidRDefault="006B45C0" w:rsidP="00291632">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1792699" w14:textId="77777777" w:rsidR="006B45C0" w:rsidRPr="00414DF9" w:rsidRDefault="006B45C0" w:rsidP="00291632">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3FCA786D"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557AB3F4"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5F5686FC" w14:textId="77777777" w:rsidR="006B45C0" w:rsidRPr="00414DF9" w:rsidRDefault="006B45C0" w:rsidP="00291632">
            <w:pPr>
              <w:pStyle w:val="TAL"/>
              <w:jc w:val="center"/>
              <w:rPr>
                <w:bCs/>
                <w:iCs/>
              </w:rPr>
            </w:pPr>
            <w:r w:rsidRPr="00414DF9">
              <w:rPr>
                <w:bCs/>
                <w:iCs/>
              </w:rPr>
              <w:t>N/A</w:t>
            </w:r>
          </w:p>
        </w:tc>
        <w:tc>
          <w:tcPr>
            <w:tcW w:w="728" w:type="dxa"/>
          </w:tcPr>
          <w:p w14:paraId="1585483E" w14:textId="77777777" w:rsidR="006B45C0" w:rsidRPr="00414DF9" w:rsidRDefault="006B45C0" w:rsidP="00291632">
            <w:pPr>
              <w:pStyle w:val="TAL"/>
              <w:jc w:val="center"/>
            </w:pPr>
            <w:r w:rsidRPr="00414DF9">
              <w:rPr>
                <w:rFonts w:cs="Arial"/>
                <w:bCs/>
                <w:iCs/>
                <w:szCs w:val="18"/>
              </w:rPr>
              <w:t>N/A</w:t>
            </w:r>
          </w:p>
        </w:tc>
      </w:tr>
      <w:tr w:rsidR="006B45C0" w:rsidRPr="00414DF9" w14:paraId="456E1FDD" w14:textId="77777777" w:rsidTr="00291632">
        <w:trPr>
          <w:cantSplit/>
          <w:tblHeader/>
        </w:trPr>
        <w:tc>
          <w:tcPr>
            <w:tcW w:w="6917" w:type="dxa"/>
          </w:tcPr>
          <w:p w14:paraId="3A747532" w14:textId="77777777" w:rsidR="006B45C0" w:rsidRPr="00414DF9" w:rsidRDefault="006B45C0" w:rsidP="00291632">
            <w:pPr>
              <w:pStyle w:val="TAL"/>
              <w:rPr>
                <w:b/>
                <w:bCs/>
                <w:i/>
                <w:iCs/>
                <w:lang w:eastAsia="zh-CN"/>
              </w:rPr>
            </w:pPr>
            <w:r w:rsidRPr="00414DF9">
              <w:rPr>
                <w:b/>
                <w:bCs/>
                <w:i/>
                <w:iCs/>
              </w:rPr>
              <w:t>enhancedSkipUplinkTxDynamic-v1660</w:t>
            </w:r>
          </w:p>
          <w:p w14:paraId="20C0E405" w14:textId="77777777" w:rsidR="006B45C0" w:rsidRPr="00414DF9" w:rsidRDefault="006B45C0" w:rsidP="00291632">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2F85A07" w14:textId="77777777" w:rsidR="006B45C0" w:rsidRPr="00414DF9" w:rsidRDefault="006B45C0" w:rsidP="00291632">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2CA27997"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701F4E6C"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7C108AC1" w14:textId="77777777" w:rsidR="006B45C0" w:rsidRPr="00414DF9" w:rsidRDefault="006B45C0" w:rsidP="00291632">
            <w:pPr>
              <w:pStyle w:val="TAL"/>
              <w:jc w:val="center"/>
              <w:rPr>
                <w:bCs/>
                <w:iCs/>
              </w:rPr>
            </w:pPr>
            <w:r w:rsidRPr="00414DF9">
              <w:rPr>
                <w:bCs/>
                <w:iCs/>
              </w:rPr>
              <w:t>N/A</w:t>
            </w:r>
          </w:p>
        </w:tc>
        <w:tc>
          <w:tcPr>
            <w:tcW w:w="728" w:type="dxa"/>
          </w:tcPr>
          <w:p w14:paraId="21A80254" w14:textId="77777777" w:rsidR="006B45C0" w:rsidRPr="00414DF9" w:rsidRDefault="006B45C0" w:rsidP="00291632">
            <w:pPr>
              <w:pStyle w:val="TAL"/>
              <w:jc w:val="center"/>
            </w:pPr>
            <w:r w:rsidRPr="00414DF9">
              <w:rPr>
                <w:rFonts w:cs="Arial"/>
                <w:bCs/>
                <w:iCs/>
                <w:szCs w:val="18"/>
              </w:rPr>
              <w:t>N/A</w:t>
            </w:r>
          </w:p>
        </w:tc>
      </w:tr>
      <w:tr w:rsidR="006B45C0" w:rsidRPr="00414DF9" w14:paraId="207E8CA1" w14:textId="77777777" w:rsidTr="00291632">
        <w:trPr>
          <w:cantSplit/>
          <w:tblHeader/>
        </w:trPr>
        <w:tc>
          <w:tcPr>
            <w:tcW w:w="6917" w:type="dxa"/>
          </w:tcPr>
          <w:p w14:paraId="2CC948D6" w14:textId="77777777" w:rsidR="006B45C0" w:rsidRPr="00414DF9" w:rsidRDefault="006B45C0" w:rsidP="00291632">
            <w:pPr>
              <w:pStyle w:val="TAL"/>
              <w:rPr>
                <w:b/>
                <w:i/>
              </w:rPr>
            </w:pPr>
            <w:r w:rsidRPr="00414DF9">
              <w:rPr>
                <w:b/>
                <w:i/>
              </w:rPr>
              <w:t>enhancedType3-HARQ-CodebookFeedback-r17</w:t>
            </w:r>
          </w:p>
          <w:p w14:paraId="40FC14A1" w14:textId="77777777" w:rsidR="006B45C0" w:rsidRPr="00414DF9" w:rsidRDefault="006B45C0" w:rsidP="00291632">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21B04A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339B85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58616859" w14:textId="77777777" w:rsidR="006B45C0" w:rsidRPr="00414DF9" w:rsidRDefault="006B45C0" w:rsidP="00291632">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2BED0583" w14:textId="77777777" w:rsidR="006B45C0" w:rsidRPr="00414DF9" w:rsidRDefault="006B45C0" w:rsidP="00291632">
            <w:pPr>
              <w:pStyle w:val="TAL"/>
              <w:jc w:val="center"/>
              <w:rPr>
                <w:rFonts w:cs="Arial"/>
                <w:bCs/>
                <w:iCs/>
                <w:szCs w:val="18"/>
              </w:rPr>
            </w:pPr>
            <w:r w:rsidRPr="00414DF9">
              <w:t>Band</w:t>
            </w:r>
          </w:p>
        </w:tc>
        <w:tc>
          <w:tcPr>
            <w:tcW w:w="567" w:type="dxa"/>
          </w:tcPr>
          <w:p w14:paraId="3EF941A4" w14:textId="77777777" w:rsidR="006B45C0" w:rsidRPr="00414DF9" w:rsidRDefault="006B45C0" w:rsidP="00291632">
            <w:pPr>
              <w:pStyle w:val="TAL"/>
              <w:jc w:val="center"/>
              <w:rPr>
                <w:rFonts w:cs="Arial"/>
                <w:bCs/>
                <w:iCs/>
                <w:szCs w:val="18"/>
              </w:rPr>
            </w:pPr>
            <w:r w:rsidRPr="00414DF9">
              <w:t>No</w:t>
            </w:r>
          </w:p>
        </w:tc>
        <w:tc>
          <w:tcPr>
            <w:tcW w:w="709" w:type="dxa"/>
          </w:tcPr>
          <w:p w14:paraId="7B57FC41" w14:textId="77777777" w:rsidR="006B45C0" w:rsidRPr="00414DF9" w:rsidRDefault="006B45C0" w:rsidP="00291632">
            <w:pPr>
              <w:pStyle w:val="TAL"/>
              <w:jc w:val="center"/>
              <w:rPr>
                <w:bCs/>
                <w:iCs/>
              </w:rPr>
            </w:pPr>
            <w:r w:rsidRPr="00414DF9">
              <w:t>N/A</w:t>
            </w:r>
          </w:p>
        </w:tc>
        <w:tc>
          <w:tcPr>
            <w:tcW w:w="728" w:type="dxa"/>
          </w:tcPr>
          <w:p w14:paraId="797534FB" w14:textId="77777777" w:rsidR="006B45C0" w:rsidRPr="00414DF9" w:rsidRDefault="006B45C0" w:rsidP="00291632">
            <w:pPr>
              <w:pStyle w:val="TAL"/>
              <w:jc w:val="center"/>
              <w:rPr>
                <w:rFonts w:cs="Arial"/>
                <w:bCs/>
                <w:iCs/>
                <w:szCs w:val="18"/>
              </w:rPr>
            </w:pPr>
            <w:r w:rsidRPr="00414DF9">
              <w:t>N/A</w:t>
            </w:r>
          </w:p>
        </w:tc>
      </w:tr>
      <w:tr w:rsidR="006B45C0" w:rsidRPr="00414DF9" w14:paraId="6D8F3DED" w14:textId="77777777" w:rsidTr="00291632">
        <w:trPr>
          <w:cantSplit/>
          <w:tblHeader/>
        </w:trPr>
        <w:tc>
          <w:tcPr>
            <w:tcW w:w="6917" w:type="dxa"/>
          </w:tcPr>
          <w:p w14:paraId="31E5B150" w14:textId="77777777" w:rsidR="006B45C0" w:rsidRPr="00414DF9" w:rsidRDefault="006B45C0" w:rsidP="00291632">
            <w:pPr>
              <w:pStyle w:val="TAL"/>
              <w:rPr>
                <w:b/>
                <w:bCs/>
                <w:i/>
                <w:iCs/>
              </w:rPr>
            </w:pPr>
            <w:r w:rsidRPr="00414DF9">
              <w:rPr>
                <w:b/>
                <w:bCs/>
                <w:i/>
                <w:iCs/>
              </w:rPr>
              <w:t>enhancedUL-TransientPeriod-r16</w:t>
            </w:r>
          </w:p>
          <w:p w14:paraId="53D02613" w14:textId="77777777" w:rsidR="006B45C0" w:rsidRPr="00414DF9" w:rsidRDefault="006B45C0" w:rsidP="00291632">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735182D6" w14:textId="77777777" w:rsidR="006B45C0" w:rsidRPr="00414DF9" w:rsidRDefault="006B45C0" w:rsidP="00291632">
            <w:pPr>
              <w:pStyle w:val="TAL"/>
              <w:jc w:val="center"/>
              <w:rPr>
                <w:bCs/>
                <w:iCs/>
              </w:rPr>
            </w:pPr>
            <w:r w:rsidRPr="00414DF9">
              <w:rPr>
                <w:bCs/>
                <w:iCs/>
              </w:rPr>
              <w:t>Band</w:t>
            </w:r>
          </w:p>
        </w:tc>
        <w:tc>
          <w:tcPr>
            <w:tcW w:w="567" w:type="dxa"/>
          </w:tcPr>
          <w:p w14:paraId="19154714" w14:textId="77777777" w:rsidR="006B45C0" w:rsidRPr="00414DF9" w:rsidRDefault="006B45C0" w:rsidP="00291632">
            <w:pPr>
              <w:pStyle w:val="TAL"/>
              <w:jc w:val="center"/>
              <w:rPr>
                <w:bCs/>
                <w:iCs/>
              </w:rPr>
            </w:pPr>
            <w:r w:rsidRPr="00414DF9">
              <w:rPr>
                <w:bCs/>
                <w:iCs/>
              </w:rPr>
              <w:t>No</w:t>
            </w:r>
          </w:p>
        </w:tc>
        <w:tc>
          <w:tcPr>
            <w:tcW w:w="709" w:type="dxa"/>
          </w:tcPr>
          <w:p w14:paraId="60547D24" w14:textId="77777777" w:rsidR="006B45C0" w:rsidRPr="00414DF9" w:rsidRDefault="006B45C0" w:rsidP="00291632">
            <w:pPr>
              <w:pStyle w:val="TAL"/>
              <w:jc w:val="center"/>
              <w:rPr>
                <w:bCs/>
                <w:iCs/>
              </w:rPr>
            </w:pPr>
            <w:r w:rsidRPr="00414DF9">
              <w:rPr>
                <w:bCs/>
                <w:iCs/>
              </w:rPr>
              <w:t>N/A</w:t>
            </w:r>
          </w:p>
        </w:tc>
        <w:tc>
          <w:tcPr>
            <w:tcW w:w="728" w:type="dxa"/>
          </w:tcPr>
          <w:p w14:paraId="2451B4BB" w14:textId="77777777" w:rsidR="006B45C0" w:rsidRPr="00414DF9" w:rsidRDefault="006B45C0" w:rsidP="00291632">
            <w:pPr>
              <w:pStyle w:val="TAL"/>
              <w:jc w:val="center"/>
            </w:pPr>
            <w:r w:rsidRPr="00414DF9">
              <w:t>FR1 only</w:t>
            </w:r>
          </w:p>
        </w:tc>
      </w:tr>
      <w:tr w:rsidR="006B45C0" w:rsidRPr="00414DF9" w14:paraId="4D6CC70D" w14:textId="77777777" w:rsidTr="00291632">
        <w:trPr>
          <w:cantSplit/>
          <w:tblHeader/>
        </w:trPr>
        <w:tc>
          <w:tcPr>
            <w:tcW w:w="6917" w:type="dxa"/>
          </w:tcPr>
          <w:p w14:paraId="2B479EB1" w14:textId="77777777" w:rsidR="006B45C0" w:rsidRPr="00414DF9" w:rsidRDefault="006B45C0" w:rsidP="00291632">
            <w:pPr>
              <w:pStyle w:val="TAL"/>
              <w:rPr>
                <w:b/>
                <w:bCs/>
                <w:i/>
                <w:iCs/>
              </w:rPr>
            </w:pPr>
            <w:r w:rsidRPr="00414DF9">
              <w:rPr>
                <w:b/>
                <w:bCs/>
                <w:i/>
                <w:iCs/>
              </w:rPr>
              <w:t>eventA4BasedCondHandover-r17</w:t>
            </w:r>
          </w:p>
          <w:p w14:paraId="759FADDC" w14:textId="77777777" w:rsidR="006B45C0" w:rsidRPr="00414DF9" w:rsidRDefault="006B45C0" w:rsidP="00291632">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09DDCEA8" w14:textId="77777777" w:rsidR="006B45C0" w:rsidRPr="00414DF9" w:rsidRDefault="006B45C0" w:rsidP="00291632">
            <w:pPr>
              <w:pStyle w:val="TAL"/>
              <w:jc w:val="center"/>
              <w:rPr>
                <w:bCs/>
                <w:iCs/>
              </w:rPr>
            </w:pPr>
            <w:r w:rsidRPr="00414DF9">
              <w:t>Band</w:t>
            </w:r>
          </w:p>
        </w:tc>
        <w:tc>
          <w:tcPr>
            <w:tcW w:w="567" w:type="dxa"/>
          </w:tcPr>
          <w:p w14:paraId="1D4DAEB8"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48347859" w14:textId="77777777" w:rsidR="006B45C0" w:rsidRPr="00414DF9" w:rsidRDefault="006B45C0" w:rsidP="00291632">
            <w:pPr>
              <w:pStyle w:val="TAL"/>
              <w:jc w:val="center"/>
              <w:rPr>
                <w:bCs/>
                <w:iCs/>
              </w:rPr>
            </w:pPr>
            <w:r w:rsidRPr="00414DF9">
              <w:rPr>
                <w:bCs/>
                <w:iCs/>
              </w:rPr>
              <w:t>N/A</w:t>
            </w:r>
          </w:p>
        </w:tc>
        <w:tc>
          <w:tcPr>
            <w:tcW w:w="728" w:type="dxa"/>
          </w:tcPr>
          <w:p w14:paraId="1FF9CE51" w14:textId="77777777" w:rsidR="006B45C0" w:rsidRPr="00414DF9" w:rsidRDefault="006B45C0" w:rsidP="00291632">
            <w:pPr>
              <w:pStyle w:val="TAL"/>
              <w:jc w:val="center"/>
            </w:pPr>
            <w:r w:rsidRPr="00414DF9">
              <w:rPr>
                <w:rFonts w:cs="Arial"/>
                <w:bCs/>
                <w:iCs/>
                <w:szCs w:val="18"/>
              </w:rPr>
              <w:t>N/A</w:t>
            </w:r>
          </w:p>
        </w:tc>
      </w:tr>
      <w:tr w:rsidR="006B45C0" w:rsidRPr="00414DF9" w14:paraId="04146386" w14:textId="77777777" w:rsidTr="00291632">
        <w:trPr>
          <w:cantSplit/>
          <w:tblHeader/>
        </w:trPr>
        <w:tc>
          <w:tcPr>
            <w:tcW w:w="6917" w:type="dxa"/>
          </w:tcPr>
          <w:p w14:paraId="611D1E74" w14:textId="77777777" w:rsidR="006B45C0" w:rsidRPr="00414DF9" w:rsidRDefault="006B45C0" w:rsidP="00291632">
            <w:pPr>
              <w:pStyle w:val="TAH"/>
              <w:jc w:val="left"/>
              <w:rPr>
                <w:rFonts w:eastAsia="Yu Mincho"/>
              </w:rPr>
            </w:pPr>
            <w:r w:rsidRPr="00414DF9">
              <w:rPr>
                <w:i/>
              </w:rPr>
              <w:lastRenderedPageBreak/>
              <w:t>eventA4BasedCondHandoverNES-r18</w:t>
            </w:r>
          </w:p>
          <w:p w14:paraId="35263516" w14:textId="77777777" w:rsidR="006B45C0" w:rsidRPr="00414DF9" w:rsidRDefault="006B45C0" w:rsidP="00291632">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15CF6AE1"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1440411" w14:textId="77777777" w:rsidR="006B45C0" w:rsidRPr="00414DF9" w:rsidRDefault="006B45C0" w:rsidP="00291632">
            <w:pPr>
              <w:pStyle w:val="TAL"/>
              <w:jc w:val="center"/>
              <w:rPr>
                <w:rFonts w:cs="Arial"/>
                <w:bCs/>
                <w:iCs/>
                <w:szCs w:val="18"/>
              </w:rPr>
            </w:pPr>
            <w:r w:rsidRPr="00414DF9">
              <w:rPr>
                <w:rFonts w:eastAsia="MS Mincho" w:cs="Arial"/>
                <w:bCs/>
                <w:iCs/>
                <w:szCs w:val="18"/>
              </w:rPr>
              <w:t>No</w:t>
            </w:r>
          </w:p>
        </w:tc>
        <w:tc>
          <w:tcPr>
            <w:tcW w:w="709" w:type="dxa"/>
          </w:tcPr>
          <w:p w14:paraId="395CE135" w14:textId="77777777" w:rsidR="006B45C0" w:rsidRPr="00414DF9" w:rsidRDefault="006B45C0" w:rsidP="00291632">
            <w:pPr>
              <w:pStyle w:val="TAL"/>
              <w:jc w:val="center"/>
              <w:rPr>
                <w:bCs/>
                <w:iCs/>
              </w:rPr>
            </w:pPr>
            <w:r w:rsidRPr="00414DF9">
              <w:rPr>
                <w:bCs/>
                <w:iCs/>
              </w:rPr>
              <w:t>N/A</w:t>
            </w:r>
          </w:p>
        </w:tc>
        <w:tc>
          <w:tcPr>
            <w:tcW w:w="728" w:type="dxa"/>
          </w:tcPr>
          <w:p w14:paraId="3B3890B6"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1D042E4" w14:textId="77777777" w:rsidTr="00291632">
        <w:trPr>
          <w:cantSplit/>
          <w:tblHeader/>
        </w:trPr>
        <w:tc>
          <w:tcPr>
            <w:tcW w:w="6917" w:type="dxa"/>
          </w:tcPr>
          <w:p w14:paraId="1D3AB125" w14:textId="77777777" w:rsidR="006B45C0" w:rsidRPr="00414DF9" w:rsidRDefault="006B45C0" w:rsidP="00291632">
            <w:pPr>
              <w:pStyle w:val="TAL"/>
              <w:rPr>
                <w:b/>
                <w:bCs/>
                <w:i/>
                <w:iCs/>
              </w:rPr>
            </w:pPr>
            <w:r w:rsidRPr="00414DF9">
              <w:rPr>
                <w:b/>
                <w:bCs/>
                <w:i/>
                <w:iCs/>
              </w:rPr>
              <w:t>extendedCP</w:t>
            </w:r>
          </w:p>
          <w:p w14:paraId="6FAAAB62" w14:textId="77777777" w:rsidR="006B45C0" w:rsidRPr="00414DF9" w:rsidRDefault="006B45C0" w:rsidP="00291632">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017DD1BB" w14:textId="77777777" w:rsidR="006B45C0" w:rsidRPr="00414DF9" w:rsidRDefault="006B45C0" w:rsidP="00291632">
            <w:pPr>
              <w:pStyle w:val="TAL"/>
              <w:jc w:val="center"/>
              <w:rPr>
                <w:rFonts w:cs="Arial"/>
                <w:szCs w:val="18"/>
              </w:rPr>
            </w:pPr>
            <w:r w:rsidRPr="00414DF9">
              <w:rPr>
                <w:bCs/>
                <w:iCs/>
              </w:rPr>
              <w:t>Band</w:t>
            </w:r>
          </w:p>
        </w:tc>
        <w:tc>
          <w:tcPr>
            <w:tcW w:w="567" w:type="dxa"/>
          </w:tcPr>
          <w:p w14:paraId="52E3A19D" w14:textId="77777777" w:rsidR="006B45C0" w:rsidRPr="00414DF9" w:rsidRDefault="006B45C0" w:rsidP="00291632">
            <w:pPr>
              <w:pStyle w:val="TAL"/>
              <w:jc w:val="center"/>
              <w:rPr>
                <w:rFonts w:cs="Arial"/>
                <w:szCs w:val="18"/>
              </w:rPr>
            </w:pPr>
            <w:r w:rsidRPr="00414DF9">
              <w:rPr>
                <w:bCs/>
                <w:iCs/>
              </w:rPr>
              <w:t>No</w:t>
            </w:r>
          </w:p>
        </w:tc>
        <w:tc>
          <w:tcPr>
            <w:tcW w:w="709" w:type="dxa"/>
          </w:tcPr>
          <w:p w14:paraId="01BBE419" w14:textId="77777777" w:rsidR="006B45C0" w:rsidRPr="00414DF9" w:rsidRDefault="006B45C0" w:rsidP="00291632">
            <w:pPr>
              <w:pStyle w:val="TAL"/>
              <w:jc w:val="center"/>
              <w:rPr>
                <w:rFonts w:cs="Arial"/>
                <w:szCs w:val="18"/>
              </w:rPr>
            </w:pPr>
            <w:r w:rsidRPr="00414DF9">
              <w:rPr>
                <w:bCs/>
                <w:iCs/>
              </w:rPr>
              <w:t>N/A</w:t>
            </w:r>
          </w:p>
        </w:tc>
        <w:tc>
          <w:tcPr>
            <w:tcW w:w="728" w:type="dxa"/>
          </w:tcPr>
          <w:p w14:paraId="202A4CC7" w14:textId="77777777" w:rsidR="006B45C0" w:rsidRPr="00414DF9" w:rsidRDefault="006B45C0" w:rsidP="00291632">
            <w:pPr>
              <w:pStyle w:val="TAL"/>
              <w:jc w:val="center"/>
            </w:pPr>
            <w:r w:rsidRPr="00414DF9">
              <w:rPr>
                <w:bCs/>
                <w:iCs/>
              </w:rPr>
              <w:t>N/A</w:t>
            </w:r>
          </w:p>
        </w:tc>
      </w:tr>
      <w:tr w:rsidR="006B45C0" w:rsidRPr="00414DF9" w14:paraId="028C9869" w14:textId="77777777" w:rsidTr="00291632">
        <w:trPr>
          <w:cantSplit/>
          <w:tblHeader/>
        </w:trPr>
        <w:tc>
          <w:tcPr>
            <w:tcW w:w="6917" w:type="dxa"/>
          </w:tcPr>
          <w:p w14:paraId="7DA2F213" w14:textId="77777777" w:rsidR="006B45C0" w:rsidRPr="00414DF9" w:rsidRDefault="006B45C0" w:rsidP="00291632">
            <w:pPr>
              <w:pStyle w:val="TAL"/>
              <w:rPr>
                <w:b/>
                <w:bCs/>
                <w:i/>
                <w:iCs/>
              </w:rPr>
            </w:pPr>
            <w:r w:rsidRPr="00414DF9">
              <w:rPr>
                <w:b/>
                <w:bCs/>
                <w:i/>
                <w:iCs/>
              </w:rPr>
              <w:t>fastBeamSweepingMultiRx-r18</w:t>
            </w:r>
          </w:p>
          <w:p w14:paraId="6F2DCD84" w14:textId="77777777" w:rsidR="006B45C0" w:rsidRPr="00414DF9" w:rsidRDefault="006B45C0" w:rsidP="00291632">
            <w:pPr>
              <w:pStyle w:val="TAL"/>
            </w:pPr>
            <w:r w:rsidRPr="00414DF9">
              <w:t>Indicates whether the UE supports beam sweeping factor reduction for SSB-based layer-1 measurement for activated serving cell when the UE is in multi-Rx operation.</w:t>
            </w:r>
          </w:p>
          <w:p w14:paraId="4B3242A7" w14:textId="77777777" w:rsidR="006B45C0" w:rsidRPr="00414DF9" w:rsidRDefault="006B45C0" w:rsidP="00291632">
            <w:pPr>
              <w:pStyle w:val="TAN"/>
              <w:rPr>
                <w:b/>
                <w:bCs/>
                <w:i/>
                <w:iCs/>
              </w:rPr>
            </w:pPr>
            <w:r w:rsidRPr="00414DF9">
              <w:t>NOTE:</w:t>
            </w:r>
            <w:r w:rsidRPr="00414DF9">
              <w:rPr>
                <w:rFonts w:cs="Arial"/>
                <w:szCs w:val="18"/>
              </w:rPr>
              <w:tab/>
            </w:r>
            <w:r w:rsidRPr="00414DF9">
              <w:t>It is only supported for power class 3.</w:t>
            </w:r>
          </w:p>
        </w:tc>
        <w:tc>
          <w:tcPr>
            <w:tcW w:w="709" w:type="dxa"/>
          </w:tcPr>
          <w:p w14:paraId="6233EAB1" w14:textId="77777777" w:rsidR="006B45C0" w:rsidRPr="00414DF9" w:rsidRDefault="006B45C0" w:rsidP="00291632">
            <w:pPr>
              <w:pStyle w:val="TAL"/>
              <w:jc w:val="center"/>
              <w:rPr>
                <w:bCs/>
                <w:iCs/>
              </w:rPr>
            </w:pPr>
            <w:r w:rsidRPr="00414DF9">
              <w:rPr>
                <w:bCs/>
                <w:iCs/>
              </w:rPr>
              <w:t>Band</w:t>
            </w:r>
          </w:p>
        </w:tc>
        <w:tc>
          <w:tcPr>
            <w:tcW w:w="567" w:type="dxa"/>
          </w:tcPr>
          <w:p w14:paraId="7CBF62F6" w14:textId="77777777" w:rsidR="006B45C0" w:rsidRPr="00414DF9" w:rsidRDefault="006B45C0" w:rsidP="00291632">
            <w:pPr>
              <w:pStyle w:val="TAL"/>
              <w:jc w:val="center"/>
              <w:rPr>
                <w:bCs/>
                <w:iCs/>
              </w:rPr>
            </w:pPr>
            <w:r w:rsidRPr="00414DF9">
              <w:rPr>
                <w:bCs/>
                <w:iCs/>
              </w:rPr>
              <w:t>No</w:t>
            </w:r>
          </w:p>
        </w:tc>
        <w:tc>
          <w:tcPr>
            <w:tcW w:w="709" w:type="dxa"/>
          </w:tcPr>
          <w:p w14:paraId="55446F54" w14:textId="77777777" w:rsidR="006B45C0" w:rsidRPr="00414DF9" w:rsidRDefault="006B45C0" w:rsidP="00291632">
            <w:pPr>
              <w:pStyle w:val="TAL"/>
              <w:jc w:val="center"/>
              <w:rPr>
                <w:bCs/>
                <w:iCs/>
              </w:rPr>
            </w:pPr>
            <w:r w:rsidRPr="00414DF9">
              <w:rPr>
                <w:bCs/>
                <w:iCs/>
              </w:rPr>
              <w:t>TDD only</w:t>
            </w:r>
          </w:p>
        </w:tc>
        <w:tc>
          <w:tcPr>
            <w:tcW w:w="728" w:type="dxa"/>
          </w:tcPr>
          <w:p w14:paraId="3D6FBC03" w14:textId="77777777" w:rsidR="006B45C0" w:rsidRPr="00414DF9" w:rsidRDefault="006B45C0" w:rsidP="00291632">
            <w:pPr>
              <w:pStyle w:val="TAL"/>
              <w:jc w:val="center"/>
              <w:rPr>
                <w:bCs/>
                <w:iCs/>
              </w:rPr>
            </w:pPr>
            <w:r w:rsidRPr="00414DF9">
              <w:rPr>
                <w:bCs/>
                <w:iCs/>
              </w:rPr>
              <w:t>FR2-1 only</w:t>
            </w:r>
          </w:p>
        </w:tc>
      </w:tr>
      <w:tr w:rsidR="006B45C0" w:rsidRPr="00414DF9" w14:paraId="6D1EC240" w14:textId="77777777" w:rsidTr="00291632">
        <w:trPr>
          <w:cantSplit/>
          <w:tblHeader/>
        </w:trPr>
        <w:tc>
          <w:tcPr>
            <w:tcW w:w="6917" w:type="dxa"/>
          </w:tcPr>
          <w:p w14:paraId="66BF9509" w14:textId="77777777" w:rsidR="006B45C0" w:rsidRPr="00414DF9" w:rsidRDefault="006B45C0" w:rsidP="00291632">
            <w:pPr>
              <w:pStyle w:val="TAL"/>
              <w:rPr>
                <w:b/>
                <w:bCs/>
                <w:i/>
                <w:iCs/>
              </w:rPr>
            </w:pPr>
            <w:r w:rsidRPr="00414DF9">
              <w:rPr>
                <w:b/>
                <w:bCs/>
                <w:i/>
                <w:iCs/>
              </w:rPr>
              <w:t>groupBeamReporting</w:t>
            </w:r>
          </w:p>
          <w:p w14:paraId="5EC57082" w14:textId="77777777" w:rsidR="006B45C0" w:rsidRPr="00414DF9" w:rsidRDefault="006B45C0" w:rsidP="00291632">
            <w:pPr>
              <w:pStyle w:val="TAL"/>
              <w:rPr>
                <w:bCs/>
                <w:iCs/>
              </w:rPr>
            </w:pPr>
            <w:r w:rsidRPr="00414DF9">
              <w:rPr>
                <w:rFonts w:eastAsia="MS PGothic"/>
              </w:rPr>
              <w:t>Indicates whether UE supports RSRP reporting for the group of two reference signals.</w:t>
            </w:r>
          </w:p>
        </w:tc>
        <w:tc>
          <w:tcPr>
            <w:tcW w:w="709" w:type="dxa"/>
          </w:tcPr>
          <w:p w14:paraId="577A0DD5" w14:textId="77777777" w:rsidR="006B45C0" w:rsidRPr="00414DF9" w:rsidRDefault="006B45C0" w:rsidP="00291632">
            <w:pPr>
              <w:pStyle w:val="TAL"/>
              <w:jc w:val="center"/>
              <w:rPr>
                <w:bCs/>
                <w:iCs/>
              </w:rPr>
            </w:pPr>
            <w:r w:rsidRPr="00414DF9">
              <w:rPr>
                <w:bCs/>
                <w:iCs/>
              </w:rPr>
              <w:t>Band</w:t>
            </w:r>
          </w:p>
        </w:tc>
        <w:tc>
          <w:tcPr>
            <w:tcW w:w="567" w:type="dxa"/>
          </w:tcPr>
          <w:p w14:paraId="00717FB8" w14:textId="77777777" w:rsidR="006B45C0" w:rsidRPr="00414DF9" w:rsidRDefault="006B45C0" w:rsidP="00291632">
            <w:pPr>
              <w:pStyle w:val="TAL"/>
              <w:jc w:val="center"/>
              <w:rPr>
                <w:bCs/>
                <w:iCs/>
              </w:rPr>
            </w:pPr>
            <w:r w:rsidRPr="00414DF9">
              <w:rPr>
                <w:bCs/>
                <w:iCs/>
              </w:rPr>
              <w:t>No</w:t>
            </w:r>
          </w:p>
        </w:tc>
        <w:tc>
          <w:tcPr>
            <w:tcW w:w="709" w:type="dxa"/>
          </w:tcPr>
          <w:p w14:paraId="1D3D796E" w14:textId="77777777" w:rsidR="006B45C0" w:rsidRPr="00414DF9" w:rsidRDefault="006B45C0" w:rsidP="00291632">
            <w:pPr>
              <w:pStyle w:val="TAL"/>
              <w:jc w:val="center"/>
              <w:rPr>
                <w:bCs/>
                <w:iCs/>
              </w:rPr>
            </w:pPr>
            <w:r w:rsidRPr="00414DF9">
              <w:rPr>
                <w:bCs/>
                <w:iCs/>
              </w:rPr>
              <w:t>N/A</w:t>
            </w:r>
          </w:p>
        </w:tc>
        <w:tc>
          <w:tcPr>
            <w:tcW w:w="728" w:type="dxa"/>
          </w:tcPr>
          <w:p w14:paraId="5A6844A8" w14:textId="77777777" w:rsidR="006B45C0" w:rsidRPr="00414DF9" w:rsidRDefault="006B45C0" w:rsidP="00291632">
            <w:pPr>
              <w:pStyle w:val="TAL"/>
              <w:jc w:val="center"/>
            </w:pPr>
            <w:r w:rsidRPr="00414DF9">
              <w:rPr>
                <w:bCs/>
                <w:iCs/>
              </w:rPr>
              <w:t>N/A</w:t>
            </w:r>
          </w:p>
        </w:tc>
      </w:tr>
      <w:tr w:rsidR="006B45C0" w:rsidRPr="00414DF9" w14:paraId="2F6F3AED" w14:textId="77777777" w:rsidTr="00291632">
        <w:trPr>
          <w:cantSplit/>
          <w:tblHeader/>
        </w:trPr>
        <w:tc>
          <w:tcPr>
            <w:tcW w:w="6917" w:type="dxa"/>
          </w:tcPr>
          <w:p w14:paraId="500EF1E8" w14:textId="77777777" w:rsidR="006B45C0" w:rsidRPr="00414DF9" w:rsidRDefault="006B45C0" w:rsidP="00291632">
            <w:pPr>
              <w:pStyle w:val="TAL"/>
              <w:rPr>
                <w:b/>
                <w:bCs/>
                <w:i/>
                <w:iCs/>
              </w:rPr>
            </w:pPr>
            <w:r w:rsidRPr="00414DF9">
              <w:rPr>
                <w:b/>
                <w:bCs/>
                <w:i/>
                <w:iCs/>
              </w:rPr>
              <w:t>groupBeamReporting-STx2P-r18</w:t>
            </w:r>
          </w:p>
          <w:p w14:paraId="68633768"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415180B9" w14:textId="77777777" w:rsidR="006B45C0" w:rsidRPr="00414DF9" w:rsidRDefault="006B45C0" w:rsidP="00291632">
            <w:pPr>
              <w:pStyle w:val="TAL"/>
            </w:pPr>
            <w:r w:rsidRPr="00414DF9">
              <w:rPr>
                <w:rFonts w:eastAsia="宋体" w:cs="Arial"/>
                <w:szCs w:val="18"/>
                <w:lang w:eastAsia="zh-CN"/>
              </w:rPr>
              <w:t xml:space="preserve">This capability </w:t>
            </w:r>
            <w:r w:rsidRPr="00414DF9">
              <w:t>signalling comprises the following parameters:</w:t>
            </w:r>
          </w:p>
          <w:p w14:paraId="6EC421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753DAC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5A0DF48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646A816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64F46779" w14:textId="77777777" w:rsidR="006B45C0" w:rsidRPr="00414DF9" w:rsidRDefault="006B45C0" w:rsidP="00291632">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0F32793B" w14:textId="77777777" w:rsidR="006B45C0" w:rsidRPr="00414DF9" w:rsidRDefault="006B45C0" w:rsidP="00291632">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1E6191F8" w14:textId="77777777" w:rsidR="006B45C0" w:rsidRPr="00414DF9" w:rsidRDefault="006B45C0" w:rsidP="00291632">
            <w:pPr>
              <w:pStyle w:val="TAL"/>
              <w:jc w:val="center"/>
              <w:rPr>
                <w:bCs/>
                <w:iCs/>
              </w:rPr>
            </w:pPr>
            <w:r w:rsidRPr="00414DF9">
              <w:rPr>
                <w:bCs/>
                <w:iCs/>
              </w:rPr>
              <w:t>Band</w:t>
            </w:r>
          </w:p>
        </w:tc>
        <w:tc>
          <w:tcPr>
            <w:tcW w:w="567" w:type="dxa"/>
          </w:tcPr>
          <w:p w14:paraId="2029A027" w14:textId="77777777" w:rsidR="006B45C0" w:rsidRPr="00414DF9" w:rsidRDefault="006B45C0" w:rsidP="00291632">
            <w:pPr>
              <w:pStyle w:val="TAL"/>
              <w:jc w:val="center"/>
              <w:rPr>
                <w:bCs/>
                <w:iCs/>
              </w:rPr>
            </w:pPr>
            <w:r w:rsidRPr="00414DF9">
              <w:rPr>
                <w:bCs/>
                <w:iCs/>
              </w:rPr>
              <w:t>No</w:t>
            </w:r>
          </w:p>
        </w:tc>
        <w:tc>
          <w:tcPr>
            <w:tcW w:w="709" w:type="dxa"/>
          </w:tcPr>
          <w:p w14:paraId="77F1AF76" w14:textId="77777777" w:rsidR="006B45C0" w:rsidRPr="00414DF9" w:rsidRDefault="006B45C0" w:rsidP="00291632">
            <w:pPr>
              <w:pStyle w:val="TAL"/>
              <w:jc w:val="center"/>
              <w:rPr>
                <w:bCs/>
                <w:iCs/>
              </w:rPr>
            </w:pPr>
            <w:r w:rsidRPr="00414DF9">
              <w:rPr>
                <w:bCs/>
                <w:iCs/>
              </w:rPr>
              <w:t>N/A</w:t>
            </w:r>
          </w:p>
        </w:tc>
        <w:tc>
          <w:tcPr>
            <w:tcW w:w="728" w:type="dxa"/>
          </w:tcPr>
          <w:p w14:paraId="0DE54405" w14:textId="77777777" w:rsidR="006B45C0" w:rsidRPr="00414DF9" w:rsidRDefault="006B45C0" w:rsidP="00291632">
            <w:pPr>
              <w:pStyle w:val="TAL"/>
              <w:jc w:val="center"/>
              <w:rPr>
                <w:bCs/>
                <w:iCs/>
              </w:rPr>
            </w:pPr>
            <w:r w:rsidRPr="00414DF9">
              <w:rPr>
                <w:bCs/>
                <w:iCs/>
              </w:rPr>
              <w:t>FR2 only</w:t>
            </w:r>
          </w:p>
        </w:tc>
      </w:tr>
      <w:tr w:rsidR="006B45C0" w:rsidRPr="00414DF9" w14:paraId="05B9856A" w14:textId="77777777" w:rsidTr="00291632">
        <w:trPr>
          <w:cantSplit/>
          <w:tblHeader/>
        </w:trPr>
        <w:tc>
          <w:tcPr>
            <w:tcW w:w="6917" w:type="dxa"/>
          </w:tcPr>
          <w:p w14:paraId="59345809" w14:textId="77777777" w:rsidR="006B45C0" w:rsidRPr="00414DF9" w:rsidRDefault="006B45C0" w:rsidP="00291632">
            <w:pPr>
              <w:pStyle w:val="TAL"/>
              <w:rPr>
                <w:b/>
                <w:i/>
              </w:rPr>
            </w:pPr>
            <w:r w:rsidRPr="00414DF9">
              <w:rPr>
                <w:b/>
                <w:i/>
              </w:rPr>
              <w:t>groupSINR-reporting-r16</w:t>
            </w:r>
          </w:p>
          <w:p w14:paraId="4822251D" w14:textId="77777777" w:rsidR="006B45C0" w:rsidRPr="00414DF9" w:rsidRDefault="006B45C0" w:rsidP="00291632">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60F6AD30" w14:textId="77777777" w:rsidR="006B45C0" w:rsidRPr="00414DF9" w:rsidRDefault="006B45C0" w:rsidP="00291632">
            <w:pPr>
              <w:pStyle w:val="TAL"/>
              <w:jc w:val="center"/>
              <w:rPr>
                <w:bCs/>
                <w:iCs/>
              </w:rPr>
            </w:pPr>
            <w:r w:rsidRPr="00414DF9">
              <w:t>Band</w:t>
            </w:r>
          </w:p>
        </w:tc>
        <w:tc>
          <w:tcPr>
            <w:tcW w:w="567" w:type="dxa"/>
          </w:tcPr>
          <w:p w14:paraId="725EFA9A" w14:textId="77777777" w:rsidR="006B45C0" w:rsidRPr="00414DF9" w:rsidRDefault="006B45C0" w:rsidP="00291632">
            <w:pPr>
              <w:pStyle w:val="TAL"/>
              <w:jc w:val="center"/>
              <w:rPr>
                <w:bCs/>
                <w:iCs/>
              </w:rPr>
            </w:pPr>
            <w:r w:rsidRPr="00414DF9">
              <w:t>No</w:t>
            </w:r>
          </w:p>
        </w:tc>
        <w:tc>
          <w:tcPr>
            <w:tcW w:w="709" w:type="dxa"/>
          </w:tcPr>
          <w:p w14:paraId="40C0E2ED" w14:textId="77777777" w:rsidR="006B45C0" w:rsidRPr="00414DF9" w:rsidRDefault="006B45C0" w:rsidP="00291632">
            <w:pPr>
              <w:pStyle w:val="TAL"/>
              <w:jc w:val="center"/>
              <w:rPr>
                <w:bCs/>
                <w:iCs/>
              </w:rPr>
            </w:pPr>
            <w:r w:rsidRPr="00414DF9">
              <w:rPr>
                <w:bCs/>
                <w:iCs/>
              </w:rPr>
              <w:t>N/A</w:t>
            </w:r>
          </w:p>
        </w:tc>
        <w:tc>
          <w:tcPr>
            <w:tcW w:w="728" w:type="dxa"/>
          </w:tcPr>
          <w:p w14:paraId="42CE770A" w14:textId="77777777" w:rsidR="006B45C0" w:rsidRPr="00414DF9" w:rsidRDefault="006B45C0" w:rsidP="00291632">
            <w:pPr>
              <w:pStyle w:val="TAL"/>
              <w:jc w:val="center"/>
              <w:rPr>
                <w:bCs/>
                <w:iCs/>
              </w:rPr>
            </w:pPr>
            <w:r w:rsidRPr="00414DF9">
              <w:rPr>
                <w:bCs/>
                <w:iCs/>
              </w:rPr>
              <w:t>N/A</w:t>
            </w:r>
          </w:p>
        </w:tc>
      </w:tr>
      <w:tr w:rsidR="006B45C0" w:rsidRPr="00414DF9" w14:paraId="452BECCA" w14:textId="77777777" w:rsidTr="00291632">
        <w:trPr>
          <w:cantSplit/>
          <w:tblHeader/>
        </w:trPr>
        <w:tc>
          <w:tcPr>
            <w:tcW w:w="6917" w:type="dxa"/>
          </w:tcPr>
          <w:p w14:paraId="393FF1A0" w14:textId="77777777" w:rsidR="006B45C0" w:rsidRPr="00414DF9" w:rsidRDefault="006B45C0" w:rsidP="00291632">
            <w:pPr>
              <w:keepNext/>
              <w:keepLines/>
              <w:spacing w:after="0"/>
              <w:rPr>
                <w:rFonts w:ascii="Arial" w:hAnsi="Arial"/>
                <w:b/>
                <w:i/>
                <w:sz w:val="18"/>
              </w:rPr>
            </w:pPr>
            <w:r w:rsidRPr="00414DF9">
              <w:rPr>
                <w:rFonts w:ascii="Arial" w:hAnsi="Arial"/>
                <w:b/>
                <w:i/>
                <w:sz w:val="18"/>
              </w:rPr>
              <w:t>handoverUTRA-FDD-r16</w:t>
            </w:r>
          </w:p>
          <w:p w14:paraId="652550DA" w14:textId="77777777" w:rsidR="006B45C0" w:rsidRPr="00414DF9" w:rsidRDefault="006B45C0" w:rsidP="00291632">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639BB135" w14:textId="77777777" w:rsidR="006B45C0" w:rsidRPr="00414DF9" w:rsidRDefault="006B45C0" w:rsidP="00291632">
            <w:pPr>
              <w:pStyle w:val="TAL"/>
              <w:jc w:val="center"/>
            </w:pPr>
            <w:r w:rsidRPr="00414DF9">
              <w:t>Band</w:t>
            </w:r>
          </w:p>
        </w:tc>
        <w:tc>
          <w:tcPr>
            <w:tcW w:w="567" w:type="dxa"/>
          </w:tcPr>
          <w:p w14:paraId="66EA1B50" w14:textId="77777777" w:rsidR="006B45C0" w:rsidRPr="00414DF9" w:rsidRDefault="006B45C0" w:rsidP="00291632">
            <w:pPr>
              <w:pStyle w:val="TAL"/>
              <w:jc w:val="center"/>
            </w:pPr>
            <w:r w:rsidRPr="00414DF9">
              <w:t>No</w:t>
            </w:r>
          </w:p>
        </w:tc>
        <w:tc>
          <w:tcPr>
            <w:tcW w:w="709" w:type="dxa"/>
          </w:tcPr>
          <w:p w14:paraId="3E26BCD4" w14:textId="77777777" w:rsidR="006B45C0" w:rsidRPr="00414DF9" w:rsidRDefault="006B45C0" w:rsidP="00291632">
            <w:pPr>
              <w:pStyle w:val="TAL"/>
              <w:jc w:val="center"/>
              <w:rPr>
                <w:bCs/>
                <w:iCs/>
              </w:rPr>
            </w:pPr>
            <w:r w:rsidRPr="00414DF9">
              <w:rPr>
                <w:bCs/>
                <w:iCs/>
              </w:rPr>
              <w:t>N/A</w:t>
            </w:r>
          </w:p>
        </w:tc>
        <w:tc>
          <w:tcPr>
            <w:tcW w:w="728" w:type="dxa"/>
          </w:tcPr>
          <w:p w14:paraId="6F26F903" w14:textId="77777777" w:rsidR="006B45C0" w:rsidRPr="00414DF9" w:rsidRDefault="006B45C0" w:rsidP="00291632">
            <w:pPr>
              <w:pStyle w:val="TAL"/>
              <w:jc w:val="center"/>
              <w:rPr>
                <w:bCs/>
                <w:iCs/>
              </w:rPr>
            </w:pPr>
            <w:r w:rsidRPr="00414DF9">
              <w:rPr>
                <w:bCs/>
                <w:iCs/>
              </w:rPr>
              <w:t>N/A</w:t>
            </w:r>
          </w:p>
        </w:tc>
      </w:tr>
      <w:tr w:rsidR="006B45C0" w:rsidRPr="00414DF9" w14:paraId="528FAC62" w14:textId="77777777" w:rsidTr="00291632">
        <w:trPr>
          <w:cantSplit/>
          <w:tblHeader/>
        </w:trPr>
        <w:tc>
          <w:tcPr>
            <w:tcW w:w="6917" w:type="dxa"/>
          </w:tcPr>
          <w:p w14:paraId="4127CF3C" w14:textId="77777777" w:rsidR="006B45C0" w:rsidRPr="00414DF9" w:rsidRDefault="006B45C0" w:rsidP="00291632">
            <w:pPr>
              <w:pStyle w:val="TAL"/>
              <w:rPr>
                <w:b/>
                <w:bCs/>
                <w:i/>
                <w:iCs/>
              </w:rPr>
            </w:pPr>
            <w:r w:rsidRPr="00414DF9">
              <w:rPr>
                <w:b/>
                <w:bCs/>
                <w:i/>
                <w:iCs/>
              </w:rPr>
              <w:t>interCellCrossTRP-PDCCH-OrderCFRA-r18</w:t>
            </w:r>
          </w:p>
          <w:p w14:paraId="2F460013"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2B7D9320" w14:textId="77777777" w:rsidR="006B45C0" w:rsidRPr="00414DF9" w:rsidRDefault="006B45C0" w:rsidP="00291632">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0B81EB46" w14:textId="77777777" w:rsidR="006B45C0" w:rsidRPr="00414DF9" w:rsidRDefault="006B45C0" w:rsidP="00291632">
            <w:pPr>
              <w:pStyle w:val="TAL"/>
              <w:jc w:val="center"/>
            </w:pPr>
            <w:r w:rsidRPr="00414DF9">
              <w:t>Band</w:t>
            </w:r>
          </w:p>
        </w:tc>
        <w:tc>
          <w:tcPr>
            <w:tcW w:w="567" w:type="dxa"/>
          </w:tcPr>
          <w:p w14:paraId="122B9C32" w14:textId="77777777" w:rsidR="006B45C0" w:rsidRPr="00414DF9" w:rsidRDefault="006B45C0" w:rsidP="00291632">
            <w:pPr>
              <w:pStyle w:val="TAL"/>
              <w:jc w:val="center"/>
            </w:pPr>
            <w:r w:rsidRPr="00414DF9">
              <w:t>No</w:t>
            </w:r>
          </w:p>
        </w:tc>
        <w:tc>
          <w:tcPr>
            <w:tcW w:w="709" w:type="dxa"/>
          </w:tcPr>
          <w:p w14:paraId="2E13F3BF" w14:textId="77777777" w:rsidR="006B45C0" w:rsidRPr="00414DF9" w:rsidRDefault="006B45C0" w:rsidP="00291632">
            <w:pPr>
              <w:pStyle w:val="TAL"/>
              <w:jc w:val="center"/>
            </w:pPr>
            <w:r w:rsidRPr="00414DF9">
              <w:t>N/A</w:t>
            </w:r>
          </w:p>
        </w:tc>
        <w:tc>
          <w:tcPr>
            <w:tcW w:w="728" w:type="dxa"/>
          </w:tcPr>
          <w:p w14:paraId="4E7AA819" w14:textId="77777777" w:rsidR="006B45C0" w:rsidRPr="00414DF9" w:rsidRDefault="006B45C0" w:rsidP="00291632">
            <w:pPr>
              <w:pStyle w:val="TAL"/>
              <w:jc w:val="center"/>
            </w:pPr>
            <w:r w:rsidRPr="00414DF9">
              <w:t>N/A</w:t>
            </w:r>
          </w:p>
        </w:tc>
      </w:tr>
      <w:tr w:rsidR="006B45C0" w:rsidRPr="00414DF9" w14:paraId="54C30D29" w14:textId="77777777" w:rsidTr="00291632">
        <w:trPr>
          <w:cantSplit/>
          <w:tblHeader/>
        </w:trPr>
        <w:tc>
          <w:tcPr>
            <w:tcW w:w="6917" w:type="dxa"/>
          </w:tcPr>
          <w:p w14:paraId="6CD51B9E" w14:textId="77777777" w:rsidR="006B45C0" w:rsidRPr="00414DF9" w:rsidRDefault="006B45C0" w:rsidP="00291632">
            <w:pPr>
              <w:pStyle w:val="TAL"/>
              <w:rPr>
                <w:b/>
                <w:bCs/>
                <w:i/>
                <w:iCs/>
              </w:rPr>
            </w:pPr>
            <w:r w:rsidRPr="00414DF9">
              <w:rPr>
                <w:b/>
                <w:bCs/>
                <w:i/>
                <w:iCs/>
              </w:rPr>
              <w:t>interSlotFreqHopInterSlotBundlingPUSCH-r17</w:t>
            </w:r>
          </w:p>
          <w:p w14:paraId="46916B71" w14:textId="77777777" w:rsidR="006B45C0" w:rsidRPr="00414DF9" w:rsidRDefault="006B45C0" w:rsidP="00291632">
            <w:pPr>
              <w:pStyle w:val="TAL"/>
            </w:pPr>
            <w:r w:rsidRPr="00414DF9">
              <w:t>Indicates whether the UE supports enhanced inter-slot frequency hopping with inter-slot bundling for PUSCH.</w:t>
            </w:r>
          </w:p>
          <w:p w14:paraId="53D3AF62" w14:textId="77777777" w:rsidR="006B45C0" w:rsidRPr="00414DF9" w:rsidRDefault="006B45C0" w:rsidP="00291632">
            <w:pPr>
              <w:pStyle w:val="TAL"/>
            </w:pPr>
          </w:p>
          <w:p w14:paraId="7AFC1A90" w14:textId="77777777" w:rsidR="006B45C0" w:rsidRPr="00414DF9" w:rsidRDefault="006B45C0" w:rsidP="00291632">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34940FF5" w14:textId="77777777" w:rsidR="006B45C0" w:rsidRPr="00414DF9" w:rsidRDefault="006B45C0" w:rsidP="00291632">
            <w:pPr>
              <w:pStyle w:val="TAL"/>
              <w:jc w:val="center"/>
            </w:pPr>
            <w:r w:rsidRPr="00414DF9">
              <w:rPr>
                <w:bCs/>
                <w:iCs/>
              </w:rPr>
              <w:t>Band</w:t>
            </w:r>
          </w:p>
        </w:tc>
        <w:tc>
          <w:tcPr>
            <w:tcW w:w="567" w:type="dxa"/>
          </w:tcPr>
          <w:p w14:paraId="2F34F768" w14:textId="77777777" w:rsidR="006B45C0" w:rsidRPr="00414DF9" w:rsidRDefault="006B45C0" w:rsidP="00291632">
            <w:pPr>
              <w:pStyle w:val="TAL"/>
              <w:jc w:val="center"/>
            </w:pPr>
            <w:r w:rsidRPr="00414DF9">
              <w:rPr>
                <w:bCs/>
                <w:iCs/>
              </w:rPr>
              <w:t>No</w:t>
            </w:r>
          </w:p>
        </w:tc>
        <w:tc>
          <w:tcPr>
            <w:tcW w:w="709" w:type="dxa"/>
          </w:tcPr>
          <w:p w14:paraId="1E041C9C" w14:textId="77777777" w:rsidR="006B45C0" w:rsidRPr="00414DF9" w:rsidRDefault="006B45C0" w:rsidP="00291632">
            <w:pPr>
              <w:pStyle w:val="TAL"/>
              <w:jc w:val="center"/>
              <w:rPr>
                <w:bCs/>
                <w:iCs/>
              </w:rPr>
            </w:pPr>
            <w:r w:rsidRPr="00414DF9">
              <w:rPr>
                <w:bCs/>
                <w:iCs/>
              </w:rPr>
              <w:t>N/A</w:t>
            </w:r>
          </w:p>
        </w:tc>
        <w:tc>
          <w:tcPr>
            <w:tcW w:w="728" w:type="dxa"/>
          </w:tcPr>
          <w:p w14:paraId="1ECA5F9F" w14:textId="77777777" w:rsidR="006B45C0" w:rsidRPr="00414DF9" w:rsidRDefault="006B45C0" w:rsidP="00291632">
            <w:pPr>
              <w:pStyle w:val="TAL"/>
              <w:jc w:val="center"/>
              <w:rPr>
                <w:bCs/>
                <w:iCs/>
              </w:rPr>
            </w:pPr>
            <w:r w:rsidRPr="00414DF9">
              <w:t>N/A</w:t>
            </w:r>
          </w:p>
        </w:tc>
      </w:tr>
      <w:tr w:rsidR="006B45C0" w:rsidRPr="00414DF9" w14:paraId="7C2BF948" w14:textId="77777777" w:rsidTr="00291632">
        <w:trPr>
          <w:cantSplit/>
          <w:tblHeader/>
        </w:trPr>
        <w:tc>
          <w:tcPr>
            <w:tcW w:w="6917" w:type="dxa"/>
          </w:tcPr>
          <w:p w14:paraId="59DCB2C9" w14:textId="77777777" w:rsidR="006B45C0" w:rsidRPr="00414DF9" w:rsidRDefault="006B45C0" w:rsidP="00291632">
            <w:pPr>
              <w:pStyle w:val="TAL"/>
              <w:rPr>
                <w:b/>
                <w:bCs/>
                <w:i/>
                <w:iCs/>
              </w:rPr>
            </w:pPr>
            <w:r w:rsidRPr="00414DF9">
              <w:rPr>
                <w:b/>
                <w:bCs/>
                <w:i/>
                <w:iCs/>
              </w:rPr>
              <w:lastRenderedPageBreak/>
              <w:t>interSlotFreqHopPUCCH-r17</w:t>
            </w:r>
          </w:p>
          <w:p w14:paraId="02C3C182" w14:textId="77777777" w:rsidR="006B45C0" w:rsidRPr="00414DF9" w:rsidRDefault="006B45C0" w:rsidP="00291632">
            <w:pPr>
              <w:pStyle w:val="TAL"/>
            </w:pPr>
            <w:r w:rsidRPr="00414DF9">
              <w:t>Indicates whether the UE supports enhanced inter-slot frequency hopping for PUCCH repetitions with DMRS bundling.</w:t>
            </w:r>
          </w:p>
          <w:p w14:paraId="2AE34EB3" w14:textId="77777777" w:rsidR="006B45C0" w:rsidRPr="00414DF9" w:rsidRDefault="006B45C0" w:rsidP="00291632">
            <w:pPr>
              <w:pStyle w:val="TAL"/>
            </w:pPr>
          </w:p>
          <w:p w14:paraId="6D4F04E4" w14:textId="77777777" w:rsidR="006B45C0" w:rsidRPr="00414DF9" w:rsidRDefault="006B45C0" w:rsidP="00291632">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0B7B83D6" w14:textId="77777777" w:rsidR="006B45C0" w:rsidRPr="00414DF9" w:rsidRDefault="006B45C0" w:rsidP="00291632">
            <w:pPr>
              <w:pStyle w:val="TAL"/>
              <w:jc w:val="center"/>
            </w:pPr>
            <w:r w:rsidRPr="00414DF9">
              <w:rPr>
                <w:bCs/>
                <w:iCs/>
              </w:rPr>
              <w:t>Band</w:t>
            </w:r>
          </w:p>
        </w:tc>
        <w:tc>
          <w:tcPr>
            <w:tcW w:w="567" w:type="dxa"/>
          </w:tcPr>
          <w:p w14:paraId="1C7D5687" w14:textId="77777777" w:rsidR="006B45C0" w:rsidRPr="00414DF9" w:rsidRDefault="006B45C0" w:rsidP="00291632">
            <w:pPr>
              <w:pStyle w:val="TAL"/>
              <w:jc w:val="center"/>
            </w:pPr>
            <w:r w:rsidRPr="00414DF9">
              <w:rPr>
                <w:bCs/>
                <w:iCs/>
              </w:rPr>
              <w:t>No</w:t>
            </w:r>
          </w:p>
        </w:tc>
        <w:tc>
          <w:tcPr>
            <w:tcW w:w="709" w:type="dxa"/>
          </w:tcPr>
          <w:p w14:paraId="0F6D2BD9" w14:textId="77777777" w:rsidR="006B45C0" w:rsidRPr="00414DF9" w:rsidRDefault="006B45C0" w:rsidP="00291632">
            <w:pPr>
              <w:pStyle w:val="TAL"/>
              <w:jc w:val="center"/>
              <w:rPr>
                <w:bCs/>
                <w:iCs/>
              </w:rPr>
            </w:pPr>
            <w:r w:rsidRPr="00414DF9">
              <w:rPr>
                <w:bCs/>
                <w:iCs/>
              </w:rPr>
              <w:t>N/A</w:t>
            </w:r>
          </w:p>
        </w:tc>
        <w:tc>
          <w:tcPr>
            <w:tcW w:w="728" w:type="dxa"/>
          </w:tcPr>
          <w:p w14:paraId="6A37DD26" w14:textId="77777777" w:rsidR="006B45C0" w:rsidRPr="00414DF9" w:rsidRDefault="006B45C0" w:rsidP="00291632">
            <w:pPr>
              <w:pStyle w:val="TAL"/>
              <w:jc w:val="center"/>
              <w:rPr>
                <w:bCs/>
                <w:iCs/>
              </w:rPr>
            </w:pPr>
            <w:r w:rsidRPr="00414DF9">
              <w:t>N/A</w:t>
            </w:r>
          </w:p>
        </w:tc>
      </w:tr>
      <w:tr w:rsidR="006B45C0" w:rsidRPr="00414DF9" w14:paraId="6DEB6BA2" w14:textId="77777777" w:rsidTr="00291632">
        <w:trPr>
          <w:cantSplit/>
          <w:tblHeader/>
        </w:trPr>
        <w:tc>
          <w:tcPr>
            <w:tcW w:w="6917" w:type="dxa"/>
          </w:tcPr>
          <w:p w14:paraId="3E073060" w14:textId="77777777" w:rsidR="006B45C0" w:rsidRPr="00414DF9" w:rsidRDefault="006B45C0" w:rsidP="00291632">
            <w:pPr>
              <w:pStyle w:val="TAL"/>
              <w:rPr>
                <w:b/>
                <w:bCs/>
                <w:i/>
                <w:iCs/>
              </w:rPr>
            </w:pPr>
            <w:r w:rsidRPr="00414DF9">
              <w:rPr>
                <w:b/>
                <w:bCs/>
                <w:i/>
                <w:iCs/>
              </w:rPr>
              <w:t>intraCellCrossTRP-PDCCH-OrderCFRA-r18</w:t>
            </w:r>
          </w:p>
          <w:p w14:paraId="34D79809" w14:textId="77777777" w:rsidR="006B45C0" w:rsidRPr="00414DF9" w:rsidRDefault="006B45C0" w:rsidP="00291632">
            <w:pPr>
              <w:pStyle w:val="TAL"/>
            </w:pPr>
            <w:r w:rsidRPr="00414DF9">
              <w:t>Indicates whether the UE supports cross-TRP PDCCH order based on CFRA for intra-cell multi-DCI based mTRP.</w:t>
            </w:r>
          </w:p>
          <w:p w14:paraId="4DF05DD9"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194D19BD" w14:textId="77777777" w:rsidR="006B45C0" w:rsidRPr="00414DF9" w:rsidRDefault="006B45C0" w:rsidP="00291632">
            <w:pPr>
              <w:pStyle w:val="TAL"/>
              <w:jc w:val="center"/>
              <w:rPr>
                <w:bCs/>
                <w:iCs/>
              </w:rPr>
            </w:pPr>
            <w:r w:rsidRPr="00414DF9">
              <w:rPr>
                <w:bCs/>
                <w:iCs/>
              </w:rPr>
              <w:t>Band</w:t>
            </w:r>
          </w:p>
        </w:tc>
        <w:tc>
          <w:tcPr>
            <w:tcW w:w="567" w:type="dxa"/>
          </w:tcPr>
          <w:p w14:paraId="3DE11B36" w14:textId="77777777" w:rsidR="006B45C0" w:rsidRPr="00414DF9" w:rsidRDefault="006B45C0" w:rsidP="00291632">
            <w:pPr>
              <w:pStyle w:val="TAL"/>
              <w:jc w:val="center"/>
              <w:rPr>
                <w:bCs/>
                <w:iCs/>
              </w:rPr>
            </w:pPr>
            <w:r w:rsidRPr="00414DF9">
              <w:rPr>
                <w:bCs/>
                <w:iCs/>
              </w:rPr>
              <w:t>No</w:t>
            </w:r>
          </w:p>
        </w:tc>
        <w:tc>
          <w:tcPr>
            <w:tcW w:w="709" w:type="dxa"/>
          </w:tcPr>
          <w:p w14:paraId="7FDDBF41" w14:textId="77777777" w:rsidR="006B45C0" w:rsidRPr="00414DF9" w:rsidRDefault="006B45C0" w:rsidP="00291632">
            <w:pPr>
              <w:pStyle w:val="TAL"/>
              <w:jc w:val="center"/>
              <w:rPr>
                <w:bCs/>
                <w:iCs/>
              </w:rPr>
            </w:pPr>
            <w:r w:rsidRPr="00414DF9">
              <w:rPr>
                <w:bCs/>
                <w:iCs/>
              </w:rPr>
              <w:t>N/A</w:t>
            </w:r>
          </w:p>
        </w:tc>
        <w:tc>
          <w:tcPr>
            <w:tcW w:w="728" w:type="dxa"/>
          </w:tcPr>
          <w:p w14:paraId="78FF1C3E" w14:textId="77777777" w:rsidR="006B45C0" w:rsidRPr="00414DF9" w:rsidRDefault="006B45C0" w:rsidP="00291632">
            <w:pPr>
              <w:pStyle w:val="TAL"/>
              <w:jc w:val="center"/>
            </w:pPr>
            <w:r w:rsidRPr="00414DF9">
              <w:t>N/A</w:t>
            </w:r>
          </w:p>
        </w:tc>
      </w:tr>
      <w:tr w:rsidR="006B45C0" w:rsidRPr="00414DF9" w14:paraId="41073591" w14:textId="77777777" w:rsidTr="00291632">
        <w:trPr>
          <w:cantSplit/>
          <w:tblHeader/>
        </w:trPr>
        <w:tc>
          <w:tcPr>
            <w:tcW w:w="6917" w:type="dxa"/>
          </w:tcPr>
          <w:p w14:paraId="7B8D2274" w14:textId="77777777" w:rsidR="006B45C0" w:rsidRPr="00414DF9" w:rsidRDefault="006B45C0" w:rsidP="00291632">
            <w:pPr>
              <w:pStyle w:val="TAL"/>
              <w:rPr>
                <w:b/>
                <w:bCs/>
                <w:i/>
                <w:iCs/>
              </w:rPr>
            </w:pPr>
            <w:r w:rsidRPr="00414DF9">
              <w:rPr>
                <w:b/>
                <w:bCs/>
                <w:i/>
                <w:iCs/>
              </w:rPr>
              <w:t>intraSlot-PDSCH-MulticastInactive-r18</w:t>
            </w:r>
          </w:p>
          <w:p w14:paraId="706FBF0A"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0A00C910" w14:textId="77777777" w:rsidR="006B45C0" w:rsidRPr="00414DF9" w:rsidRDefault="006B45C0" w:rsidP="00291632">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2E29FA" w14:textId="77777777" w:rsidR="006B45C0" w:rsidRPr="00414DF9" w:rsidRDefault="006B45C0" w:rsidP="00291632">
            <w:pPr>
              <w:pStyle w:val="TAL"/>
              <w:rPr>
                <w:rFonts w:eastAsiaTheme="minorEastAsia" w:cs="Arial"/>
                <w:szCs w:val="18"/>
                <w:lang w:eastAsia="en-US"/>
              </w:rPr>
            </w:pPr>
          </w:p>
          <w:p w14:paraId="150D3A62" w14:textId="77777777" w:rsidR="006B45C0" w:rsidRPr="00414DF9" w:rsidRDefault="006B45C0" w:rsidP="00291632">
            <w:pPr>
              <w:pStyle w:val="TAL"/>
              <w:rPr>
                <w:b/>
                <w:bCs/>
                <w:i/>
                <w:iCs/>
              </w:rPr>
            </w:pPr>
            <w:r w:rsidRPr="00414DF9">
              <w:rPr>
                <w:rFonts w:eastAsiaTheme="minorEastAsia" w:cs="Arial"/>
                <w:szCs w:val="18"/>
                <w:lang w:eastAsia="en-US"/>
              </w:rPr>
              <w:t xml:space="preserve">A UE indicating support of this feature shall also indicate support of </w:t>
            </w:r>
            <w:r w:rsidRPr="00414DF9">
              <w:rPr>
                <w:rFonts w:eastAsiaTheme="minorEastAsia" w:cs="Arial"/>
                <w:i/>
                <w:iCs/>
                <w:szCs w:val="18"/>
                <w:lang w:eastAsia="en-US"/>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lang w:eastAsia="en-US"/>
              </w:rPr>
              <w:t>.</w:t>
            </w:r>
          </w:p>
        </w:tc>
        <w:tc>
          <w:tcPr>
            <w:tcW w:w="709" w:type="dxa"/>
          </w:tcPr>
          <w:p w14:paraId="37857DEB" w14:textId="77777777" w:rsidR="006B45C0" w:rsidRPr="00414DF9" w:rsidRDefault="006B45C0" w:rsidP="00291632">
            <w:pPr>
              <w:pStyle w:val="TAL"/>
              <w:jc w:val="center"/>
              <w:rPr>
                <w:bCs/>
                <w:iCs/>
              </w:rPr>
            </w:pPr>
            <w:r w:rsidRPr="00414DF9">
              <w:rPr>
                <w:bCs/>
                <w:iCs/>
              </w:rPr>
              <w:t>Band</w:t>
            </w:r>
          </w:p>
        </w:tc>
        <w:tc>
          <w:tcPr>
            <w:tcW w:w="567" w:type="dxa"/>
          </w:tcPr>
          <w:p w14:paraId="173C82AE" w14:textId="77777777" w:rsidR="006B45C0" w:rsidRPr="00414DF9" w:rsidRDefault="006B45C0" w:rsidP="00291632">
            <w:pPr>
              <w:pStyle w:val="TAL"/>
              <w:jc w:val="center"/>
              <w:rPr>
                <w:bCs/>
                <w:iCs/>
              </w:rPr>
            </w:pPr>
            <w:r w:rsidRPr="00414DF9">
              <w:rPr>
                <w:bCs/>
                <w:iCs/>
              </w:rPr>
              <w:t>No</w:t>
            </w:r>
          </w:p>
        </w:tc>
        <w:tc>
          <w:tcPr>
            <w:tcW w:w="709" w:type="dxa"/>
          </w:tcPr>
          <w:p w14:paraId="076E0CAE" w14:textId="77777777" w:rsidR="006B45C0" w:rsidRPr="00414DF9" w:rsidRDefault="006B45C0" w:rsidP="00291632">
            <w:pPr>
              <w:pStyle w:val="TAL"/>
              <w:jc w:val="center"/>
              <w:rPr>
                <w:bCs/>
                <w:iCs/>
              </w:rPr>
            </w:pPr>
            <w:r w:rsidRPr="00414DF9">
              <w:rPr>
                <w:bCs/>
                <w:iCs/>
              </w:rPr>
              <w:t>N/A</w:t>
            </w:r>
          </w:p>
        </w:tc>
        <w:tc>
          <w:tcPr>
            <w:tcW w:w="728" w:type="dxa"/>
          </w:tcPr>
          <w:p w14:paraId="23E91CEB" w14:textId="77777777" w:rsidR="006B45C0" w:rsidRPr="00414DF9" w:rsidRDefault="006B45C0" w:rsidP="00291632">
            <w:pPr>
              <w:pStyle w:val="TAL"/>
              <w:jc w:val="center"/>
            </w:pPr>
            <w:r w:rsidRPr="00414DF9">
              <w:t>N/A</w:t>
            </w:r>
          </w:p>
        </w:tc>
      </w:tr>
      <w:tr w:rsidR="006B45C0" w:rsidRPr="00414DF9" w14:paraId="0F4C9436" w14:textId="77777777" w:rsidTr="00291632">
        <w:trPr>
          <w:cantSplit/>
          <w:tblHeader/>
        </w:trPr>
        <w:tc>
          <w:tcPr>
            <w:tcW w:w="6917" w:type="dxa"/>
          </w:tcPr>
          <w:p w14:paraId="4C9EDF7B" w14:textId="77777777" w:rsidR="006B45C0" w:rsidRPr="00414DF9" w:rsidRDefault="006B45C0" w:rsidP="00291632">
            <w:pPr>
              <w:pStyle w:val="TAL"/>
              <w:rPr>
                <w:b/>
                <w:i/>
              </w:rPr>
            </w:pPr>
            <w:r w:rsidRPr="00414DF9">
              <w:rPr>
                <w:b/>
                <w:i/>
              </w:rPr>
              <w:t>jointConfigDMRSPortDynamicSwitching-r18</w:t>
            </w:r>
          </w:p>
          <w:p w14:paraId="05F0496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6E3DA8F8" w14:textId="77777777" w:rsidR="006B45C0" w:rsidRPr="00414DF9" w:rsidRDefault="006B45C0" w:rsidP="00291632">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4E883225" w14:textId="77777777" w:rsidR="006B45C0" w:rsidRPr="00414DF9" w:rsidRDefault="006B45C0" w:rsidP="00291632">
            <w:pPr>
              <w:pStyle w:val="TAL"/>
            </w:pPr>
            <w:r w:rsidRPr="00414DF9">
              <w:rPr>
                <w:bCs/>
                <w:iCs/>
              </w:rPr>
              <w:t>Band</w:t>
            </w:r>
          </w:p>
        </w:tc>
        <w:tc>
          <w:tcPr>
            <w:tcW w:w="567" w:type="dxa"/>
          </w:tcPr>
          <w:p w14:paraId="59F89F9D" w14:textId="77777777" w:rsidR="006B45C0" w:rsidRPr="00414DF9" w:rsidRDefault="006B45C0" w:rsidP="00291632">
            <w:pPr>
              <w:pStyle w:val="TAL"/>
            </w:pPr>
            <w:r w:rsidRPr="00414DF9">
              <w:t>No</w:t>
            </w:r>
          </w:p>
        </w:tc>
        <w:tc>
          <w:tcPr>
            <w:tcW w:w="709" w:type="dxa"/>
          </w:tcPr>
          <w:p w14:paraId="321032A3" w14:textId="77777777" w:rsidR="006B45C0" w:rsidRPr="00414DF9" w:rsidRDefault="006B45C0" w:rsidP="00291632">
            <w:pPr>
              <w:pStyle w:val="TAL"/>
              <w:rPr>
                <w:bCs/>
                <w:iCs/>
              </w:rPr>
            </w:pPr>
            <w:r w:rsidRPr="00414DF9">
              <w:rPr>
                <w:bCs/>
                <w:iCs/>
              </w:rPr>
              <w:t>N/A</w:t>
            </w:r>
          </w:p>
        </w:tc>
        <w:tc>
          <w:tcPr>
            <w:tcW w:w="728" w:type="dxa"/>
          </w:tcPr>
          <w:p w14:paraId="32736092" w14:textId="77777777" w:rsidR="006B45C0" w:rsidRPr="00414DF9" w:rsidRDefault="006B45C0" w:rsidP="00291632">
            <w:pPr>
              <w:pStyle w:val="TAL"/>
              <w:rPr>
                <w:bCs/>
                <w:iCs/>
              </w:rPr>
            </w:pPr>
            <w:r w:rsidRPr="00414DF9">
              <w:rPr>
                <w:bCs/>
                <w:iCs/>
              </w:rPr>
              <w:t>N/A</w:t>
            </w:r>
          </w:p>
        </w:tc>
      </w:tr>
      <w:tr w:rsidR="006B45C0" w:rsidRPr="00414DF9" w14:paraId="201132B5" w14:textId="77777777" w:rsidTr="00291632">
        <w:trPr>
          <w:cantSplit/>
          <w:tblHeader/>
        </w:trPr>
        <w:tc>
          <w:tcPr>
            <w:tcW w:w="6917" w:type="dxa"/>
          </w:tcPr>
          <w:p w14:paraId="07DEA6ED" w14:textId="77777777" w:rsidR="006B45C0" w:rsidRPr="00414DF9" w:rsidRDefault="006B45C0" w:rsidP="00291632">
            <w:pPr>
              <w:pStyle w:val="TAL"/>
              <w:rPr>
                <w:b/>
                <w:i/>
              </w:rPr>
            </w:pPr>
            <w:r w:rsidRPr="00414DF9">
              <w:rPr>
                <w:b/>
                <w:i/>
              </w:rPr>
              <w:t>jointReleaseConfiguredGrantType2-r16</w:t>
            </w:r>
          </w:p>
          <w:p w14:paraId="03B67445" w14:textId="77777777" w:rsidR="006B45C0" w:rsidRPr="00414DF9" w:rsidRDefault="006B45C0" w:rsidP="00291632">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099727F4" w14:textId="77777777" w:rsidR="006B45C0" w:rsidRPr="00414DF9" w:rsidRDefault="006B45C0" w:rsidP="00291632">
            <w:pPr>
              <w:pStyle w:val="TAL"/>
              <w:jc w:val="center"/>
              <w:rPr>
                <w:bCs/>
                <w:iCs/>
              </w:rPr>
            </w:pPr>
            <w:r w:rsidRPr="00414DF9">
              <w:rPr>
                <w:bCs/>
                <w:iCs/>
              </w:rPr>
              <w:t>Band</w:t>
            </w:r>
          </w:p>
        </w:tc>
        <w:tc>
          <w:tcPr>
            <w:tcW w:w="567" w:type="dxa"/>
          </w:tcPr>
          <w:p w14:paraId="06E4678D" w14:textId="77777777" w:rsidR="006B45C0" w:rsidRPr="00414DF9" w:rsidRDefault="006B45C0" w:rsidP="00291632">
            <w:pPr>
              <w:pStyle w:val="TAL"/>
              <w:jc w:val="center"/>
            </w:pPr>
            <w:r w:rsidRPr="00414DF9">
              <w:t>No</w:t>
            </w:r>
          </w:p>
        </w:tc>
        <w:tc>
          <w:tcPr>
            <w:tcW w:w="709" w:type="dxa"/>
          </w:tcPr>
          <w:p w14:paraId="036550A3" w14:textId="77777777" w:rsidR="006B45C0" w:rsidRPr="00414DF9" w:rsidRDefault="006B45C0" w:rsidP="00291632">
            <w:pPr>
              <w:pStyle w:val="TAL"/>
              <w:jc w:val="center"/>
              <w:rPr>
                <w:bCs/>
                <w:iCs/>
              </w:rPr>
            </w:pPr>
            <w:r w:rsidRPr="00414DF9">
              <w:rPr>
                <w:bCs/>
                <w:iCs/>
              </w:rPr>
              <w:t>N/A</w:t>
            </w:r>
          </w:p>
        </w:tc>
        <w:tc>
          <w:tcPr>
            <w:tcW w:w="728" w:type="dxa"/>
          </w:tcPr>
          <w:p w14:paraId="60D32A78" w14:textId="77777777" w:rsidR="006B45C0" w:rsidRPr="00414DF9" w:rsidRDefault="006B45C0" w:rsidP="00291632">
            <w:pPr>
              <w:pStyle w:val="TAL"/>
              <w:jc w:val="center"/>
              <w:rPr>
                <w:bCs/>
                <w:iCs/>
              </w:rPr>
            </w:pPr>
            <w:r w:rsidRPr="00414DF9">
              <w:rPr>
                <w:bCs/>
                <w:iCs/>
              </w:rPr>
              <w:t>N/A</w:t>
            </w:r>
          </w:p>
        </w:tc>
      </w:tr>
      <w:tr w:rsidR="006B45C0" w:rsidRPr="00414DF9" w14:paraId="69FD3FF9" w14:textId="77777777" w:rsidTr="00291632">
        <w:trPr>
          <w:cantSplit/>
          <w:tblHeader/>
        </w:trPr>
        <w:tc>
          <w:tcPr>
            <w:tcW w:w="6917" w:type="dxa"/>
          </w:tcPr>
          <w:p w14:paraId="4ED31FEC" w14:textId="77777777" w:rsidR="006B45C0" w:rsidRPr="00414DF9" w:rsidRDefault="006B45C0" w:rsidP="00291632">
            <w:pPr>
              <w:pStyle w:val="TAL"/>
              <w:rPr>
                <w:b/>
                <w:i/>
              </w:rPr>
            </w:pPr>
            <w:r w:rsidRPr="00414DF9">
              <w:rPr>
                <w:b/>
                <w:i/>
              </w:rPr>
              <w:t>jointReleaseDCI-r18</w:t>
            </w:r>
          </w:p>
          <w:p w14:paraId="147C763B" w14:textId="77777777" w:rsidR="006B45C0" w:rsidRPr="00414DF9" w:rsidRDefault="006B45C0" w:rsidP="00291632">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05D07294" w14:textId="77777777" w:rsidR="006B45C0" w:rsidRPr="00414DF9" w:rsidRDefault="006B45C0" w:rsidP="00291632">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28C853A3" w14:textId="77777777" w:rsidR="006B45C0" w:rsidRPr="00414DF9" w:rsidRDefault="006B45C0" w:rsidP="00291632">
            <w:pPr>
              <w:pStyle w:val="TAL"/>
            </w:pPr>
          </w:p>
          <w:p w14:paraId="283D4CB6" w14:textId="77777777" w:rsidR="006B45C0" w:rsidRPr="00414DF9" w:rsidRDefault="006B45C0" w:rsidP="00291632">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52B4BA4F" w14:textId="77777777" w:rsidR="006B45C0" w:rsidRPr="00414DF9" w:rsidRDefault="006B45C0" w:rsidP="00291632">
            <w:pPr>
              <w:pStyle w:val="TAL"/>
            </w:pPr>
          </w:p>
          <w:p w14:paraId="7A5C3A85" w14:textId="77777777" w:rsidR="006B45C0" w:rsidRPr="00414DF9" w:rsidRDefault="006B45C0" w:rsidP="00291632">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3F3DE7A5" w14:textId="77777777" w:rsidR="006B45C0" w:rsidRPr="00414DF9" w:rsidRDefault="006B45C0" w:rsidP="00291632">
            <w:pPr>
              <w:pStyle w:val="TAL"/>
              <w:jc w:val="center"/>
              <w:rPr>
                <w:bCs/>
                <w:iCs/>
              </w:rPr>
            </w:pPr>
            <w:r w:rsidRPr="00414DF9">
              <w:rPr>
                <w:bCs/>
                <w:iCs/>
              </w:rPr>
              <w:t>Band</w:t>
            </w:r>
          </w:p>
        </w:tc>
        <w:tc>
          <w:tcPr>
            <w:tcW w:w="567" w:type="dxa"/>
          </w:tcPr>
          <w:p w14:paraId="44EC6B00" w14:textId="77777777" w:rsidR="006B45C0" w:rsidRPr="00414DF9" w:rsidRDefault="006B45C0" w:rsidP="00291632">
            <w:pPr>
              <w:pStyle w:val="TAL"/>
              <w:jc w:val="center"/>
            </w:pPr>
            <w:r w:rsidRPr="00414DF9">
              <w:t>No</w:t>
            </w:r>
          </w:p>
        </w:tc>
        <w:tc>
          <w:tcPr>
            <w:tcW w:w="709" w:type="dxa"/>
          </w:tcPr>
          <w:p w14:paraId="3CD1B278" w14:textId="77777777" w:rsidR="006B45C0" w:rsidRPr="00414DF9" w:rsidRDefault="006B45C0" w:rsidP="00291632">
            <w:pPr>
              <w:pStyle w:val="TAL"/>
              <w:jc w:val="center"/>
              <w:rPr>
                <w:bCs/>
                <w:iCs/>
              </w:rPr>
            </w:pPr>
            <w:r w:rsidRPr="00414DF9">
              <w:rPr>
                <w:bCs/>
                <w:iCs/>
              </w:rPr>
              <w:t>N/A</w:t>
            </w:r>
          </w:p>
        </w:tc>
        <w:tc>
          <w:tcPr>
            <w:tcW w:w="728" w:type="dxa"/>
          </w:tcPr>
          <w:p w14:paraId="53B88CC5" w14:textId="77777777" w:rsidR="006B45C0" w:rsidRPr="00414DF9" w:rsidRDefault="006B45C0" w:rsidP="00291632">
            <w:pPr>
              <w:pStyle w:val="TAL"/>
              <w:jc w:val="center"/>
              <w:rPr>
                <w:bCs/>
                <w:iCs/>
              </w:rPr>
            </w:pPr>
            <w:r w:rsidRPr="00414DF9">
              <w:rPr>
                <w:bCs/>
                <w:iCs/>
              </w:rPr>
              <w:t>N/A</w:t>
            </w:r>
          </w:p>
        </w:tc>
      </w:tr>
      <w:tr w:rsidR="006B45C0" w:rsidRPr="00414DF9" w14:paraId="6FC767A1" w14:textId="77777777" w:rsidTr="00291632">
        <w:trPr>
          <w:cantSplit/>
          <w:tblHeader/>
        </w:trPr>
        <w:tc>
          <w:tcPr>
            <w:tcW w:w="6917" w:type="dxa"/>
          </w:tcPr>
          <w:p w14:paraId="338C2E91" w14:textId="77777777" w:rsidR="006B45C0" w:rsidRPr="00414DF9" w:rsidRDefault="006B45C0" w:rsidP="00291632">
            <w:pPr>
              <w:pStyle w:val="TAL"/>
              <w:rPr>
                <w:b/>
                <w:i/>
              </w:rPr>
            </w:pPr>
            <w:r w:rsidRPr="00414DF9">
              <w:rPr>
                <w:b/>
                <w:i/>
              </w:rPr>
              <w:t>jointReleaseSPS-r16</w:t>
            </w:r>
          </w:p>
          <w:p w14:paraId="23E334DD" w14:textId="77777777" w:rsidR="006B45C0" w:rsidRPr="00414DF9" w:rsidRDefault="006B45C0" w:rsidP="00291632">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5E6FC100" w14:textId="77777777" w:rsidR="006B45C0" w:rsidRPr="00414DF9" w:rsidRDefault="006B45C0" w:rsidP="00291632">
            <w:pPr>
              <w:pStyle w:val="TAL"/>
              <w:jc w:val="center"/>
              <w:rPr>
                <w:bCs/>
                <w:iCs/>
              </w:rPr>
            </w:pPr>
            <w:r w:rsidRPr="00414DF9">
              <w:rPr>
                <w:bCs/>
                <w:iCs/>
              </w:rPr>
              <w:t>Band</w:t>
            </w:r>
          </w:p>
        </w:tc>
        <w:tc>
          <w:tcPr>
            <w:tcW w:w="567" w:type="dxa"/>
          </w:tcPr>
          <w:p w14:paraId="004BF81E" w14:textId="77777777" w:rsidR="006B45C0" w:rsidRPr="00414DF9" w:rsidRDefault="006B45C0" w:rsidP="00291632">
            <w:pPr>
              <w:pStyle w:val="TAL"/>
              <w:jc w:val="center"/>
            </w:pPr>
            <w:r w:rsidRPr="00414DF9">
              <w:t>No</w:t>
            </w:r>
          </w:p>
        </w:tc>
        <w:tc>
          <w:tcPr>
            <w:tcW w:w="709" w:type="dxa"/>
          </w:tcPr>
          <w:p w14:paraId="7D7A4593" w14:textId="77777777" w:rsidR="006B45C0" w:rsidRPr="00414DF9" w:rsidRDefault="006B45C0" w:rsidP="00291632">
            <w:pPr>
              <w:pStyle w:val="TAL"/>
              <w:jc w:val="center"/>
              <w:rPr>
                <w:bCs/>
                <w:iCs/>
              </w:rPr>
            </w:pPr>
            <w:r w:rsidRPr="00414DF9">
              <w:rPr>
                <w:bCs/>
                <w:iCs/>
              </w:rPr>
              <w:t>N/A</w:t>
            </w:r>
          </w:p>
        </w:tc>
        <w:tc>
          <w:tcPr>
            <w:tcW w:w="728" w:type="dxa"/>
          </w:tcPr>
          <w:p w14:paraId="56CC1ED3" w14:textId="77777777" w:rsidR="006B45C0" w:rsidRPr="00414DF9" w:rsidRDefault="006B45C0" w:rsidP="00291632">
            <w:pPr>
              <w:pStyle w:val="TAL"/>
              <w:jc w:val="center"/>
              <w:rPr>
                <w:bCs/>
                <w:iCs/>
              </w:rPr>
            </w:pPr>
            <w:r w:rsidRPr="00414DF9">
              <w:rPr>
                <w:bCs/>
                <w:iCs/>
              </w:rPr>
              <w:t>N/A</w:t>
            </w:r>
          </w:p>
        </w:tc>
      </w:tr>
      <w:tr w:rsidR="006B45C0" w:rsidRPr="00414DF9" w14:paraId="3DEC3870" w14:textId="77777777" w:rsidTr="00291632">
        <w:trPr>
          <w:cantSplit/>
          <w:tblHeader/>
        </w:trPr>
        <w:tc>
          <w:tcPr>
            <w:tcW w:w="6917" w:type="dxa"/>
          </w:tcPr>
          <w:p w14:paraId="4FDF89AB" w14:textId="77777777" w:rsidR="006B45C0" w:rsidRPr="00414DF9" w:rsidRDefault="006B45C0" w:rsidP="00291632">
            <w:pPr>
              <w:pStyle w:val="TAL"/>
              <w:rPr>
                <w:b/>
                <w:i/>
              </w:rPr>
            </w:pPr>
            <w:r w:rsidRPr="00414DF9">
              <w:rPr>
                <w:b/>
                <w:i/>
              </w:rPr>
              <w:t>k1-RangeExtension-r17</w:t>
            </w:r>
          </w:p>
          <w:p w14:paraId="4DB13A77" w14:textId="77777777" w:rsidR="006B45C0" w:rsidRPr="00414DF9" w:rsidRDefault="006B45C0" w:rsidP="00291632">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31CBCCD" w14:textId="77777777" w:rsidR="006B45C0" w:rsidRPr="00414DF9" w:rsidRDefault="006B45C0" w:rsidP="00291632">
            <w:pPr>
              <w:pStyle w:val="TAL"/>
              <w:jc w:val="center"/>
              <w:rPr>
                <w:bCs/>
                <w:iCs/>
              </w:rPr>
            </w:pPr>
            <w:r w:rsidRPr="00414DF9">
              <w:rPr>
                <w:bCs/>
                <w:iCs/>
              </w:rPr>
              <w:t>Band</w:t>
            </w:r>
          </w:p>
        </w:tc>
        <w:tc>
          <w:tcPr>
            <w:tcW w:w="567" w:type="dxa"/>
          </w:tcPr>
          <w:p w14:paraId="2083C896" w14:textId="77777777" w:rsidR="006B45C0" w:rsidRPr="00414DF9" w:rsidRDefault="006B45C0" w:rsidP="00291632">
            <w:pPr>
              <w:pStyle w:val="TAL"/>
              <w:jc w:val="center"/>
            </w:pPr>
            <w:r w:rsidRPr="00414DF9">
              <w:t>No</w:t>
            </w:r>
          </w:p>
        </w:tc>
        <w:tc>
          <w:tcPr>
            <w:tcW w:w="709" w:type="dxa"/>
          </w:tcPr>
          <w:p w14:paraId="7AB2DA3C" w14:textId="77777777" w:rsidR="006B45C0" w:rsidRPr="00414DF9" w:rsidRDefault="006B45C0" w:rsidP="00291632">
            <w:pPr>
              <w:pStyle w:val="TAL"/>
              <w:jc w:val="center"/>
              <w:rPr>
                <w:bCs/>
                <w:iCs/>
              </w:rPr>
            </w:pPr>
            <w:r w:rsidRPr="00414DF9">
              <w:rPr>
                <w:bCs/>
                <w:iCs/>
              </w:rPr>
              <w:t>N/A</w:t>
            </w:r>
          </w:p>
        </w:tc>
        <w:tc>
          <w:tcPr>
            <w:tcW w:w="728" w:type="dxa"/>
          </w:tcPr>
          <w:p w14:paraId="3A6B3565" w14:textId="77777777" w:rsidR="006B45C0" w:rsidRPr="00414DF9" w:rsidRDefault="006B45C0" w:rsidP="00291632">
            <w:pPr>
              <w:pStyle w:val="TAL"/>
              <w:jc w:val="center"/>
              <w:rPr>
                <w:bCs/>
                <w:iCs/>
              </w:rPr>
            </w:pPr>
            <w:r w:rsidRPr="00414DF9">
              <w:rPr>
                <w:bCs/>
                <w:iCs/>
              </w:rPr>
              <w:t>N/A</w:t>
            </w:r>
          </w:p>
        </w:tc>
      </w:tr>
      <w:tr w:rsidR="006B45C0" w:rsidRPr="00414DF9" w:rsidDel="00172633" w14:paraId="712442CA" w14:textId="77777777" w:rsidTr="00291632">
        <w:trPr>
          <w:cantSplit/>
          <w:tblHeader/>
        </w:trPr>
        <w:tc>
          <w:tcPr>
            <w:tcW w:w="6917" w:type="dxa"/>
          </w:tcPr>
          <w:p w14:paraId="2A3DE4E0" w14:textId="77777777" w:rsidR="006B45C0" w:rsidRPr="00414DF9" w:rsidRDefault="006B45C0" w:rsidP="00291632">
            <w:pPr>
              <w:pStyle w:val="TAL"/>
              <w:rPr>
                <w:b/>
                <w:bCs/>
                <w:i/>
                <w:iCs/>
              </w:rPr>
            </w:pPr>
            <w:r w:rsidRPr="00414DF9">
              <w:rPr>
                <w:b/>
                <w:bCs/>
                <w:i/>
                <w:iCs/>
              </w:rPr>
              <w:t>locationBasedCondHandover-r17</w:t>
            </w:r>
          </w:p>
          <w:p w14:paraId="23822418" w14:textId="77777777" w:rsidR="006B45C0" w:rsidRPr="00414DF9" w:rsidRDefault="006B45C0" w:rsidP="00291632">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2AF6178" w14:textId="77777777" w:rsidR="006B45C0" w:rsidRPr="00414DF9" w:rsidRDefault="006B45C0" w:rsidP="00291632">
            <w:pPr>
              <w:pStyle w:val="TAL"/>
              <w:jc w:val="center"/>
              <w:rPr>
                <w:bCs/>
                <w:iCs/>
              </w:rPr>
            </w:pPr>
            <w:r w:rsidRPr="00414DF9">
              <w:t>Band</w:t>
            </w:r>
          </w:p>
        </w:tc>
        <w:tc>
          <w:tcPr>
            <w:tcW w:w="567" w:type="dxa"/>
          </w:tcPr>
          <w:p w14:paraId="2D3B0DA4" w14:textId="77777777" w:rsidR="006B45C0" w:rsidRPr="00414DF9" w:rsidRDefault="006B45C0" w:rsidP="00291632">
            <w:pPr>
              <w:pStyle w:val="TAL"/>
              <w:jc w:val="center"/>
            </w:pPr>
            <w:r w:rsidRPr="00414DF9">
              <w:rPr>
                <w:rFonts w:cs="Arial"/>
                <w:bCs/>
                <w:iCs/>
                <w:szCs w:val="18"/>
              </w:rPr>
              <w:t>No</w:t>
            </w:r>
          </w:p>
        </w:tc>
        <w:tc>
          <w:tcPr>
            <w:tcW w:w="709" w:type="dxa"/>
          </w:tcPr>
          <w:p w14:paraId="4D870646" w14:textId="77777777" w:rsidR="006B45C0" w:rsidRPr="00414DF9" w:rsidRDefault="006B45C0" w:rsidP="00291632">
            <w:pPr>
              <w:pStyle w:val="TAL"/>
              <w:jc w:val="center"/>
              <w:rPr>
                <w:bCs/>
                <w:iCs/>
              </w:rPr>
            </w:pPr>
            <w:r w:rsidRPr="00414DF9">
              <w:rPr>
                <w:bCs/>
                <w:iCs/>
              </w:rPr>
              <w:t>N/A</w:t>
            </w:r>
          </w:p>
        </w:tc>
        <w:tc>
          <w:tcPr>
            <w:tcW w:w="728" w:type="dxa"/>
          </w:tcPr>
          <w:p w14:paraId="50088006" w14:textId="77777777" w:rsidR="006B45C0" w:rsidRPr="00414DF9" w:rsidRDefault="006B45C0" w:rsidP="00291632">
            <w:pPr>
              <w:pStyle w:val="TAL"/>
              <w:jc w:val="center"/>
              <w:rPr>
                <w:bCs/>
                <w:iCs/>
              </w:rPr>
            </w:pPr>
            <w:r w:rsidRPr="00414DF9">
              <w:rPr>
                <w:rFonts w:cs="Arial"/>
                <w:bCs/>
                <w:iCs/>
                <w:szCs w:val="18"/>
              </w:rPr>
              <w:t>N/A</w:t>
            </w:r>
          </w:p>
        </w:tc>
      </w:tr>
      <w:tr w:rsidR="006B45C0" w:rsidRPr="00414DF9" w:rsidDel="00172633" w14:paraId="42D539F4" w14:textId="77777777" w:rsidTr="00291632">
        <w:trPr>
          <w:cantSplit/>
          <w:tblHeader/>
        </w:trPr>
        <w:tc>
          <w:tcPr>
            <w:tcW w:w="6917" w:type="dxa"/>
          </w:tcPr>
          <w:p w14:paraId="17232CB5" w14:textId="77777777" w:rsidR="006B45C0" w:rsidRPr="00414DF9" w:rsidRDefault="006B45C0" w:rsidP="00291632">
            <w:pPr>
              <w:pStyle w:val="TAL"/>
              <w:rPr>
                <w:b/>
                <w:bCs/>
                <w:i/>
                <w:iCs/>
              </w:rPr>
            </w:pPr>
            <w:r w:rsidRPr="00414DF9">
              <w:rPr>
                <w:b/>
                <w:bCs/>
                <w:i/>
                <w:iCs/>
              </w:rPr>
              <w:lastRenderedPageBreak/>
              <w:t>locationBasedCondHandoverATG-r18</w:t>
            </w:r>
          </w:p>
          <w:p w14:paraId="3B76CFD4" w14:textId="77777777" w:rsidR="006B45C0" w:rsidRPr="00414DF9" w:rsidRDefault="006B45C0" w:rsidP="00291632">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rFonts w:eastAsia="宋体"/>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80FDB12" w14:textId="77777777" w:rsidR="006B45C0" w:rsidRPr="00414DF9" w:rsidRDefault="006B45C0" w:rsidP="00291632">
            <w:pPr>
              <w:pStyle w:val="TAL"/>
              <w:jc w:val="center"/>
            </w:pPr>
            <w:r w:rsidRPr="00414DF9">
              <w:t>Band</w:t>
            </w:r>
          </w:p>
        </w:tc>
        <w:tc>
          <w:tcPr>
            <w:tcW w:w="567" w:type="dxa"/>
          </w:tcPr>
          <w:p w14:paraId="7354205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D68E15F" w14:textId="77777777" w:rsidR="006B45C0" w:rsidRPr="00414DF9" w:rsidRDefault="006B45C0" w:rsidP="00291632">
            <w:pPr>
              <w:pStyle w:val="TAL"/>
              <w:jc w:val="center"/>
              <w:rPr>
                <w:bCs/>
                <w:iCs/>
              </w:rPr>
            </w:pPr>
            <w:r w:rsidRPr="00414DF9">
              <w:rPr>
                <w:bCs/>
                <w:iCs/>
              </w:rPr>
              <w:t>N/A</w:t>
            </w:r>
          </w:p>
        </w:tc>
        <w:tc>
          <w:tcPr>
            <w:tcW w:w="728" w:type="dxa"/>
          </w:tcPr>
          <w:p w14:paraId="3B9AF5D1" w14:textId="77777777" w:rsidR="006B45C0" w:rsidRPr="00414DF9" w:rsidRDefault="006B45C0" w:rsidP="00291632">
            <w:pPr>
              <w:pStyle w:val="TAL"/>
              <w:jc w:val="center"/>
              <w:rPr>
                <w:rFonts w:cs="Arial"/>
                <w:bCs/>
                <w:iCs/>
                <w:szCs w:val="18"/>
              </w:rPr>
            </w:pPr>
            <w:r w:rsidRPr="00414DF9">
              <w:rPr>
                <w:rFonts w:cs="Arial"/>
                <w:bCs/>
                <w:iCs/>
                <w:szCs w:val="18"/>
              </w:rPr>
              <w:t>FR1 only</w:t>
            </w:r>
          </w:p>
        </w:tc>
      </w:tr>
      <w:tr w:rsidR="006B45C0" w:rsidRPr="00414DF9" w:rsidDel="00172633" w14:paraId="5FE3481B" w14:textId="77777777" w:rsidTr="00291632">
        <w:trPr>
          <w:cantSplit/>
          <w:tblHeader/>
        </w:trPr>
        <w:tc>
          <w:tcPr>
            <w:tcW w:w="6917" w:type="dxa"/>
          </w:tcPr>
          <w:p w14:paraId="091D161E" w14:textId="77777777" w:rsidR="006B45C0" w:rsidRPr="00414DF9" w:rsidRDefault="006B45C0" w:rsidP="00291632">
            <w:pPr>
              <w:pStyle w:val="TAL"/>
              <w:rPr>
                <w:b/>
                <w:bCs/>
                <w:i/>
                <w:iCs/>
              </w:rPr>
            </w:pPr>
            <w:r w:rsidRPr="00414DF9">
              <w:rPr>
                <w:b/>
                <w:bCs/>
                <w:i/>
                <w:iCs/>
              </w:rPr>
              <w:t>locationBasedCondHandoverEMC-r18</w:t>
            </w:r>
          </w:p>
          <w:p w14:paraId="3BE63386" w14:textId="77777777" w:rsidR="006B45C0" w:rsidRPr="00414DF9" w:rsidRDefault="006B45C0" w:rsidP="00291632">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09535F1E" w14:textId="77777777" w:rsidR="006B45C0" w:rsidRPr="00414DF9" w:rsidRDefault="006B45C0" w:rsidP="00291632">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E74C7A8" w14:textId="77777777" w:rsidR="006B45C0" w:rsidRPr="00414DF9" w:rsidRDefault="006B45C0" w:rsidP="00291632">
            <w:pPr>
              <w:pStyle w:val="TAL"/>
              <w:jc w:val="center"/>
            </w:pPr>
            <w:r w:rsidRPr="00414DF9">
              <w:t>Band</w:t>
            </w:r>
          </w:p>
        </w:tc>
        <w:tc>
          <w:tcPr>
            <w:tcW w:w="567" w:type="dxa"/>
          </w:tcPr>
          <w:p w14:paraId="411C55F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71BC291" w14:textId="77777777" w:rsidR="006B45C0" w:rsidRPr="00414DF9" w:rsidRDefault="006B45C0" w:rsidP="00291632">
            <w:pPr>
              <w:pStyle w:val="TAL"/>
              <w:jc w:val="center"/>
              <w:rPr>
                <w:bCs/>
                <w:iCs/>
              </w:rPr>
            </w:pPr>
            <w:r w:rsidRPr="00414DF9">
              <w:rPr>
                <w:bCs/>
                <w:iCs/>
              </w:rPr>
              <w:t>N/A</w:t>
            </w:r>
          </w:p>
        </w:tc>
        <w:tc>
          <w:tcPr>
            <w:tcW w:w="728" w:type="dxa"/>
          </w:tcPr>
          <w:p w14:paraId="7F0437F2"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4362E422" w14:textId="77777777" w:rsidTr="00291632">
        <w:trPr>
          <w:cantSplit/>
          <w:tblHeader/>
        </w:trPr>
        <w:tc>
          <w:tcPr>
            <w:tcW w:w="6917" w:type="dxa"/>
          </w:tcPr>
          <w:p w14:paraId="2D522421" w14:textId="77777777" w:rsidR="006B45C0" w:rsidRPr="00414DF9" w:rsidRDefault="006B45C0" w:rsidP="00291632">
            <w:pPr>
              <w:pStyle w:val="TAL"/>
              <w:rPr>
                <w:rFonts w:eastAsia="等线"/>
                <w:b/>
                <w:bCs/>
                <w:i/>
                <w:iCs/>
                <w:lang w:eastAsia="zh-CN"/>
              </w:rPr>
            </w:pPr>
            <w:r w:rsidRPr="00414DF9">
              <w:rPr>
                <w:rFonts w:eastAsia="等线"/>
                <w:b/>
                <w:bCs/>
                <w:i/>
                <w:iCs/>
                <w:lang w:eastAsia="zh-CN"/>
              </w:rPr>
              <w:t>lowerMSD-r18, lowerMSD-ENDC-r18</w:t>
            </w:r>
          </w:p>
          <w:p w14:paraId="4340C42E" w14:textId="77777777" w:rsidR="006B45C0" w:rsidRPr="00414DF9" w:rsidRDefault="006B45C0" w:rsidP="00291632">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26B2E969" w14:textId="77777777" w:rsidR="006B45C0" w:rsidRPr="00414DF9" w:rsidRDefault="006B45C0" w:rsidP="00291632">
            <w:pPr>
              <w:pStyle w:val="TAL"/>
              <w:rPr>
                <w:rFonts w:eastAsia="等线"/>
                <w:lang w:eastAsia="zh-CN"/>
              </w:rPr>
            </w:pPr>
            <w:r w:rsidRPr="00414DF9">
              <w:rPr>
                <w:rFonts w:eastAsia="等线"/>
                <w:lang w:eastAsia="zh-CN"/>
              </w:rPr>
              <w:t>This feature includes following parameters:</w:t>
            </w:r>
          </w:p>
          <w:p w14:paraId="38B12CAC" w14:textId="77777777" w:rsidR="006B45C0" w:rsidRPr="00414DF9" w:rsidRDefault="006B45C0" w:rsidP="00291632">
            <w:pPr>
              <w:pStyle w:val="B1"/>
              <w:spacing w:after="0"/>
              <w:rPr>
                <w:rFonts w:eastAsia="宋体" w:cs="Arial"/>
                <w:szCs w:val="18"/>
                <w:lang w:eastAsia="en-U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000B9FE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2"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2"/>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5902E7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5F7C6B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434038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11C7DDA3" w14:textId="77777777" w:rsidR="006B45C0" w:rsidRPr="00414DF9" w:rsidRDefault="006B45C0" w:rsidP="00291632">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3B8E7574" w14:textId="77777777" w:rsidR="006B45C0" w:rsidRPr="00414DF9" w:rsidRDefault="006B45C0" w:rsidP="00291632">
            <w:pPr>
              <w:pStyle w:val="TAL"/>
              <w:jc w:val="center"/>
              <w:rPr>
                <w:bCs/>
                <w:iCs/>
              </w:rPr>
            </w:pPr>
            <w:r w:rsidRPr="00414DF9">
              <w:rPr>
                <w:rFonts w:eastAsia="等线"/>
                <w:bCs/>
                <w:iCs/>
                <w:lang w:eastAsia="zh-CN"/>
              </w:rPr>
              <w:t>Band</w:t>
            </w:r>
          </w:p>
        </w:tc>
        <w:tc>
          <w:tcPr>
            <w:tcW w:w="567" w:type="dxa"/>
          </w:tcPr>
          <w:p w14:paraId="633CC8AB" w14:textId="77777777" w:rsidR="006B45C0" w:rsidRPr="00414DF9" w:rsidRDefault="006B45C0" w:rsidP="00291632">
            <w:pPr>
              <w:pStyle w:val="TAL"/>
              <w:jc w:val="center"/>
              <w:rPr>
                <w:bCs/>
                <w:iCs/>
              </w:rPr>
            </w:pPr>
            <w:r w:rsidRPr="00414DF9">
              <w:rPr>
                <w:bCs/>
                <w:iCs/>
              </w:rPr>
              <w:t>No</w:t>
            </w:r>
          </w:p>
        </w:tc>
        <w:tc>
          <w:tcPr>
            <w:tcW w:w="709" w:type="dxa"/>
          </w:tcPr>
          <w:p w14:paraId="2DEB26AF" w14:textId="77777777" w:rsidR="006B45C0" w:rsidRPr="00414DF9" w:rsidRDefault="006B45C0" w:rsidP="00291632">
            <w:pPr>
              <w:pStyle w:val="TAL"/>
              <w:jc w:val="center"/>
              <w:rPr>
                <w:bCs/>
                <w:iCs/>
              </w:rPr>
            </w:pPr>
            <w:r w:rsidRPr="00414DF9">
              <w:rPr>
                <w:bCs/>
                <w:iCs/>
              </w:rPr>
              <w:t>N/A</w:t>
            </w:r>
          </w:p>
        </w:tc>
        <w:tc>
          <w:tcPr>
            <w:tcW w:w="728" w:type="dxa"/>
          </w:tcPr>
          <w:p w14:paraId="3137C3E5" w14:textId="77777777" w:rsidR="006B45C0" w:rsidRPr="00414DF9" w:rsidRDefault="006B45C0" w:rsidP="00291632">
            <w:pPr>
              <w:pStyle w:val="TAL"/>
              <w:jc w:val="center"/>
            </w:pPr>
            <w:r w:rsidRPr="00414DF9">
              <w:rPr>
                <w:bCs/>
                <w:iCs/>
              </w:rPr>
              <w:t>FR1</w:t>
            </w:r>
            <w:r w:rsidRPr="00414DF9">
              <w:rPr>
                <w:rFonts w:eastAsia="等线"/>
                <w:bCs/>
                <w:iCs/>
                <w:lang w:eastAsia="zh-CN"/>
              </w:rPr>
              <w:t xml:space="preserve"> only</w:t>
            </w:r>
          </w:p>
        </w:tc>
      </w:tr>
      <w:tr w:rsidR="006B45C0" w:rsidRPr="00414DF9" w:rsidDel="00172633" w14:paraId="3D414BBF" w14:textId="77777777" w:rsidTr="00291632">
        <w:trPr>
          <w:cantSplit/>
          <w:tblHeader/>
        </w:trPr>
        <w:tc>
          <w:tcPr>
            <w:tcW w:w="6917" w:type="dxa"/>
          </w:tcPr>
          <w:p w14:paraId="43D6D22E" w14:textId="77777777" w:rsidR="006B45C0" w:rsidRPr="00414DF9" w:rsidRDefault="006B45C0" w:rsidP="00291632">
            <w:pPr>
              <w:pStyle w:val="TAL"/>
              <w:rPr>
                <w:bCs/>
                <w:iCs/>
              </w:rPr>
            </w:pPr>
            <w:r w:rsidRPr="00414DF9">
              <w:rPr>
                <w:b/>
                <w:i/>
              </w:rPr>
              <w:t>lowPAPR-DMRS-PDSCH-r16</w:t>
            </w:r>
          </w:p>
          <w:p w14:paraId="234A02C8" w14:textId="77777777" w:rsidR="006B45C0" w:rsidRPr="00414DF9" w:rsidDel="00172633" w:rsidRDefault="006B45C0" w:rsidP="00291632">
            <w:pPr>
              <w:pStyle w:val="TAL"/>
              <w:rPr>
                <w:b/>
                <w:i/>
              </w:rPr>
            </w:pPr>
            <w:r w:rsidRPr="00414DF9">
              <w:rPr>
                <w:bCs/>
                <w:iCs/>
              </w:rPr>
              <w:t>Indicates whether the UE supports low PAPR DMRS for PDSCH.</w:t>
            </w:r>
          </w:p>
        </w:tc>
        <w:tc>
          <w:tcPr>
            <w:tcW w:w="709" w:type="dxa"/>
          </w:tcPr>
          <w:p w14:paraId="695984DA" w14:textId="77777777" w:rsidR="006B45C0" w:rsidRPr="00414DF9" w:rsidDel="00172633" w:rsidRDefault="006B45C0" w:rsidP="00291632">
            <w:pPr>
              <w:pStyle w:val="TAL"/>
              <w:jc w:val="center"/>
              <w:rPr>
                <w:bCs/>
                <w:iCs/>
              </w:rPr>
            </w:pPr>
            <w:r w:rsidRPr="00414DF9">
              <w:rPr>
                <w:bCs/>
                <w:iCs/>
              </w:rPr>
              <w:t>Band</w:t>
            </w:r>
          </w:p>
        </w:tc>
        <w:tc>
          <w:tcPr>
            <w:tcW w:w="567" w:type="dxa"/>
          </w:tcPr>
          <w:p w14:paraId="2A4A8300" w14:textId="77777777" w:rsidR="006B45C0" w:rsidRPr="00414DF9" w:rsidDel="00172633" w:rsidRDefault="006B45C0" w:rsidP="00291632">
            <w:pPr>
              <w:pStyle w:val="TAL"/>
              <w:jc w:val="center"/>
            </w:pPr>
            <w:r w:rsidRPr="00414DF9">
              <w:t>No</w:t>
            </w:r>
          </w:p>
        </w:tc>
        <w:tc>
          <w:tcPr>
            <w:tcW w:w="709" w:type="dxa"/>
          </w:tcPr>
          <w:p w14:paraId="07906EBF" w14:textId="77777777" w:rsidR="006B45C0" w:rsidRPr="00414DF9" w:rsidDel="00172633" w:rsidRDefault="006B45C0" w:rsidP="00291632">
            <w:pPr>
              <w:pStyle w:val="TAL"/>
              <w:jc w:val="center"/>
              <w:rPr>
                <w:bCs/>
                <w:iCs/>
              </w:rPr>
            </w:pPr>
            <w:r w:rsidRPr="00414DF9">
              <w:rPr>
                <w:bCs/>
                <w:iCs/>
              </w:rPr>
              <w:t>N/A</w:t>
            </w:r>
          </w:p>
        </w:tc>
        <w:tc>
          <w:tcPr>
            <w:tcW w:w="728" w:type="dxa"/>
          </w:tcPr>
          <w:p w14:paraId="4AF53D66"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1017B859" w14:textId="77777777" w:rsidTr="00291632">
        <w:trPr>
          <w:cantSplit/>
          <w:tblHeader/>
        </w:trPr>
        <w:tc>
          <w:tcPr>
            <w:tcW w:w="6917" w:type="dxa"/>
          </w:tcPr>
          <w:p w14:paraId="0D03A220" w14:textId="77777777" w:rsidR="006B45C0" w:rsidRPr="00414DF9" w:rsidRDefault="006B45C0" w:rsidP="00291632">
            <w:pPr>
              <w:pStyle w:val="TAL"/>
              <w:rPr>
                <w:bCs/>
                <w:iCs/>
              </w:rPr>
            </w:pPr>
            <w:r w:rsidRPr="00414DF9">
              <w:rPr>
                <w:b/>
                <w:i/>
              </w:rPr>
              <w:t>lowPAPR-DMRS-PUCCH-r16</w:t>
            </w:r>
          </w:p>
          <w:p w14:paraId="5F6F60E4" w14:textId="77777777" w:rsidR="006B45C0" w:rsidRPr="00414DF9" w:rsidDel="00172633" w:rsidRDefault="006B45C0" w:rsidP="00291632">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4EE4FEAB" w14:textId="77777777" w:rsidR="006B45C0" w:rsidRPr="00414DF9" w:rsidDel="00172633" w:rsidRDefault="006B45C0" w:rsidP="00291632">
            <w:pPr>
              <w:pStyle w:val="TAL"/>
              <w:jc w:val="center"/>
              <w:rPr>
                <w:bCs/>
                <w:iCs/>
              </w:rPr>
            </w:pPr>
            <w:r w:rsidRPr="00414DF9">
              <w:rPr>
                <w:bCs/>
                <w:iCs/>
              </w:rPr>
              <w:t>Band</w:t>
            </w:r>
          </w:p>
        </w:tc>
        <w:tc>
          <w:tcPr>
            <w:tcW w:w="567" w:type="dxa"/>
          </w:tcPr>
          <w:p w14:paraId="420AB8EB" w14:textId="77777777" w:rsidR="006B45C0" w:rsidRPr="00414DF9" w:rsidDel="00172633" w:rsidRDefault="006B45C0" w:rsidP="00291632">
            <w:pPr>
              <w:pStyle w:val="TAL"/>
              <w:jc w:val="center"/>
            </w:pPr>
            <w:r w:rsidRPr="00414DF9">
              <w:t>Yes</w:t>
            </w:r>
          </w:p>
        </w:tc>
        <w:tc>
          <w:tcPr>
            <w:tcW w:w="709" w:type="dxa"/>
          </w:tcPr>
          <w:p w14:paraId="3064DE32" w14:textId="77777777" w:rsidR="006B45C0" w:rsidRPr="00414DF9" w:rsidDel="00172633" w:rsidRDefault="006B45C0" w:rsidP="00291632">
            <w:pPr>
              <w:pStyle w:val="TAL"/>
              <w:jc w:val="center"/>
              <w:rPr>
                <w:bCs/>
                <w:iCs/>
              </w:rPr>
            </w:pPr>
            <w:r w:rsidRPr="00414DF9">
              <w:rPr>
                <w:bCs/>
                <w:iCs/>
              </w:rPr>
              <w:t>N/A</w:t>
            </w:r>
          </w:p>
        </w:tc>
        <w:tc>
          <w:tcPr>
            <w:tcW w:w="728" w:type="dxa"/>
          </w:tcPr>
          <w:p w14:paraId="28AD01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7304ADF0" w14:textId="77777777" w:rsidTr="00291632">
        <w:trPr>
          <w:cantSplit/>
          <w:tblHeader/>
        </w:trPr>
        <w:tc>
          <w:tcPr>
            <w:tcW w:w="6917" w:type="dxa"/>
          </w:tcPr>
          <w:p w14:paraId="7907EBD8" w14:textId="77777777" w:rsidR="006B45C0" w:rsidRPr="00414DF9" w:rsidRDefault="006B45C0" w:rsidP="00291632">
            <w:pPr>
              <w:pStyle w:val="TAL"/>
              <w:rPr>
                <w:bCs/>
                <w:iCs/>
              </w:rPr>
            </w:pPr>
            <w:r w:rsidRPr="00414DF9">
              <w:rPr>
                <w:b/>
                <w:i/>
              </w:rPr>
              <w:t>lowPAPR-DMRS-PUSCHwithoutPrecoding-r16</w:t>
            </w:r>
          </w:p>
          <w:p w14:paraId="3FEFC28B" w14:textId="77777777" w:rsidR="006B45C0" w:rsidRPr="00414DF9" w:rsidDel="00172633" w:rsidRDefault="006B45C0" w:rsidP="00291632">
            <w:pPr>
              <w:pStyle w:val="TAL"/>
              <w:rPr>
                <w:b/>
                <w:i/>
              </w:rPr>
            </w:pPr>
            <w:r w:rsidRPr="00414DF9">
              <w:rPr>
                <w:bCs/>
                <w:iCs/>
              </w:rPr>
              <w:t>Indicates whether the UE supports low PAPR DMRS for PUSCH without transform precoding.</w:t>
            </w:r>
          </w:p>
        </w:tc>
        <w:tc>
          <w:tcPr>
            <w:tcW w:w="709" w:type="dxa"/>
          </w:tcPr>
          <w:p w14:paraId="6C0718BF" w14:textId="77777777" w:rsidR="006B45C0" w:rsidRPr="00414DF9" w:rsidDel="00172633" w:rsidRDefault="006B45C0" w:rsidP="00291632">
            <w:pPr>
              <w:pStyle w:val="TAL"/>
              <w:jc w:val="center"/>
              <w:rPr>
                <w:bCs/>
                <w:iCs/>
              </w:rPr>
            </w:pPr>
            <w:r w:rsidRPr="00414DF9">
              <w:rPr>
                <w:bCs/>
                <w:iCs/>
              </w:rPr>
              <w:t>Band</w:t>
            </w:r>
          </w:p>
        </w:tc>
        <w:tc>
          <w:tcPr>
            <w:tcW w:w="567" w:type="dxa"/>
          </w:tcPr>
          <w:p w14:paraId="674D57D0" w14:textId="77777777" w:rsidR="006B45C0" w:rsidRPr="00414DF9" w:rsidDel="00172633" w:rsidRDefault="006B45C0" w:rsidP="00291632">
            <w:pPr>
              <w:pStyle w:val="TAL"/>
              <w:jc w:val="center"/>
            </w:pPr>
            <w:r w:rsidRPr="00414DF9">
              <w:t>No</w:t>
            </w:r>
          </w:p>
        </w:tc>
        <w:tc>
          <w:tcPr>
            <w:tcW w:w="709" w:type="dxa"/>
          </w:tcPr>
          <w:p w14:paraId="1D2EAD4B" w14:textId="77777777" w:rsidR="006B45C0" w:rsidRPr="00414DF9" w:rsidDel="00172633" w:rsidRDefault="006B45C0" w:rsidP="00291632">
            <w:pPr>
              <w:pStyle w:val="TAL"/>
              <w:jc w:val="center"/>
              <w:rPr>
                <w:bCs/>
                <w:iCs/>
              </w:rPr>
            </w:pPr>
            <w:r w:rsidRPr="00414DF9">
              <w:rPr>
                <w:bCs/>
                <w:iCs/>
              </w:rPr>
              <w:t>N/A</w:t>
            </w:r>
          </w:p>
        </w:tc>
        <w:tc>
          <w:tcPr>
            <w:tcW w:w="728" w:type="dxa"/>
          </w:tcPr>
          <w:p w14:paraId="22BACAD9"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43C0B1A2" w14:textId="77777777" w:rsidTr="00291632">
        <w:trPr>
          <w:cantSplit/>
          <w:tblHeader/>
        </w:trPr>
        <w:tc>
          <w:tcPr>
            <w:tcW w:w="6917" w:type="dxa"/>
          </w:tcPr>
          <w:p w14:paraId="1591B87E" w14:textId="77777777" w:rsidR="006B45C0" w:rsidRPr="00414DF9" w:rsidRDefault="006B45C0" w:rsidP="00291632">
            <w:pPr>
              <w:pStyle w:val="TAL"/>
              <w:rPr>
                <w:bCs/>
                <w:iCs/>
              </w:rPr>
            </w:pPr>
            <w:r w:rsidRPr="00414DF9">
              <w:rPr>
                <w:b/>
                <w:i/>
              </w:rPr>
              <w:t>lowPAPR-DMRS-PUSCHwithPrecoding-r16</w:t>
            </w:r>
          </w:p>
          <w:p w14:paraId="125F6742" w14:textId="77777777" w:rsidR="006B45C0" w:rsidRPr="00414DF9" w:rsidDel="00172633" w:rsidRDefault="006B45C0" w:rsidP="00291632">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71090C44" w14:textId="77777777" w:rsidR="006B45C0" w:rsidRPr="00414DF9" w:rsidDel="00172633" w:rsidRDefault="006B45C0" w:rsidP="00291632">
            <w:pPr>
              <w:pStyle w:val="TAL"/>
              <w:jc w:val="center"/>
              <w:rPr>
                <w:bCs/>
                <w:iCs/>
              </w:rPr>
            </w:pPr>
            <w:r w:rsidRPr="00414DF9">
              <w:rPr>
                <w:bCs/>
                <w:iCs/>
              </w:rPr>
              <w:t>Band</w:t>
            </w:r>
          </w:p>
        </w:tc>
        <w:tc>
          <w:tcPr>
            <w:tcW w:w="567" w:type="dxa"/>
          </w:tcPr>
          <w:p w14:paraId="03287CE0" w14:textId="77777777" w:rsidR="006B45C0" w:rsidRPr="00414DF9" w:rsidDel="00172633" w:rsidRDefault="006B45C0" w:rsidP="00291632">
            <w:pPr>
              <w:pStyle w:val="TAL"/>
              <w:jc w:val="center"/>
            </w:pPr>
            <w:r w:rsidRPr="00414DF9">
              <w:t>Yes</w:t>
            </w:r>
          </w:p>
        </w:tc>
        <w:tc>
          <w:tcPr>
            <w:tcW w:w="709" w:type="dxa"/>
          </w:tcPr>
          <w:p w14:paraId="434B4DB4" w14:textId="77777777" w:rsidR="006B45C0" w:rsidRPr="00414DF9" w:rsidDel="00172633" w:rsidRDefault="006B45C0" w:rsidP="00291632">
            <w:pPr>
              <w:pStyle w:val="TAL"/>
              <w:jc w:val="center"/>
              <w:rPr>
                <w:bCs/>
                <w:iCs/>
              </w:rPr>
            </w:pPr>
            <w:r w:rsidRPr="00414DF9">
              <w:rPr>
                <w:bCs/>
                <w:iCs/>
              </w:rPr>
              <w:t>N/A</w:t>
            </w:r>
          </w:p>
        </w:tc>
        <w:tc>
          <w:tcPr>
            <w:tcW w:w="728" w:type="dxa"/>
          </w:tcPr>
          <w:p w14:paraId="3AF0D2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692CA80C" w14:textId="77777777" w:rsidTr="00291632">
        <w:trPr>
          <w:cantSplit/>
          <w:tblHeader/>
        </w:trPr>
        <w:tc>
          <w:tcPr>
            <w:tcW w:w="6917" w:type="dxa"/>
          </w:tcPr>
          <w:p w14:paraId="526B6FA3" w14:textId="77777777" w:rsidR="006B45C0" w:rsidRPr="00414DF9" w:rsidRDefault="006B45C0" w:rsidP="00291632">
            <w:pPr>
              <w:pStyle w:val="TAL"/>
              <w:rPr>
                <w:b/>
                <w:i/>
              </w:rPr>
            </w:pPr>
            <w:r w:rsidRPr="00414DF9">
              <w:rPr>
                <w:b/>
                <w:i/>
              </w:rPr>
              <w:lastRenderedPageBreak/>
              <w:t>ltm-BeamIndicationJointTCI-r18</w:t>
            </w:r>
          </w:p>
          <w:p w14:paraId="7EA6AD9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5B5F1B0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6A9BCD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7623D2A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5755B35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0DCD62D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1B55132B" w14:textId="77777777" w:rsidR="006B45C0" w:rsidRPr="00414DF9" w:rsidRDefault="006B45C0" w:rsidP="00291632">
            <w:pPr>
              <w:pStyle w:val="TAL"/>
              <w:rPr>
                <w:bCs/>
                <w:iCs/>
              </w:rPr>
            </w:pPr>
          </w:p>
          <w:p w14:paraId="29CD1C48"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3CC2D0D2" w14:textId="77777777" w:rsidR="006B45C0" w:rsidRPr="00414DF9" w:rsidRDefault="006B45C0" w:rsidP="00291632">
            <w:pPr>
              <w:pStyle w:val="TAL"/>
              <w:rPr>
                <w:b/>
                <w:i/>
              </w:rPr>
            </w:pPr>
            <w:r w:rsidRPr="00414DF9">
              <w:t>For cross-band operation, this capability refers to the source band.</w:t>
            </w:r>
          </w:p>
        </w:tc>
        <w:tc>
          <w:tcPr>
            <w:tcW w:w="709" w:type="dxa"/>
          </w:tcPr>
          <w:p w14:paraId="18D1D9E4" w14:textId="77777777" w:rsidR="006B45C0" w:rsidRPr="00414DF9" w:rsidRDefault="006B45C0" w:rsidP="00291632">
            <w:pPr>
              <w:pStyle w:val="TAL"/>
              <w:jc w:val="center"/>
              <w:rPr>
                <w:bCs/>
                <w:iCs/>
              </w:rPr>
            </w:pPr>
            <w:r w:rsidRPr="00414DF9">
              <w:rPr>
                <w:bCs/>
                <w:iCs/>
              </w:rPr>
              <w:t>Band</w:t>
            </w:r>
          </w:p>
        </w:tc>
        <w:tc>
          <w:tcPr>
            <w:tcW w:w="567" w:type="dxa"/>
          </w:tcPr>
          <w:p w14:paraId="45A0ABE3" w14:textId="77777777" w:rsidR="006B45C0" w:rsidRPr="00414DF9" w:rsidRDefault="006B45C0" w:rsidP="00291632">
            <w:pPr>
              <w:pStyle w:val="TAL"/>
              <w:jc w:val="center"/>
            </w:pPr>
            <w:r w:rsidRPr="00414DF9">
              <w:t>No</w:t>
            </w:r>
          </w:p>
        </w:tc>
        <w:tc>
          <w:tcPr>
            <w:tcW w:w="709" w:type="dxa"/>
          </w:tcPr>
          <w:p w14:paraId="3FEEF5D0" w14:textId="77777777" w:rsidR="006B45C0" w:rsidRPr="00414DF9" w:rsidRDefault="006B45C0" w:rsidP="00291632">
            <w:pPr>
              <w:pStyle w:val="TAL"/>
              <w:jc w:val="center"/>
              <w:rPr>
                <w:bCs/>
                <w:iCs/>
              </w:rPr>
            </w:pPr>
            <w:r w:rsidRPr="00414DF9">
              <w:rPr>
                <w:bCs/>
                <w:iCs/>
              </w:rPr>
              <w:t>N/A</w:t>
            </w:r>
          </w:p>
        </w:tc>
        <w:tc>
          <w:tcPr>
            <w:tcW w:w="728" w:type="dxa"/>
          </w:tcPr>
          <w:p w14:paraId="4D58F7F1" w14:textId="77777777" w:rsidR="006B45C0" w:rsidRPr="00414DF9" w:rsidRDefault="006B45C0" w:rsidP="00291632">
            <w:pPr>
              <w:pStyle w:val="TAL"/>
              <w:jc w:val="center"/>
              <w:rPr>
                <w:bCs/>
                <w:iCs/>
              </w:rPr>
            </w:pPr>
            <w:r w:rsidRPr="00414DF9">
              <w:rPr>
                <w:bCs/>
                <w:iCs/>
              </w:rPr>
              <w:t>N/A</w:t>
            </w:r>
          </w:p>
        </w:tc>
      </w:tr>
      <w:tr w:rsidR="006B45C0" w:rsidRPr="00414DF9" w:rsidDel="00172633" w14:paraId="2314CDEC" w14:textId="77777777" w:rsidTr="00291632">
        <w:trPr>
          <w:cantSplit/>
          <w:tblHeader/>
        </w:trPr>
        <w:tc>
          <w:tcPr>
            <w:tcW w:w="6917" w:type="dxa"/>
          </w:tcPr>
          <w:p w14:paraId="7137C9D8" w14:textId="77777777" w:rsidR="006B45C0" w:rsidRPr="00414DF9" w:rsidRDefault="006B45C0" w:rsidP="00291632">
            <w:pPr>
              <w:pStyle w:val="TAL"/>
              <w:rPr>
                <w:b/>
                <w:i/>
              </w:rPr>
            </w:pPr>
            <w:r w:rsidRPr="00414DF9">
              <w:rPr>
                <w:b/>
                <w:i/>
              </w:rPr>
              <w:t>ltm-BeamIndicationSeparateTCI-r18</w:t>
            </w:r>
          </w:p>
          <w:p w14:paraId="04475C7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40B39BA6"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4566F54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19DCE46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4A326E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0BD54B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10C1B8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72C156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7E0F13ED" w14:textId="77777777" w:rsidR="006B45C0" w:rsidRPr="00414DF9" w:rsidRDefault="006B45C0" w:rsidP="00291632">
            <w:pPr>
              <w:pStyle w:val="TAL"/>
              <w:rPr>
                <w:bCs/>
                <w:iCs/>
              </w:rPr>
            </w:pPr>
          </w:p>
          <w:p w14:paraId="237C57D2"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441DC57" w14:textId="77777777" w:rsidR="006B45C0" w:rsidRPr="00414DF9" w:rsidRDefault="006B45C0" w:rsidP="00291632">
            <w:pPr>
              <w:pStyle w:val="TAL"/>
              <w:rPr>
                <w:b/>
                <w:i/>
              </w:rPr>
            </w:pPr>
            <w:r w:rsidRPr="00414DF9">
              <w:t>For cross-band operation, this capability refers to the source band.</w:t>
            </w:r>
          </w:p>
        </w:tc>
        <w:tc>
          <w:tcPr>
            <w:tcW w:w="709" w:type="dxa"/>
          </w:tcPr>
          <w:p w14:paraId="1DAEF9A2" w14:textId="77777777" w:rsidR="006B45C0" w:rsidRPr="00414DF9" w:rsidRDefault="006B45C0" w:rsidP="00291632">
            <w:pPr>
              <w:pStyle w:val="TAL"/>
              <w:jc w:val="center"/>
              <w:rPr>
                <w:bCs/>
                <w:iCs/>
              </w:rPr>
            </w:pPr>
            <w:r w:rsidRPr="00414DF9">
              <w:rPr>
                <w:bCs/>
                <w:iCs/>
              </w:rPr>
              <w:t>Band</w:t>
            </w:r>
          </w:p>
        </w:tc>
        <w:tc>
          <w:tcPr>
            <w:tcW w:w="567" w:type="dxa"/>
          </w:tcPr>
          <w:p w14:paraId="5CAB716D" w14:textId="77777777" w:rsidR="006B45C0" w:rsidRPr="00414DF9" w:rsidRDefault="006B45C0" w:rsidP="00291632">
            <w:pPr>
              <w:pStyle w:val="TAL"/>
              <w:jc w:val="center"/>
            </w:pPr>
            <w:r w:rsidRPr="00414DF9">
              <w:t>No</w:t>
            </w:r>
          </w:p>
        </w:tc>
        <w:tc>
          <w:tcPr>
            <w:tcW w:w="709" w:type="dxa"/>
          </w:tcPr>
          <w:p w14:paraId="382B3791" w14:textId="77777777" w:rsidR="006B45C0" w:rsidRPr="00414DF9" w:rsidRDefault="006B45C0" w:rsidP="00291632">
            <w:pPr>
              <w:pStyle w:val="TAL"/>
              <w:jc w:val="center"/>
              <w:rPr>
                <w:bCs/>
                <w:iCs/>
              </w:rPr>
            </w:pPr>
            <w:r w:rsidRPr="00414DF9">
              <w:rPr>
                <w:bCs/>
                <w:iCs/>
              </w:rPr>
              <w:t>N/A</w:t>
            </w:r>
          </w:p>
        </w:tc>
        <w:tc>
          <w:tcPr>
            <w:tcW w:w="728" w:type="dxa"/>
          </w:tcPr>
          <w:p w14:paraId="6CFF8EC3" w14:textId="77777777" w:rsidR="006B45C0" w:rsidRPr="00414DF9" w:rsidRDefault="006B45C0" w:rsidP="00291632">
            <w:pPr>
              <w:pStyle w:val="TAL"/>
              <w:jc w:val="center"/>
              <w:rPr>
                <w:bCs/>
                <w:iCs/>
              </w:rPr>
            </w:pPr>
            <w:r w:rsidRPr="00414DF9">
              <w:rPr>
                <w:bCs/>
                <w:iCs/>
              </w:rPr>
              <w:t>N/A</w:t>
            </w:r>
          </w:p>
        </w:tc>
      </w:tr>
      <w:tr w:rsidR="006B45C0" w:rsidRPr="00414DF9" w:rsidDel="00172633" w14:paraId="54DEF7ED" w14:textId="77777777" w:rsidTr="00291632">
        <w:trPr>
          <w:cantSplit/>
          <w:tblHeader/>
        </w:trPr>
        <w:tc>
          <w:tcPr>
            <w:tcW w:w="6917" w:type="dxa"/>
          </w:tcPr>
          <w:p w14:paraId="702C8C9B" w14:textId="77777777" w:rsidR="006B45C0" w:rsidRPr="00414DF9" w:rsidRDefault="006B45C0" w:rsidP="00291632">
            <w:pPr>
              <w:pStyle w:val="TAL"/>
              <w:rPr>
                <w:b/>
                <w:bCs/>
                <w:i/>
                <w:iCs/>
              </w:rPr>
            </w:pPr>
            <w:r w:rsidRPr="00414DF9">
              <w:rPr>
                <w:b/>
                <w:bCs/>
                <w:i/>
                <w:iCs/>
              </w:rPr>
              <w:t>ltm-FastProcessingConfig-r18</w:t>
            </w:r>
          </w:p>
          <w:p w14:paraId="781B0726" w14:textId="77777777" w:rsidR="006B45C0" w:rsidRPr="00414DF9" w:rsidRDefault="006B45C0" w:rsidP="00291632">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3FEE2BEC"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2F17E4F6"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42B77E3E" w14:textId="77777777" w:rsidR="006B45C0" w:rsidRPr="00414DF9" w:rsidRDefault="006B45C0" w:rsidP="00291632">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1472F84D" w14:textId="77777777" w:rsidR="006B45C0" w:rsidRPr="00414DF9" w:rsidRDefault="006B45C0" w:rsidP="00291632">
            <w:pPr>
              <w:pStyle w:val="TAL"/>
              <w:rPr>
                <w:rFonts w:cs="Arial"/>
                <w:szCs w:val="18"/>
              </w:rPr>
            </w:pPr>
          </w:p>
          <w:p w14:paraId="19AC6B68" w14:textId="77777777" w:rsidR="006B45C0" w:rsidRPr="00414DF9" w:rsidRDefault="006B45C0" w:rsidP="00291632">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06A1288F"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6F9DBD21" w14:textId="77777777" w:rsidR="006B45C0" w:rsidRPr="00414DF9" w:rsidRDefault="006B45C0" w:rsidP="00291632">
            <w:pPr>
              <w:pStyle w:val="TAL"/>
              <w:jc w:val="center"/>
            </w:pPr>
            <w:r w:rsidRPr="00414DF9">
              <w:rPr>
                <w:rFonts w:cs="Arial"/>
                <w:bCs/>
                <w:iCs/>
                <w:szCs w:val="18"/>
              </w:rPr>
              <w:t>No</w:t>
            </w:r>
          </w:p>
        </w:tc>
        <w:tc>
          <w:tcPr>
            <w:tcW w:w="709" w:type="dxa"/>
          </w:tcPr>
          <w:p w14:paraId="116D8A4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325DD5C7" w14:textId="77777777" w:rsidR="006B45C0" w:rsidRPr="00414DF9" w:rsidRDefault="006B45C0" w:rsidP="00291632">
            <w:pPr>
              <w:pStyle w:val="TAL"/>
              <w:jc w:val="center"/>
              <w:rPr>
                <w:bCs/>
                <w:iCs/>
              </w:rPr>
            </w:pPr>
            <w:r w:rsidRPr="00414DF9">
              <w:rPr>
                <w:rFonts w:eastAsia="MS Mincho" w:cs="Arial"/>
                <w:bCs/>
                <w:iCs/>
                <w:szCs w:val="18"/>
              </w:rPr>
              <w:t>N/A</w:t>
            </w:r>
          </w:p>
        </w:tc>
      </w:tr>
      <w:tr w:rsidR="006B45C0" w:rsidRPr="00414DF9" w:rsidDel="00172633" w14:paraId="6B651594" w14:textId="77777777" w:rsidTr="00291632">
        <w:trPr>
          <w:cantSplit/>
          <w:tblHeader/>
        </w:trPr>
        <w:tc>
          <w:tcPr>
            <w:tcW w:w="6917" w:type="dxa"/>
          </w:tcPr>
          <w:p w14:paraId="08DA27A0" w14:textId="77777777" w:rsidR="006B45C0" w:rsidRPr="00414DF9" w:rsidRDefault="006B45C0" w:rsidP="00291632">
            <w:pPr>
              <w:pStyle w:val="TAL"/>
              <w:rPr>
                <w:b/>
                <w:i/>
              </w:rPr>
            </w:pPr>
            <w:r w:rsidRPr="00414DF9">
              <w:rPr>
                <w:b/>
                <w:i/>
              </w:rPr>
              <w:lastRenderedPageBreak/>
              <w:t>ltm-MAC-CE-JointTCI-r18</w:t>
            </w:r>
          </w:p>
          <w:p w14:paraId="342EE78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067463E3"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3A28A00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43901E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0B0084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2DF595F5" w14:textId="77777777" w:rsidR="006B45C0" w:rsidRPr="00414DF9" w:rsidRDefault="006B45C0" w:rsidP="00291632">
            <w:pPr>
              <w:pStyle w:val="TAL"/>
              <w:rPr>
                <w:bCs/>
                <w:iCs/>
              </w:rPr>
            </w:pPr>
          </w:p>
          <w:p w14:paraId="4186AE06"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66CEE3BC" w14:textId="77777777" w:rsidR="006B45C0" w:rsidRPr="00414DF9" w:rsidRDefault="006B45C0" w:rsidP="00291632">
            <w:pPr>
              <w:pStyle w:val="TAL"/>
              <w:rPr>
                <w:bCs/>
                <w:iCs/>
              </w:rPr>
            </w:pPr>
          </w:p>
          <w:p w14:paraId="2A038F0C" w14:textId="77777777" w:rsidR="006B45C0" w:rsidRPr="00414DF9" w:rsidRDefault="006B45C0" w:rsidP="00291632">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65937A7A" w14:textId="77777777" w:rsidR="006B45C0" w:rsidRPr="00414DF9" w:rsidRDefault="006B45C0" w:rsidP="00291632">
            <w:pPr>
              <w:pStyle w:val="TAL"/>
              <w:rPr>
                <w:b/>
                <w:i/>
              </w:rPr>
            </w:pPr>
            <w:r w:rsidRPr="00414DF9">
              <w:t>For cross-band operation, this capability refers to the source band.</w:t>
            </w:r>
          </w:p>
        </w:tc>
        <w:tc>
          <w:tcPr>
            <w:tcW w:w="709" w:type="dxa"/>
          </w:tcPr>
          <w:p w14:paraId="65CE8039" w14:textId="77777777" w:rsidR="006B45C0" w:rsidRPr="00414DF9" w:rsidRDefault="006B45C0" w:rsidP="00291632">
            <w:pPr>
              <w:pStyle w:val="TAL"/>
              <w:jc w:val="center"/>
              <w:rPr>
                <w:bCs/>
                <w:iCs/>
              </w:rPr>
            </w:pPr>
            <w:r w:rsidRPr="00414DF9">
              <w:rPr>
                <w:bCs/>
                <w:iCs/>
              </w:rPr>
              <w:t>Band</w:t>
            </w:r>
          </w:p>
        </w:tc>
        <w:tc>
          <w:tcPr>
            <w:tcW w:w="567" w:type="dxa"/>
          </w:tcPr>
          <w:p w14:paraId="3E19E5BF" w14:textId="77777777" w:rsidR="006B45C0" w:rsidRPr="00414DF9" w:rsidRDefault="006B45C0" w:rsidP="00291632">
            <w:pPr>
              <w:pStyle w:val="TAL"/>
              <w:jc w:val="center"/>
            </w:pPr>
            <w:r w:rsidRPr="00414DF9">
              <w:t>No</w:t>
            </w:r>
          </w:p>
        </w:tc>
        <w:tc>
          <w:tcPr>
            <w:tcW w:w="709" w:type="dxa"/>
          </w:tcPr>
          <w:p w14:paraId="028F9E77" w14:textId="77777777" w:rsidR="006B45C0" w:rsidRPr="00414DF9" w:rsidRDefault="006B45C0" w:rsidP="00291632">
            <w:pPr>
              <w:pStyle w:val="TAL"/>
              <w:jc w:val="center"/>
              <w:rPr>
                <w:bCs/>
                <w:iCs/>
              </w:rPr>
            </w:pPr>
            <w:r w:rsidRPr="00414DF9">
              <w:rPr>
                <w:bCs/>
                <w:iCs/>
              </w:rPr>
              <w:t>N/A</w:t>
            </w:r>
          </w:p>
        </w:tc>
        <w:tc>
          <w:tcPr>
            <w:tcW w:w="728" w:type="dxa"/>
          </w:tcPr>
          <w:p w14:paraId="5ABEF90C" w14:textId="77777777" w:rsidR="006B45C0" w:rsidRPr="00414DF9" w:rsidRDefault="006B45C0" w:rsidP="00291632">
            <w:pPr>
              <w:pStyle w:val="TAL"/>
              <w:jc w:val="center"/>
              <w:rPr>
                <w:bCs/>
                <w:iCs/>
              </w:rPr>
            </w:pPr>
            <w:r w:rsidRPr="00414DF9">
              <w:rPr>
                <w:bCs/>
                <w:iCs/>
              </w:rPr>
              <w:t>N/A</w:t>
            </w:r>
          </w:p>
        </w:tc>
      </w:tr>
      <w:tr w:rsidR="006B45C0" w:rsidRPr="00414DF9" w:rsidDel="00172633" w14:paraId="2FD908E4" w14:textId="77777777" w:rsidTr="00291632">
        <w:trPr>
          <w:cantSplit/>
          <w:tblHeader/>
        </w:trPr>
        <w:tc>
          <w:tcPr>
            <w:tcW w:w="6917" w:type="dxa"/>
          </w:tcPr>
          <w:p w14:paraId="1FF9C5E7" w14:textId="77777777" w:rsidR="006B45C0" w:rsidRPr="00414DF9" w:rsidRDefault="006B45C0" w:rsidP="00291632">
            <w:pPr>
              <w:pStyle w:val="TAL"/>
              <w:rPr>
                <w:b/>
                <w:i/>
              </w:rPr>
            </w:pPr>
            <w:r w:rsidRPr="00414DF9">
              <w:rPr>
                <w:b/>
                <w:i/>
              </w:rPr>
              <w:t>ltm-MAC-CE-SeparateTCI-r18</w:t>
            </w:r>
          </w:p>
          <w:p w14:paraId="4C2A0190"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028AD89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23A2F1B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3D1EE3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651AD6A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51A9E9E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7E7E70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53BA18F3" w14:textId="77777777" w:rsidR="006B45C0" w:rsidRPr="00414DF9" w:rsidRDefault="006B45C0" w:rsidP="00291632">
            <w:pPr>
              <w:pStyle w:val="TAL"/>
              <w:rPr>
                <w:bCs/>
                <w:iCs/>
              </w:rPr>
            </w:pPr>
          </w:p>
          <w:p w14:paraId="255C1033"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57E639E9" w14:textId="77777777" w:rsidR="006B45C0" w:rsidRPr="00414DF9" w:rsidRDefault="006B45C0" w:rsidP="00291632">
            <w:pPr>
              <w:pStyle w:val="TAL"/>
              <w:rPr>
                <w:bCs/>
                <w:iCs/>
              </w:rPr>
            </w:pPr>
          </w:p>
          <w:p w14:paraId="36488121" w14:textId="77777777" w:rsidR="006B45C0" w:rsidRPr="00414DF9" w:rsidRDefault="006B45C0" w:rsidP="00291632">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168E8E88" w14:textId="77777777" w:rsidR="006B45C0" w:rsidRPr="00414DF9" w:rsidRDefault="006B45C0" w:rsidP="00291632">
            <w:pPr>
              <w:pStyle w:val="TAL"/>
              <w:rPr>
                <w:b/>
                <w:i/>
              </w:rPr>
            </w:pPr>
            <w:r w:rsidRPr="00414DF9">
              <w:t>For cross-band operation, this capability refers to the source band.</w:t>
            </w:r>
          </w:p>
        </w:tc>
        <w:tc>
          <w:tcPr>
            <w:tcW w:w="709" w:type="dxa"/>
          </w:tcPr>
          <w:p w14:paraId="75FEAC14" w14:textId="77777777" w:rsidR="006B45C0" w:rsidRPr="00414DF9" w:rsidRDefault="006B45C0" w:rsidP="00291632">
            <w:pPr>
              <w:pStyle w:val="TAL"/>
              <w:jc w:val="center"/>
              <w:rPr>
                <w:bCs/>
                <w:iCs/>
              </w:rPr>
            </w:pPr>
            <w:r w:rsidRPr="00414DF9">
              <w:rPr>
                <w:bCs/>
                <w:iCs/>
              </w:rPr>
              <w:t>Band</w:t>
            </w:r>
          </w:p>
        </w:tc>
        <w:tc>
          <w:tcPr>
            <w:tcW w:w="567" w:type="dxa"/>
          </w:tcPr>
          <w:p w14:paraId="461C6FB4" w14:textId="77777777" w:rsidR="006B45C0" w:rsidRPr="00414DF9" w:rsidRDefault="006B45C0" w:rsidP="00291632">
            <w:pPr>
              <w:pStyle w:val="TAL"/>
              <w:jc w:val="center"/>
            </w:pPr>
            <w:r w:rsidRPr="00414DF9">
              <w:t>No</w:t>
            </w:r>
          </w:p>
        </w:tc>
        <w:tc>
          <w:tcPr>
            <w:tcW w:w="709" w:type="dxa"/>
          </w:tcPr>
          <w:p w14:paraId="4BF630B8" w14:textId="77777777" w:rsidR="006B45C0" w:rsidRPr="00414DF9" w:rsidRDefault="006B45C0" w:rsidP="00291632">
            <w:pPr>
              <w:pStyle w:val="TAL"/>
              <w:jc w:val="center"/>
              <w:rPr>
                <w:bCs/>
                <w:iCs/>
              </w:rPr>
            </w:pPr>
            <w:r w:rsidRPr="00414DF9">
              <w:rPr>
                <w:bCs/>
                <w:iCs/>
              </w:rPr>
              <w:t>N/A</w:t>
            </w:r>
          </w:p>
        </w:tc>
        <w:tc>
          <w:tcPr>
            <w:tcW w:w="728" w:type="dxa"/>
          </w:tcPr>
          <w:p w14:paraId="3EB7E500" w14:textId="77777777" w:rsidR="006B45C0" w:rsidRPr="00414DF9" w:rsidRDefault="006B45C0" w:rsidP="00291632">
            <w:pPr>
              <w:pStyle w:val="TAL"/>
              <w:jc w:val="center"/>
              <w:rPr>
                <w:bCs/>
                <w:iCs/>
              </w:rPr>
            </w:pPr>
            <w:r w:rsidRPr="00414DF9">
              <w:rPr>
                <w:bCs/>
                <w:iCs/>
              </w:rPr>
              <w:t>N/A</w:t>
            </w:r>
          </w:p>
        </w:tc>
      </w:tr>
      <w:tr w:rsidR="006B45C0" w:rsidRPr="00414DF9" w:rsidDel="00172633" w14:paraId="7AFFA6E4" w14:textId="77777777" w:rsidTr="00291632">
        <w:trPr>
          <w:cantSplit/>
          <w:tblHeader/>
        </w:trPr>
        <w:tc>
          <w:tcPr>
            <w:tcW w:w="6917" w:type="dxa"/>
          </w:tcPr>
          <w:p w14:paraId="3436EF24" w14:textId="77777777" w:rsidR="006B45C0" w:rsidRPr="00414DF9" w:rsidRDefault="006B45C0" w:rsidP="00291632">
            <w:pPr>
              <w:pStyle w:val="TAL"/>
              <w:rPr>
                <w:b/>
                <w:i/>
              </w:rPr>
            </w:pPr>
            <w:r w:rsidRPr="00414DF9">
              <w:rPr>
                <w:b/>
                <w:i/>
              </w:rPr>
              <w:t>ltm-MCG-IntraFreq-r18</w:t>
            </w:r>
          </w:p>
          <w:p w14:paraId="3A810987" w14:textId="77777777" w:rsidR="006B45C0" w:rsidRPr="00414DF9" w:rsidRDefault="006B45C0" w:rsidP="00291632">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03574488"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5ECC9A2" w14:textId="77777777" w:rsidR="006B45C0" w:rsidRPr="00414DF9" w:rsidRDefault="006B45C0" w:rsidP="00291632">
            <w:pPr>
              <w:pStyle w:val="TAL"/>
              <w:jc w:val="center"/>
              <w:rPr>
                <w:bCs/>
                <w:iCs/>
              </w:rPr>
            </w:pPr>
            <w:r w:rsidRPr="00414DF9">
              <w:rPr>
                <w:bCs/>
                <w:iCs/>
              </w:rPr>
              <w:t>Band</w:t>
            </w:r>
          </w:p>
        </w:tc>
        <w:tc>
          <w:tcPr>
            <w:tcW w:w="567" w:type="dxa"/>
          </w:tcPr>
          <w:p w14:paraId="2800167B" w14:textId="77777777" w:rsidR="006B45C0" w:rsidRPr="00414DF9" w:rsidRDefault="006B45C0" w:rsidP="00291632">
            <w:pPr>
              <w:pStyle w:val="TAL"/>
              <w:jc w:val="center"/>
            </w:pPr>
            <w:r w:rsidRPr="00414DF9">
              <w:rPr>
                <w:bCs/>
                <w:iCs/>
              </w:rPr>
              <w:t>No</w:t>
            </w:r>
          </w:p>
        </w:tc>
        <w:tc>
          <w:tcPr>
            <w:tcW w:w="709" w:type="dxa"/>
          </w:tcPr>
          <w:p w14:paraId="266B433A" w14:textId="77777777" w:rsidR="006B45C0" w:rsidRPr="00414DF9" w:rsidRDefault="006B45C0" w:rsidP="00291632">
            <w:pPr>
              <w:pStyle w:val="TAL"/>
              <w:jc w:val="center"/>
              <w:rPr>
                <w:bCs/>
                <w:iCs/>
              </w:rPr>
            </w:pPr>
            <w:r w:rsidRPr="00414DF9">
              <w:rPr>
                <w:bCs/>
                <w:iCs/>
              </w:rPr>
              <w:t>N/A</w:t>
            </w:r>
          </w:p>
        </w:tc>
        <w:tc>
          <w:tcPr>
            <w:tcW w:w="728" w:type="dxa"/>
          </w:tcPr>
          <w:p w14:paraId="7BFEDA0A" w14:textId="77777777" w:rsidR="006B45C0" w:rsidRPr="00414DF9" w:rsidRDefault="006B45C0" w:rsidP="00291632">
            <w:pPr>
              <w:pStyle w:val="TAL"/>
              <w:jc w:val="center"/>
              <w:rPr>
                <w:bCs/>
                <w:iCs/>
              </w:rPr>
            </w:pPr>
            <w:r w:rsidRPr="00414DF9">
              <w:rPr>
                <w:bCs/>
                <w:iCs/>
              </w:rPr>
              <w:t>N/A</w:t>
            </w:r>
          </w:p>
        </w:tc>
      </w:tr>
      <w:tr w:rsidR="006B45C0" w:rsidRPr="00414DF9" w:rsidDel="00172633" w14:paraId="25786A8D" w14:textId="77777777" w:rsidTr="00291632">
        <w:trPr>
          <w:cantSplit/>
          <w:tblHeader/>
        </w:trPr>
        <w:tc>
          <w:tcPr>
            <w:tcW w:w="6917" w:type="dxa"/>
          </w:tcPr>
          <w:p w14:paraId="3CB2835F" w14:textId="77777777" w:rsidR="006B45C0" w:rsidRPr="00414DF9" w:rsidRDefault="006B45C0" w:rsidP="00291632">
            <w:pPr>
              <w:pStyle w:val="TAL"/>
              <w:rPr>
                <w:b/>
                <w:i/>
              </w:rPr>
            </w:pPr>
            <w:bookmarkStart w:id="23" w:name="_Hlk173817576"/>
            <w:r w:rsidRPr="00414DF9">
              <w:rPr>
                <w:b/>
                <w:i/>
              </w:rPr>
              <w:t>ltm-SCG-IntraFreq-r18</w:t>
            </w:r>
            <w:bookmarkEnd w:id="23"/>
          </w:p>
          <w:p w14:paraId="2766A7CF" w14:textId="77777777" w:rsidR="006B45C0" w:rsidRPr="00414DF9" w:rsidRDefault="006B45C0" w:rsidP="00291632">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284070F0"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B397EA1" w14:textId="77777777" w:rsidR="006B45C0" w:rsidRPr="00414DF9" w:rsidRDefault="006B45C0" w:rsidP="00291632">
            <w:pPr>
              <w:pStyle w:val="TAL"/>
              <w:jc w:val="center"/>
              <w:rPr>
                <w:bCs/>
                <w:iCs/>
              </w:rPr>
            </w:pPr>
            <w:r w:rsidRPr="00414DF9">
              <w:rPr>
                <w:bCs/>
                <w:iCs/>
              </w:rPr>
              <w:t>Band</w:t>
            </w:r>
          </w:p>
        </w:tc>
        <w:tc>
          <w:tcPr>
            <w:tcW w:w="567" w:type="dxa"/>
          </w:tcPr>
          <w:p w14:paraId="77BBBF5A" w14:textId="77777777" w:rsidR="006B45C0" w:rsidRPr="00414DF9" w:rsidRDefault="006B45C0" w:rsidP="00291632">
            <w:pPr>
              <w:pStyle w:val="TAL"/>
              <w:jc w:val="center"/>
            </w:pPr>
            <w:r w:rsidRPr="00414DF9">
              <w:rPr>
                <w:bCs/>
                <w:iCs/>
              </w:rPr>
              <w:t>No</w:t>
            </w:r>
          </w:p>
        </w:tc>
        <w:tc>
          <w:tcPr>
            <w:tcW w:w="709" w:type="dxa"/>
          </w:tcPr>
          <w:p w14:paraId="78A8C9DE" w14:textId="77777777" w:rsidR="006B45C0" w:rsidRPr="00414DF9" w:rsidRDefault="006B45C0" w:rsidP="00291632">
            <w:pPr>
              <w:pStyle w:val="TAL"/>
              <w:jc w:val="center"/>
              <w:rPr>
                <w:bCs/>
                <w:iCs/>
              </w:rPr>
            </w:pPr>
            <w:r w:rsidRPr="00414DF9">
              <w:rPr>
                <w:bCs/>
                <w:iCs/>
              </w:rPr>
              <w:t>N/A</w:t>
            </w:r>
          </w:p>
        </w:tc>
        <w:tc>
          <w:tcPr>
            <w:tcW w:w="728" w:type="dxa"/>
          </w:tcPr>
          <w:p w14:paraId="7E553252" w14:textId="77777777" w:rsidR="006B45C0" w:rsidRPr="00414DF9" w:rsidRDefault="006B45C0" w:rsidP="00291632">
            <w:pPr>
              <w:pStyle w:val="TAL"/>
              <w:jc w:val="center"/>
              <w:rPr>
                <w:bCs/>
                <w:iCs/>
              </w:rPr>
            </w:pPr>
            <w:r w:rsidRPr="00414DF9">
              <w:rPr>
                <w:bCs/>
                <w:iCs/>
              </w:rPr>
              <w:t>N/A</w:t>
            </w:r>
          </w:p>
        </w:tc>
      </w:tr>
      <w:tr w:rsidR="006B45C0" w:rsidRPr="00414DF9" w14:paraId="06A7B856" w14:textId="77777777" w:rsidTr="00291632">
        <w:trPr>
          <w:cantSplit/>
          <w:tblHeader/>
        </w:trPr>
        <w:tc>
          <w:tcPr>
            <w:tcW w:w="6917" w:type="dxa"/>
          </w:tcPr>
          <w:p w14:paraId="179C7951" w14:textId="77777777" w:rsidR="006B45C0" w:rsidRPr="00414DF9" w:rsidRDefault="006B45C0" w:rsidP="00291632">
            <w:pPr>
              <w:pStyle w:val="TAL"/>
              <w:rPr>
                <w:rFonts w:cs="Arial"/>
                <w:b/>
                <w:i/>
                <w:szCs w:val="18"/>
              </w:rPr>
            </w:pPr>
            <w:r w:rsidRPr="00414DF9">
              <w:rPr>
                <w:rFonts w:cs="Arial"/>
                <w:b/>
                <w:i/>
                <w:szCs w:val="18"/>
              </w:rPr>
              <w:t>maxDurationDMRS-Bundling-r17</w:t>
            </w:r>
          </w:p>
          <w:p w14:paraId="68E6E6F3" w14:textId="77777777" w:rsidR="006B45C0" w:rsidRPr="00414DF9" w:rsidRDefault="006B45C0" w:rsidP="00291632">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7D36DFE6" w14:textId="77777777" w:rsidR="006B45C0" w:rsidRPr="00414DF9" w:rsidRDefault="006B45C0" w:rsidP="00291632">
            <w:pPr>
              <w:keepNext/>
              <w:keepLines/>
              <w:spacing w:after="0"/>
              <w:rPr>
                <w:rFonts w:ascii="Arial" w:hAnsi="Arial" w:cs="Arial"/>
                <w:sz w:val="18"/>
                <w:szCs w:val="18"/>
              </w:rPr>
            </w:pPr>
          </w:p>
          <w:p w14:paraId="3D3882C6" w14:textId="77777777" w:rsidR="006B45C0" w:rsidRPr="00414DF9" w:rsidRDefault="006B45C0" w:rsidP="00291632">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3BFDC876" w14:textId="77777777" w:rsidR="006B45C0" w:rsidRPr="00414DF9" w:rsidRDefault="006B45C0" w:rsidP="00291632">
            <w:pPr>
              <w:pStyle w:val="TAL"/>
              <w:jc w:val="center"/>
            </w:pPr>
            <w:r w:rsidRPr="00414DF9">
              <w:rPr>
                <w:bCs/>
                <w:iCs/>
              </w:rPr>
              <w:t>Band</w:t>
            </w:r>
          </w:p>
        </w:tc>
        <w:tc>
          <w:tcPr>
            <w:tcW w:w="567" w:type="dxa"/>
          </w:tcPr>
          <w:p w14:paraId="12002B3D" w14:textId="77777777" w:rsidR="006B45C0" w:rsidRPr="00414DF9" w:rsidRDefault="006B45C0" w:rsidP="00291632">
            <w:pPr>
              <w:pStyle w:val="TAL"/>
              <w:jc w:val="center"/>
            </w:pPr>
            <w:r w:rsidRPr="00414DF9">
              <w:t>No</w:t>
            </w:r>
          </w:p>
        </w:tc>
        <w:tc>
          <w:tcPr>
            <w:tcW w:w="709" w:type="dxa"/>
          </w:tcPr>
          <w:p w14:paraId="2B878ADE" w14:textId="77777777" w:rsidR="006B45C0" w:rsidRPr="00414DF9" w:rsidRDefault="006B45C0" w:rsidP="00291632">
            <w:pPr>
              <w:pStyle w:val="TAL"/>
              <w:jc w:val="center"/>
              <w:rPr>
                <w:bCs/>
                <w:iCs/>
              </w:rPr>
            </w:pPr>
            <w:r w:rsidRPr="00414DF9">
              <w:rPr>
                <w:bCs/>
                <w:iCs/>
              </w:rPr>
              <w:t>N/A</w:t>
            </w:r>
          </w:p>
        </w:tc>
        <w:tc>
          <w:tcPr>
            <w:tcW w:w="728" w:type="dxa"/>
          </w:tcPr>
          <w:p w14:paraId="09E739F9" w14:textId="77777777" w:rsidR="006B45C0" w:rsidRPr="00414DF9" w:rsidRDefault="006B45C0" w:rsidP="00291632">
            <w:pPr>
              <w:pStyle w:val="TAL"/>
              <w:jc w:val="center"/>
              <w:rPr>
                <w:bCs/>
                <w:iCs/>
              </w:rPr>
            </w:pPr>
            <w:r w:rsidRPr="00414DF9">
              <w:rPr>
                <w:bCs/>
                <w:iCs/>
              </w:rPr>
              <w:t>N/A</w:t>
            </w:r>
          </w:p>
        </w:tc>
      </w:tr>
      <w:tr w:rsidR="006B45C0" w:rsidRPr="00414DF9" w14:paraId="3C8CE5BA"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577B87" w14:textId="77777777" w:rsidR="006B45C0" w:rsidRPr="00414DF9" w:rsidRDefault="006B45C0" w:rsidP="00291632">
            <w:pPr>
              <w:pStyle w:val="TAL"/>
              <w:rPr>
                <w:b/>
                <w:i/>
              </w:rPr>
            </w:pPr>
            <w:r w:rsidRPr="00414DF9">
              <w:rPr>
                <w:b/>
                <w:i/>
              </w:rPr>
              <w:lastRenderedPageBreak/>
              <w:t>maxDynamicSlotRepetitionForSPS-Multicast-r17</w:t>
            </w:r>
          </w:p>
          <w:p w14:paraId="162AE467" w14:textId="77777777" w:rsidR="006B45C0" w:rsidRPr="00414DF9" w:rsidRDefault="006B45C0" w:rsidP="00291632">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6890EBA" w14:textId="77777777" w:rsidR="006B45C0" w:rsidRPr="00414DF9" w:rsidRDefault="006B45C0" w:rsidP="00291632">
            <w:pPr>
              <w:pStyle w:val="TAL"/>
              <w:rPr>
                <w:bCs/>
                <w:iCs/>
              </w:rPr>
            </w:pPr>
          </w:p>
          <w:p w14:paraId="530697BD"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EF800E8"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B47968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678A00"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25CF41" w14:textId="77777777" w:rsidR="006B45C0" w:rsidRPr="00414DF9" w:rsidRDefault="006B45C0" w:rsidP="00291632">
            <w:pPr>
              <w:pStyle w:val="TAL"/>
              <w:jc w:val="center"/>
              <w:rPr>
                <w:bCs/>
                <w:iCs/>
              </w:rPr>
            </w:pPr>
            <w:r w:rsidRPr="00414DF9">
              <w:rPr>
                <w:bCs/>
                <w:iCs/>
              </w:rPr>
              <w:t>N/A</w:t>
            </w:r>
          </w:p>
        </w:tc>
      </w:tr>
      <w:tr w:rsidR="006B45C0" w:rsidRPr="00414DF9" w14:paraId="4DF9B11E" w14:textId="77777777" w:rsidTr="00291632">
        <w:trPr>
          <w:cantSplit/>
          <w:tblHeader/>
        </w:trPr>
        <w:tc>
          <w:tcPr>
            <w:tcW w:w="6917" w:type="dxa"/>
          </w:tcPr>
          <w:p w14:paraId="0455E6BE" w14:textId="77777777" w:rsidR="006B45C0" w:rsidRPr="00414DF9" w:rsidRDefault="006B45C0" w:rsidP="00291632">
            <w:pPr>
              <w:pStyle w:val="TAL"/>
              <w:rPr>
                <w:b/>
                <w:i/>
              </w:rPr>
            </w:pPr>
            <w:r w:rsidRPr="00414DF9">
              <w:rPr>
                <w:b/>
                <w:i/>
              </w:rPr>
              <w:t>max-HARQ-ProcessNumber-r17</w:t>
            </w:r>
          </w:p>
          <w:p w14:paraId="6E81B627" w14:textId="77777777" w:rsidR="006B45C0" w:rsidRPr="00414DF9" w:rsidRDefault="006B45C0" w:rsidP="00291632">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135D9AD" w14:textId="77777777" w:rsidR="006B45C0" w:rsidRPr="00414DF9" w:rsidRDefault="006B45C0" w:rsidP="00291632">
            <w:pPr>
              <w:pStyle w:val="TAL"/>
            </w:pPr>
            <w:r w:rsidRPr="00414DF9">
              <w:rPr>
                <w:bCs/>
                <w:iCs/>
              </w:rPr>
              <w:t>Band</w:t>
            </w:r>
          </w:p>
        </w:tc>
        <w:tc>
          <w:tcPr>
            <w:tcW w:w="567" w:type="dxa"/>
          </w:tcPr>
          <w:p w14:paraId="09EC7DB8" w14:textId="77777777" w:rsidR="006B45C0" w:rsidRPr="00414DF9" w:rsidRDefault="006B45C0" w:rsidP="00291632">
            <w:pPr>
              <w:pStyle w:val="TAL"/>
            </w:pPr>
            <w:r w:rsidRPr="00414DF9">
              <w:rPr>
                <w:bCs/>
                <w:iCs/>
              </w:rPr>
              <w:t>No</w:t>
            </w:r>
          </w:p>
        </w:tc>
        <w:tc>
          <w:tcPr>
            <w:tcW w:w="709" w:type="dxa"/>
          </w:tcPr>
          <w:p w14:paraId="509FB457" w14:textId="77777777" w:rsidR="006B45C0" w:rsidRPr="00414DF9" w:rsidRDefault="006B45C0" w:rsidP="00291632">
            <w:pPr>
              <w:pStyle w:val="TAL"/>
              <w:rPr>
                <w:bCs/>
                <w:iCs/>
              </w:rPr>
            </w:pPr>
            <w:r w:rsidRPr="00414DF9">
              <w:rPr>
                <w:bCs/>
                <w:iCs/>
              </w:rPr>
              <w:t>N/A</w:t>
            </w:r>
          </w:p>
        </w:tc>
        <w:tc>
          <w:tcPr>
            <w:tcW w:w="728" w:type="dxa"/>
          </w:tcPr>
          <w:p w14:paraId="19D6514D" w14:textId="77777777" w:rsidR="006B45C0" w:rsidRPr="00414DF9" w:rsidRDefault="006B45C0" w:rsidP="00291632">
            <w:pPr>
              <w:pStyle w:val="TAL"/>
              <w:rPr>
                <w:bCs/>
                <w:iCs/>
              </w:rPr>
            </w:pPr>
            <w:r w:rsidRPr="00414DF9">
              <w:rPr>
                <w:bCs/>
                <w:iCs/>
              </w:rPr>
              <w:t>N/A</w:t>
            </w:r>
          </w:p>
        </w:tc>
      </w:tr>
      <w:tr w:rsidR="006B45C0" w:rsidRPr="00414DF9" w14:paraId="0C818E5C" w14:textId="77777777" w:rsidTr="00291632">
        <w:trPr>
          <w:cantSplit/>
          <w:tblHeader/>
        </w:trPr>
        <w:tc>
          <w:tcPr>
            <w:tcW w:w="6917" w:type="dxa"/>
          </w:tcPr>
          <w:p w14:paraId="7F0CA3F0" w14:textId="77777777" w:rsidR="006B45C0" w:rsidRPr="00414DF9" w:rsidRDefault="006B45C0" w:rsidP="00291632">
            <w:pPr>
              <w:pStyle w:val="TAL"/>
              <w:rPr>
                <w:b/>
                <w:bCs/>
                <w:i/>
                <w:iCs/>
              </w:rPr>
            </w:pPr>
            <w:r w:rsidRPr="00414DF9">
              <w:rPr>
                <w:b/>
                <w:bCs/>
                <w:i/>
                <w:iCs/>
              </w:rPr>
              <w:t>maxMIMO-LayersForMulti-DCI-mTRP-r16</w:t>
            </w:r>
          </w:p>
          <w:p w14:paraId="22FA1870" w14:textId="77777777" w:rsidR="006B45C0" w:rsidRPr="00414DF9" w:rsidRDefault="006B45C0" w:rsidP="00291632">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6F884A0A" w14:textId="77777777" w:rsidR="006B45C0" w:rsidRPr="00414DF9" w:rsidRDefault="006B45C0" w:rsidP="00291632">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5A8D5B2A" w14:textId="77777777" w:rsidR="006B45C0" w:rsidRPr="00414DF9" w:rsidRDefault="006B45C0" w:rsidP="00291632">
            <w:pPr>
              <w:pStyle w:val="TAL"/>
              <w:rPr>
                <w:bCs/>
                <w:iCs/>
              </w:rPr>
            </w:pPr>
          </w:p>
          <w:p w14:paraId="7BEF4C12" w14:textId="77777777" w:rsidR="006B45C0" w:rsidRPr="00414DF9" w:rsidRDefault="006B45C0" w:rsidP="00291632">
            <w:pPr>
              <w:pStyle w:val="TAN"/>
            </w:pPr>
            <w:r w:rsidRPr="00414DF9">
              <w:t>NOTE 1:</w:t>
            </w:r>
            <w:r w:rsidRPr="00414DF9">
              <w:tab/>
              <w:t>For data rate calculation in clause 4.1.2, if this feature is indicated, each multi-DCI based multi-TRP CC is counted two times toward J.</w:t>
            </w:r>
          </w:p>
        </w:tc>
        <w:tc>
          <w:tcPr>
            <w:tcW w:w="709" w:type="dxa"/>
          </w:tcPr>
          <w:p w14:paraId="26464B5F" w14:textId="77777777" w:rsidR="006B45C0" w:rsidRPr="00414DF9" w:rsidRDefault="006B45C0" w:rsidP="00291632">
            <w:pPr>
              <w:pStyle w:val="TAL"/>
            </w:pPr>
            <w:r w:rsidRPr="00414DF9">
              <w:t>Band</w:t>
            </w:r>
          </w:p>
        </w:tc>
        <w:tc>
          <w:tcPr>
            <w:tcW w:w="567" w:type="dxa"/>
          </w:tcPr>
          <w:p w14:paraId="71C646A9" w14:textId="77777777" w:rsidR="006B45C0" w:rsidRPr="00414DF9" w:rsidRDefault="006B45C0" w:rsidP="00291632">
            <w:pPr>
              <w:pStyle w:val="TAL"/>
            </w:pPr>
            <w:r w:rsidRPr="00414DF9">
              <w:t>No</w:t>
            </w:r>
          </w:p>
        </w:tc>
        <w:tc>
          <w:tcPr>
            <w:tcW w:w="709" w:type="dxa"/>
          </w:tcPr>
          <w:p w14:paraId="5E91C8B7" w14:textId="77777777" w:rsidR="006B45C0" w:rsidRPr="00414DF9" w:rsidRDefault="006B45C0" w:rsidP="00291632">
            <w:pPr>
              <w:pStyle w:val="TAL"/>
              <w:rPr>
                <w:bCs/>
                <w:iCs/>
              </w:rPr>
            </w:pPr>
            <w:r w:rsidRPr="00414DF9">
              <w:rPr>
                <w:bCs/>
                <w:iCs/>
              </w:rPr>
              <w:t>N/A</w:t>
            </w:r>
          </w:p>
        </w:tc>
        <w:tc>
          <w:tcPr>
            <w:tcW w:w="728" w:type="dxa"/>
          </w:tcPr>
          <w:p w14:paraId="19CDF01F" w14:textId="77777777" w:rsidR="006B45C0" w:rsidRPr="00414DF9" w:rsidRDefault="006B45C0" w:rsidP="00291632">
            <w:pPr>
              <w:pStyle w:val="TAL"/>
              <w:rPr>
                <w:bCs/>
                <w:iCs/>
              </w:rPr>
            </w:pPr>
            <w:r w:rsidRPr="00414DF9">
              <w:rPr>
                <w:bCs/>
                <w:iCs/>
              </w:rPr>
              <w:t>N/A</w:t>
            </w:r>
          </w:p>
        </w:tc>
      </w:tr>
      <w:tr w:rsidR="006B45C0" w:rsidRPr="00414DF9" w14:paraId="5BA57291" w14:textId="77777777" w:rsidTr="00291632">
        <w:trPr>
          <w:cantSplit/>
          <w:tblHeader/>
        </w:trPr>
        <w:tc>
          <w:tcPr>
            <w:tcW w:w="6917" w:type="dxa"/>
          </w:tcPr>
          <w:p w14:paraId="613F22A1" w14:textId="77777777" w:rsidR="006B45C0" w:rsidRPr="00414DF9" w:rsidRDefault="006B45C0" w:rsidP="00291632">
            <w:pPr>
              <w:pStyle w:val="TAL"/>
              <w:rPr>
                <w:b/>
                <w:bCs/>
                <w:i/>
                <w:iCs/>
                <w:lang w:eastAsia="zh-CN"/>
              </w:rPr>
            </w:pPr>
            <w:r w:rsidRPr="00414DF9">
              <w:rPr>
                <w:b/>
                <w:bCs/>
                <w:i/>
                <w:iCs/>
              </w:rPr>
              <w:t>maxModulationOrderForMulticast-r17</w:t>
            </w:r>
          </w:p>
          <w:p w14:paraId="4E207811" w14:textId="77777777" w:rsidR="006B45C0" w:rsidRPr="00414DF9" w:rsidRDefault="006B45C0" w:rsidP="00291632">
            <w:pPr>
              <w:pStyle w:val="TAL"/>
            </w:pPr>
            <w:r w:rsidRPr="00414DF9">
              <w:t>Defines the maximal modulation order for multicast PDSCH in RRC_CONNECTED. If not reported, UE supports the same modulation order as unicast.</w:t>
            </w:r>
          </w:p>
          <w:p w14:paraId="4EAB0E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135814A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351DF1F6" w14:textId="77777777" w:rsidR="006B45C0" w:rsidRPr="00414DF9" w:rsidRDefault="006B45C0" w:rsidP="00291632">
            <w:pPr>
              <w:pStyle w:val="B1"/>
              <w:spacing w:after="0"/>
              <w:rPr>
                <w:rFonts w:ascii="Arial" w:hAnsi="Arial" w:cs="Arial"/>
                <w:sz w:val="18"/>
                <w:szCs w:val="18"/>
              </w:rPr>
            </w:pPr>
          </w:p>
          <w:p w14:paraId="58D83E49" w14:textId="77777777" w:rsidR="006B45C0" w:rsidRPr="00414DF9" w:rsidRDefault="006B45C0" w:rsidP="00291632">
            <w:pPr>
              <w:pStyle w:val="TAL"/>
            </w:pPr>
            <w:r w:rsidRPr="00414DF9">
              <w:t xml:space="preserve">A UE supporting this feature shall also indicate support of </w:t>
            </w:r>
            <w:r w:rsidRPr="00414DF9">
              <w:rPr>
                <w:i/>
                <w:iCs/>
              </w:rPr>
              <w:t>dynamicMulticastPCell-r17</w:t>
            </w:r>
            <w:r w:rsidRPr="00414DF9">
              <w:t>.</w:t>
            </w:r>
          </w:p>
          <w:p w14:paraId="7ADA6124" w14:textId="77777777" w:rsidR="006B45C0" w:rsidRPr="00414DF9" w:rsidRDefault="006B45C0" w:rsidP="00291632">
            <w:pPr>
              <w:pStyle w:val="TAL"/>
            </w:pPr>
          </w:p>
          <w:p w14:paraId="26CD8E20" w14:textId="77777777" w:rsidR="006B45C0" w:rsidRPr="00414DF9" w:rsidRDefault="006B45C0" w:rsidP="00291632">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36D238C4" w14:textId="77777777" w:rsidR="006B45C0" w:rsidRPr="00414DF9" w:rsidRDefault="006B45C0" w:rsidP="00291632">
            <w:pPr>
              <w:pStyle w:val="TAL"/>
              <w:jc w:val="center"/>
              <w:rPr>
                <w:bCs/>
                <w:iCs/>
              </w:rPr>
            </w:pPr>
            <w:r w:rsidRPr="00414DF9">
              <w:t>Band</w:t>
            </w:r>
          </w:p>
        </w:tc>
        <w:tc>
          <w:tcPr>
            <w:tcW w:w="567" w:type="dxa"/>
          </w:tcPr>
          <w:p w14:paraId="39D89A8F" w14:textId="77777777" w:rsidR="006B45C0" w:rsidRPr="00414DF9" w:rsidRDefault="006B45C0" w:rsidP="00291632">
            <w:pPr>
              <w:pStyle w:val="TAL"/>
              <w:jc w:val="center"/>
            </w:pPr>
            <w:r w:rsidRPr="00414DF9">
              <w:t>No</w:t>
            </w:r>
          </w:p>
        </w:tc>
        <w:tc>
          <w:tcPr>
            <w:tcW w:w="709" w:type="dxa"/>
          </w:tcPr>
          <w:p w14:paraId="45AE343E" w14:textId="77777777" w:rsidR="006B45C0" w:rsidRPr="00414DF9" w:rsidRDefault="006B45C0" w:rsidP="00291632">
            <w:pPr>
              <w:pStyle w:val="TAL"/>
              <w:jc w:val="center"/>
              <w:rPr>
                <w:bCs/>
                <w:iCs/>
              </w:rPr>
            </w:pPr>
            <w:r w:rsidRPr="00414DF9">
              <w:rPr>
                <w:bCs/>
                <w:iCs/>
              </w:rPr>
              <w:t>N/A</w:t>
            </w:r>
          </w:p>
        </w:tc>
        <w:tc>
          <w:tcPr>
            <w:tcW w:w="728" w:type="dxa"/>
          </w:tcPr>
          <w:p w14:paraId="471715A0" w14:textId="77777777" w:rsidR="006B45C0" w:rsidRPr="00414DF9" w:rsidRDefault="006B45C0" w:rsidP="00291632">
            <w:pPr>
              <w:pStyle w:val="TAL"/>
              <w:jc w:val="center"/>
              <w:rPr>
                <w:bCs/>
                <w:iCs/>
              </w:rPr>
            </w:pPr>
            <w:r w:rsidRPr="00414DF9">
              <w:rPr>
                <w:bCs/>
                <w:iCs/>
              </w:rPr>
              <w:t>N/A</w:t>
            </w:r>
          </w:p>
        </w:tc>
      </w:tr>
      <w:tr w:rsidR="006B45C0" w:rsidRPr="00414DF9" w:rsidDel="00172633" w14:paraId="31929EAD" w14:textId="77777777" w:rsidTr="00291632">
        <w:trPr>
          <w:cantSplit/>
          <w:tblHeader/>
        </w:trPr>
        <w:tc>
          <w:tcPr>
            <w:tcW w:w="6917" w:type="dxa"/>
          </w:tcPr>
          <w:p w14:paraId="7528FD8A" w14:textId="77777777" w:rsidR="006B45C0" w:rsidRPr="00414DF9" w:rsidRDefault="006B45C0" w:rsidP="00291632">
            <w:pPr>
              <w:pStyle w:val="TAL"/>
              <w:rPr>
                <w:b/>
                <w:i/>
              </w:rPr>
            </w:pPr>
            <w:r w:rsidRPr="00414DF9">
              <w:rPr>
                <w:b/>
                <w:i/>
              </w:rPr>
              <w:t>maxNumberActivatedTCI-States-r16</w:t>
            </w:r>
          </w:p>
          <w:p w14:paraId="4093814E" w14:textId="77777777" w:rsidR="006B45C0" w:rsidRPr="00414DF9" w:rsidRDefault="006B45C0" w:rsidP="00291632">
            <w:pPr>
              <w:pStyle w:val="TAL"/>
              <w:rPr>
                <w:bCs/>
                <w:iCs/>
              </w:rPr>
            </w:pPr>
            <w:r w:rsidRPr="00414DF9">
              <w:rPr>
                <w:bCs/>
                <w:iCs/>
              </w:rPr>
              <w:t>Indicates maximum number of activated TCI states. This capability signalling includes the following:</w:t>
            </w:r>
          </w:p>
          <w:p w14:paraId="75D476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72C021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4FCEAE8E" w14:textId="77777777" w:rsidR="006B45C0" w:rsidRPr="00414DF9" w:rsidRDefault="006B45C0" w:rsidP="00291632">
            <w:pPr>
              <w:pStyle w:val="TAL"/>
              <w:rPr>
                <w:bCs/>
                <w:iCs/>
              </w:rPr>
            </w:pPr>
          </w:p>
          <w:p w14:paraId="470B6FB4" w14:textId="77777777" w:rsidR="006B45C0" w:rsidRPr="00414DF9" w:rsidDel="00172633" w:rsidRDefault="006B45C0" w:rsidP="00291632">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1CC9185F" w14:textId="77777777" w:rsidR="006B45C0" w:rsidRPr="00414DF9" w:rsidDel="00172633" w:rsidRDefault="006B45C0" w:rsidP="00291632">
            <w:pPr>
              <w:pStyle w:val="TAL"/>
              <w:jc w:val="center"/>
              <w:rPr>
                <w:bCs/>
                <w:iCs/>
              </w:rPr>
            </w:pPr>
            <w:r w:rsidRPr="00414DF9">
              <w:rPr>
                <w:bCs/>
                <w:iCs/>
              </w:rPr>
              <w:t>Band</w:t>
            </w:r>
          </w:p>
        </w:tc>
        <w:tc>
          <w:tcPr>
            <w:tcW w:w="567" w:type="dxa"/>
          </w:tcPr>
          <w:p w14:paraId="69B8AF07" w14:textId="77777777" w:rsidR="006B45C0" w:rsidRPr="00414DF9" w:rsidDel="00172633" w:rsidRDefault="006B45C0" w:rsidP="00291632">
            <w:pPr>
              <w:pStyle w:val="TAL"/>
              <w:jc w:val="center"/>
            </w:pPr>
            <w:r w:rsidRPr="00414DF9">
              <w:t>No</w:t>
            </w:r>
          </w:p>
        </w:tc>
        <w:tc>
          <w:tcPr>
            <w:tcW w:w="709" w:type="dxa"/>
          </w:tcPr>
          <w:p w14:paraId="6D1F9A6C" w14:textId="77777777" w:rsidR="006B45C0" w:rsidRPr="00414DF9" w:rsidDel="00172633" w:rsidRDefault="006B45C0" w:rsidP="00291632">
            <w:pPr>
              <w:pStyle w:val="TAL"/>
              <w:jc w:val="center"/>
              <w:rPr>
                <w:bCs/>
                <w:iCs/>
              </w:rPr>
            </w:pPr>
            <w:r w:rsidRPr="00414DF9">
              <w:rPr>
                <w:bCs/>
                <w:iCs/>
              </w:rPr>
              <w:t>N/A</w:t>
            </w:r>
          </w:p>
        </w:tc>
        <w:tc>
          <w:tcPr>
            <w:tcW w:w="728" w:type="dxa"/>
          </w:tcPr>
          <w:p w14:paraId="70741D3D" w14:textId="77777777" w:rsidR="006B45C0" w:rsidRPr="00414DF9" w:rsidDel="00172633" w:rsidRDefault="006B45C0" w:rsidP="00291632">
            <w:pPr>
              <w:pStyle w:val="TAL"/>
              <w:jc w:val="center"/>
              <w:rPr>
                <w:bCs/>
                <w:iCs/>
              </w:rPr>
            </w:pPr>
            <w:r w:rsidRPr="00414DF9">
              <w:rPr>
                <w:bCs/>
                <w:iCs/>
              </w:rPr>
              <w:t>N/A</w:t>
            </w:r>
          </w:p>
        </w:tc>
      </w:tr>
      <w:tr w:rsidR="006B45C0" w:rsidRPr="00414DF9" w14:paraId="450C7443" w14:textId="77777777" w:rsidTr="00291632">
        <w:trPr>
          <w:cantSplit/>
          <w:tblHeader/>
        </w:trPr>
        <w:tc>
          <w:tcPr>
            <w:tcW w:w="6917" w:type="dxa"/>
          </w:tcPr>
          <w:p w14:paraId="60DE33E1" w14:textId="77777777" w:rsidR="006B45C0" w:rsidRPr="00414DF9" w:rsidRDefault="006B45C0" w:rsidP="00291632">
            <w:pPr>
              <w:pStyle w:val="TAL"/>
              <w:rPr>
                <w:b/>
                <w:bCs/>
                <w:i/>
                <w:iCs/>
              </w:rPr>
            </w:pPr>
            <w:r w:rsidRPr="00414DF9">
              <w:rPr>
                <w:b/>
                <w:bCs/>
                <w:i/>
                <w:iCs/>
              </w:rPr>
              <w:t>maxNumberCSI-RS-BFD</w:t>
            </w:r>
          </w:p>
          <w:p w14:paraId="47792132" w14:textId="77777777" w:rsidR="006B45C0" w:rsidRPr="00414DF9" w:rsidRDefault="006B45C0" w:rsidP="00291632">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0CFB4892" w14:textId="77777777" w:rsidR="006B45C0" w:rsidRPr="00414DF9" w:rsidRDefault="006B45C0" w:rsidP="00291632">
            <w:pPr>
              <w:pStyle w:val="TAL"/>
              <w:jc w:val="center"/>
              <w:rPr>
                <w:bCs/>
                <w:iCs/>
              </w:rPr>
            </w:pPr>
            <w:r w:rsidRPr="00414DF9">
              <w:rPr>
                <w:bCs/>
                <w:iCs/>
              </w:rPr>
              <w:t>Band</w:t>
            </w:r>
          </w:p>
        </w:tc>
        <w:tc>
          <w:tcPr>
            <w:tcW w:w="567" w:type="dxa"/>
          </w:tcPr>
          <w:p w14:paraId="1F1BAE81" w14:textId="77777777" w:rsidR="006B45C0" w:rsidRPr="00414DF9" w:rsidRDefault="006B45C0" w:rsidP="00291632">
            <w:pPr>
              <w:pStyle w:val="TAL"/>
              <w:jc w:val="center"/>
              <w:rPr>
                <w:bCs/>
                <w:iCs/>
              </w:rPr>
            </w:pPr>
            <w:r w:rsidRPr="00414DF9">
              <w:rPr>
                <w:bCs/>
                <w:iCs/>
              </w:rPr>
              <w:t>CY</w:t>
            </w:r>
          </w:p>
        </w:tc>
        <w:tc>
          <w:tcPr>
            <w:tcW w:w="709" w:type="dxa"/>
          </w:tcPr>
          <w:p w14:paraId="04025DD0" w14:textId="77777777" w:rsidR="006B45C0" w:rsidRPr="00414DF9" w:rsidRDefault="006B45C0" w:rsidP="00291632">
            <w:pPr>
              <w:pStyle w:val="TAL"/>
              <w:jc w:val="center"/>
              <w:rPr>
                <w:bCs/>
                <w:iCs/>
              </w:rPr>
            </w:pPr>
            <w:r w:rsidRPr="00414DF9">
              <w:rPr>
                <w:bCs/>
                <w:iCs/>
              </w:rPr>
              <w:t>N/A</w:t>
            </w:r>
          </w:p>
        </w:tc>
        <w:tc>
          <w:tcPr>
            <w:tcW w:w="728" w:type="dxa"/>
          </w:tcPr>
          <w:p w14:paraId="69D5AAF5" w14:textId="77777777" w:rsidR="006B45C0" w:rsidRPr="00414DF9" w:rsidRDefault="006B45C0" w:rsidP="00291632">
            <w:pPr>
              <w:pStyle w:val="TAL"/>
              <w:jc w:val="center"/>
            </w:pPr>
            <w:r w:rsidRPr="00414DF9">
              <w:rPr>
                <w:bCs/>
                <w:iCs/>
              </w:rPr>
              <w:t>N/A</w:t>
            </w:r>
          </w:p>
        </w:tc>
      </w:tr>
      <w:tr w:rsidR="006B45C0" w:rsidRPr="00414DF9" w14:paraId="09194EB9" w14:textId="77777777" w:rsidTr="00291632">
        <w:trPr>
          <w:cantSplit/>
          <w:tblHeader/>
        </w:trPr>
        <w:tc>
          <w:tcPr>
            <w:tcW w:w="6917" w:type="dxa"/>
          </w:tcPr>
          <w:p w14:paraId="09D50077" w14:textId="77777777" w:rsidR="006B45C0" w:rsidRPr="00414DF9" w:rsidRDefault="006B45C0" w:rsidP="00291632">
            <w:pPr>
              <w:pStyle w:val="TAL"/>
              <w:rPr>
                <w:b/>
                <w:bCs/>
                <w:i/>
                <w:iCs/>
              </w:rPr>
            </w:pPr>
            <w:r w:rsidRPr="00414DF9">
              <w:rPr>
                <w:b/>
                <w:bCs/>
                <w:i/>
                <w:iCs/>
              </w:rPr>
              <w:lastRenderedPageBreak/>
              <w:t>maxNumberCSI-RS-SSB-CBD</w:t>
            </w:r>
          </w:p>
          <w:p w14:paraId="4B7F8BB4" w14:textId="77777777" w:rsidR="006B45C0" w:rsidRPr="00414DF9" w:rsidRDefault="006B45C0" w:rsidP="00291632">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771F5440" w14:textId="77777777" w:rsidR="006B45C0" w:rsidRPr="00414DF9" w:rsidRDefault="006B45C0" w:rsidP="00291632">
            <w:pPr>
              <w:pStyle w:val="TAL"/>
              <w:jc w:val="center"/>
              <w:rPr>
                <w:bCs/>
                <w:iCs/>
              </w:rPr>
            </w:pPr>
            <w:r w:rsidRPr="00414DF9">
              <w:rPr>
                <w:bCs/>
                <w:iCs/>
              </w:rPr>
              <w:t>Band</w:t>
            </w:r>
          </w:p>
        </w:tc>
        <w:tc>
          <w:tcPr>
            <w:tcW w:w="567" w:type="dxa"/>
          </w:tcPr>
          <w:p w14:paraId="07F00F9E" w14:textId="77777777" w:rsidR="006B45C0" w:rsidRPr="00414DF9" w:rsidRDefault="006B45C0" w:rsidP="00291632">
            <w:pPr>
              <w:pStyle w:val="TAL"/>
              <w:jc w:val="center"/>
              <w:rPr>
                <w:bCs/>
                <w:iCs/>
              </w:rPr>
            </w:pPr>
            <w:r w:rsidRPr="00414DF9">
              <w:rPr>
                <w:bCs/>
                <w:iCs/>
              </w:rPr>
              <w:t>CY</w:t>
            </w:r>
          </w:p>
        </w:tc>
        <w:tc>
          <w:tcPr>
            <w:tcW w:w="709" w:type="dxa"/>
          </w:tcPr>
          <w:p w14:paraId="1F93D753" w14:textId="77777777" w:rsidR="006B45C0" w:rsidRPr="00414DF9" w:rsidRDefault="006B45C0" w:rsidP="00291632">
            <w:pPr>
              <w:pStyle w:val="TAL"/>
              <w:jc w:val="center"/>
              <w:rPr>
                <w:bCs/>
                <w:iCs/>
              </w:rPr>
            </w:pPr>
            <w:r w:rsidRPr="00414DF9">
              <w:rPr>
                <w:bCs/>
                <w:iCs/>
              </w:rPr>
              <w:t>N/A</w:t>
            </w:r>
          </w:p>
        </w:tc>
        <w:tc>
          <w:tcPr>
            <w:tcW w:w="728" w:type="dxa"/>
          </w:tcPr>
          <w:p w14:paraId="05B8441A" w14:textId="77777777" w:rsidR="006B45C0" w:rsidRPr="00414DF9" w:rsidRDefault="006B45C0" w:rsidP="00291632">
            <w:pPr>
              <w:pStyle w:val="TAL"/>
              <w:jc w:val="center"/>
            </w:pPr>
            <w:r w:rsidRPr="00414DF9">
              <w:rPr>
                <w:bCs/>
                <w:iCs/>
              </w:rPr>
              <w:t>N/A</w:t>
            </w:r>
          </w:p>
        </w:tc>
      </w:tr>
      <w:tr w:rsidR="006B45C0" w:rsidRPr="00414DF9" w14:paraId="0CE42F53" w14:textId="77777777" w:rsidTr="00291632">
        <w:trPr>
          <w:cantSplit/>
          <w:tblHeader/>
        </w:trPr>
        <w:tc>
          <w:tcPr>
            <w:tcW w:w="6917" w:type="dxa"/>
          </w:tcPr>
          <w:p w14:paraId="2AEDC84E" w14:textId="77777777" w:rsidR="006B45C0" w:rsidRPr="00414DF9" w:rsidRDefault="006B45C0" w:rsidP="00291632">
            <w:pPr>
              <w:pStyle w:val="TAL"/>
              <w:rPr>
                <w:b/>
                <w:bCs/>
                <w:i/>
                <w:iCs/>
              </w:rPr>
            </w:pPr>
            <w:r w:rsidRPr="00414DF9">
              <w:rPr>
                <w:b/>
                <w:bCs/>
                <w:i/>
                <w:iCs/>
              </w:rPr>
              <w:t>maxNumberG-CS-RNTI-r17</w:t>
            </w:r>
          </w:p>
          <w:p w14:paraId="7F2A1B8B" w14:textId="77777777" w:rsidR="006B45C0" w:rsidRPr="00414DF9" w:rsidRDefault="006B45C0" w:rsidP="00291632">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0D6FA114" w14:textId="77777777" w:rsidR="006B45C0" w:rsidRPr="00414DF9" w:rsidRDefault="006B45C0" w:rsidP="00291632">
            <w:pPr>
              <w:pStyle w:val="TAL"/>
              <w:rPr>
                <w:rFonts w:eastAsia="MS PGothic"/>
              </w:rPr>
            </w:pPr>
          </w:p>
          <w:p w14:paraId="0E83403B" w14:textId="77777777" w:rsidR="006B45C0" w:rsidRPr="00414DF9" w:rsidRDefault="006B45C0" w:rsidP="00291632">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5C43C13E" w14:textId="77777777" w:rsidR="006B45C0" w:rsidRPr="00414DF9" w:rsidRDefault="006B45C0" w:rsidP="00291632">
            <w:pPr>
              <w:pStyle w:val="TAL"/>
              <w:jc w:val="center"/>
              <w:rPr>
                <w:bCs/>
                <w:iCs/>
              </w:rPr>
            </w:pPr>
            <w:r w:rsidRPr="00414DF9">
              <w:rPr>
                <w:bCs/>
                <w:iCs/>
              </w:rPr>
              <w:t>Band</w:t>
            </w:r>
          </w:p>
        </w:tc>
        <w:tc>
          <w:tcPr>
            <w:tcW w:w="567" w:type="dxa"/>
          </w:tcPr>
          <w:p w14:paraId="2E594F00" w14:textId="77777777" w:rsidR="006B45C0" w:rsidRPr="00414DF9" w:rsidRDefault="006B45C0" w:rsidP="00291632">
            <w:pPr>
              <w:pStyle w:val="TAL"/>
              <w:jc w:val="center"/>
              <w:rPr>
                <w:bCs/>
                <w:iCs/>
              </w:rPr>
            </w:pPr>
            <w:r w:rsidRPr="00414DF9">
              <w:rPr>
                <w:bCs/>
                <w:iCs/>
              </w:rPr>
              <w:t>No</w:t>
            </w:r>
          </w:p>
        </w:tc>
        <w:tc>
          <w:tcPr>
            <w:tcW w:w="709" w:type="dxa"/>
          </w:tcPr>
          <w:p w14:paraId="333886EC" w14:textId="77777777" w:rsidR="006B45C0" w:rsidRPr="00414DF9" w:rsidRDefault="006B45C0" w:rsidP="00291632">
            <w:pPr>
              <w:pStyle w:val="TAL"/>
              <w:jc w:val="center"/>
              <w:rPr>
                <w:bCs/>
                <w:iCs/>
              </w:rPr>
            </w:pPr>
            <w:r w:rsidRPr="00414DF9">
              <w:rPr>
                <w:bCs/>
                <w:iCs/>
              </w:rPr>
              <w:t>N/A</w:t>
            </w:r>
          </w:p>
        </w:tc>
        <w:tc>
          <w:tcPr>
            <w:tcW w:w="728" w:type="dxa"/>
          </w:tcPr>
          <w:p w14:paraId="1A9CCFFF" w14:textId="77777777" w:rsidR="006B45C0" w:rsidRPr="00414DF9" w:rsidRDefault="006B45C0" w:rsidP="00291632">
            <w:pPr>
              <w:pStyle w:val="TAL"/>
              <w:jc w:val="center"/>
              <w:rPr>
                <w:bCs/>
                <w:iCs/>
              </w:rPr>
            </w:pPr>
            <w:r w:rsidRPr="00414DF9">
              <w:rPr>
                <w:bCs/>
                <w:iCs/>
              </w:rPr>
              <w:t>N/A</w:t>
            </w:r>
          </w:p>
        </w:tc>
      </w:tr>
      <w:tr w:rsidR="006B45C0" w:rsidRPr="00414DF9" w14:paraId="67CB3F39" w14:textId="77777777" w:rsidTr="00291632">
        <w:trPr>
          <w:cantSplit/>
          <w:tblHeader/>
        </w:trPr>
        <w:tc>
          <w:tcPr>
            <w:tcW w:w="6917" w:type="dxa"/>
          </w:tcPr>
          <w:p w14:paraId="28F833C8" w14:textId="77777777" w:rsidR="006B45C0" w:rsidRPr="00414DF9" w:rsidRDefault="006B45C0" w:rsidP="00291632">
            <w:pPr>
              <w:pStyle w:val="TAL"/>
              <w:rPr>
                <w:b/>
                <w:bCs/>
                <w:i/>
                <w:iCs/>
              </w:rPr>
            </w:pPr>
            <w:r w:rsidRPr="00414DF9">
              <w:rPr>
                <w:b/>
                <w:bCs/>
                <w:i/>
                <w:iCs/>
              </w:rPr>
              <w:t>maxNumberG-RNTI-r17</w:t>
            </w:r>
          </w:p>
          <w:p w14:paraId="54E75513" w14:textId="77777777" w:rsidR="006B45C0" w:rsidRPr="00414DF9" w:rsidRDefault="006B45C0" w:rsidP="00291632">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49B79670" w14:textId="77777777" w:rsidR="006B45C0" w:rsidRPr="00414DF9" w:rsidRDefault="006B45C0" w:rsidP="00291632">
            <w:pPr>
              <w:pStyle w:val="TAL"/>
              <w:rPr>
                <w:rFonts w:eastAsia="MS PGothic"/>
              </w:rPr>
            </w:pPr>
          </w:p>
          <w:p w14:paraId="23132D0B" w14:textId="77777777" w:rsidR="006B45C0" w:rsidRPr="00414DF9" w:rsidRDefault="006B45C0" w:rsidP="00291632">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31B3B71E" w14:textId="77777777" w:rsidR="006B45C0" w:rsidRPr="00414DF9" w:rsidRDefault="006B45C0" w:rsidP="00291632">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5684D59C" w14:textId="77777777" w:rsidR="006B45C0" w:rsidRPr="00414DF9" w:rsidRDefault="006B45C0" w:rsidP="00291632">
            <w:pPr>
              <w:pStyle w:val="TAL"/>
              <w:jc w:val="center"/>
              <w:rPr>
                <w:bCs/>
                <w:iCs/>
              </w:rPr>
            </w:pPr>
            <w:r w:rsidRPr="00414DF9">
              <w:rPr>
                <w:bCs/>
                <w:iCs/>
              </w:rPr>
              <w:t>Band</w:t>
            </w:r>
          </w:p>
        </w:tc>
        <w:tc>
          <w:tcPr>
            <w:tcW w:w="567" w:type="dxa"/>
          </w:tcPr>
          <w:p w14:paraId="4103A819" w14:textId="77777777" w:rsidR="006B45C0" w:rsidRPr="00414DF9" w:rsidRDefault="006B45C0" w:rsidP="00291632">
            <w:pPr>
              <w:pStyle w:val="TAL"/>
              <w:jc w:val="center"/>
              <w:rPr>
                <w:bCs/>
                <w:iCs/>
              </w:rPr>
            </w:pPr>
            <w:r w:rsidRPr="00414DF9">
              <w:rPr>
                <w:bCs/>
                <w:iCs/>
              </w:rPr>
              <w:t>No</w:t>
            </w:r>
          </w:p>
        </w:tc>
        <w:tc>
          <w:tcPr>
            <w:tcW w:w="709" w:type="dxa"/>
          </w:tcPr>
          <w:p w14:paraId="4454AC89" w14:textId="77777777" w:rsidR="006B45C0" w:rsidRPr="00414DF9" w:rsidRDefault="006B45C0" w:rsidP="00291632">
            <w:pPr>
              <w:pStyle w:val="TAL"/>
              <w:jc w:val="center"/>
              <w:rPr>
                <w:bCs/>
                <w:iCs/>
              </w:rPr>
            </w:pPr>
            <w:r w:rsidRPr="00414DF9">
              <w:rPr>
                <w:bCs/>
                <w:iCs/>
              </w:rPr>
              <w:t>N/A</w:t>
            </w:r>
          </w:p>
        </w:tc>
        <w:tc>
          <w:tcPr>
            <w:tcW w:w="728" w:type="dxa"/>
          </w:tcPr>
          <w:p w14:paraId="7F6BDB5B" w14:textId="77777777" w:rsidR="006B45C0" w:rsidRPr="00414DF9" w:rsidRDefault="006B45C0" w:rsidP="00291632">
            <w:pPr>
              <w:pStyle w:val="TAL"/>
              <w:jc w:val="center"/>
              <w:rPr>
                <w:bCs/>
                <w:iCs/>
              </w:rPr>
            </w:pPr>
            <w:r w:rsidRPr="00414DF9">
              <w:rPr>
                <w:bCs/>
                <w:iCs/>
              </w:rPr>
              <w:t>N/A</w:t>
            </w:r>
          </w:p>
        </w:tc>
      </w:tr>
      <w:tr w:rsidR="006B45C0" w:rsidRPr="00414DF9" w14:paraId="35778456" w14:textId="77777777" w:rsidTr="00291632">
        <w:trPr>
          <w:cantSplit/>
          <w:tblHeader/>
        </w:trPr>
        <w:tc>
          <w:tcPr>
            <w:tcW w:w="6917" w:type="dxa"/>
          </w:tcPr>
          <w:p w14:paraId="7B454FA3" w14:textId="77777777" w:rsidR="006B45C0" w:rsidRPr="00414DF9" w:rsidRDefault="006B45C0" w:rsidP="00291632">
            <w:pPr>
              <w:pStyle w:val="TAL"/>
              <w:rPr>
                <w:b/>
                <w:i/>
                <w:lang w:eastAsia="en-US"/>
              </w:rPr>
            </w:pPr>
            <w:r w:rsidRPr="00414DF9">
              <w:rPr>
                <w:b/>
                <w:i/>
              </w:rPr>
              <w:t>maxNumber-NGSO-SatellitesPerCarrier-r17</w:t>
            </w:r>
          </w:p>
          <w:p w14:paraId="2D0D0991" w14:textId="77777777" w:rsidR="006B45C0" w:rsidRPr="00414DF9" w:rsidRDefault="006B45C0" w:rsidP="00291632">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6834C223" w14:textId="77777777" w:rsidR="006B45C0" w:rsidRPr="00414DF9" w:rsidRDefault="006B45C0" w:rsidP="00291632">
            <w:pPr>
              <w:pStyle w:val="TAL"/>
              <w:jc w:val="center"/>
              <w:rPr>
                <w:bCs/>
                <w:iCs/>
              </w:rPr>
            </w:pPr>
            <w:r w:rsidRPr="00414DF9">
              <w:rPr>
                <w:bCs/>
                <w:iCs/>
              </w:rPr>
              <w:t>Band</w:t>
            </w:r>
          </w:p>
        </w:tc>
        <w:tc>
          <w:tcPr>
            <w:tcW w:w="567" w:type="dxa"/>
          </w:tcPr>
          <w:p w14:paraId="4B0896F9" w14:textId="77777777" w:rsidR="006B45C0" w:rsidRPr="00414DF9" w:rsidRDefault="006B45C0" w:rsidP="00291632">
            <w:pPr>
              <w:pStyle w:val="TAL"/>
              <w:jc w:val="center"/>
            </w:pPr>
            <w:r w:rsidRPr="00414DF9">
              <w:t>No</w:t>
            </w:r>
          </w:p>
        </w:tc>
        <w:tc>
          <w:tcPr>
            <w:tcW w:w="709" w:type="dxa"/>
          </w:tcPr>
          <w:p w14:paraId="2394BBA1" w14:textId="77777777" w:rsidR="006B45C0" w:rsidRPr="00414DF9" w:rsidRDefault="006B45C0" w:rsidP="00291632">
            <w:pPr>
              <w:pStyle w:val="TAL"/>
              <w:jc w:val="center"/>
            </w:pPr>
            <w:r w:rsidRPr="00414DF9">
              <w:t>FDD only</w:t>
            </w:r>
          </w:p>
        </w:tc>
        <w:tc>
          <w:tcPr>
            <w:tcW w:w="728" w:type="dxa"/>
          </w:tcPr>
          <w:p w14:paraId="1BEEDBEB" w14:textId="77777777" w:rsidR="006B45C0" w:rsidRPr="00414DF9" w:rsidRDefault="006B45C0" w:rsidP="00291632">
            <w:pPr>
              <w:pStyle w:val="TAL"/>
              <w:jc w:val="center"/>
            </w:pPr>
            <w:r w:rsidRPr="00414DF9">
              <w:t>FR1 only</w:t>
            </w:r>
          </w:p>
        </w:tc>
      </w:tr>
      <w:tr w:rsidR="006B45C0" w:rsidRPr="00414DF9" w14:paraId="556F742E" w14:textId="77777777" w:rsidTr="00291632">
        <w:trPr>
          <w:cantSplit/>
          <w:tblHeader/>
        </w:trPr>
        <w:tc>
          <w:tcPr>
            <w:tcW w:w="6917" w:type="dxa"/>
          </w:tcPr>
          <w:p w14:paraId="451CB966" w14:textId="77777777" w:rsidR="006B45C0" w:rsidRPr="00414DF9" w:rsidRDefault="006B45C0" w:rsidP="00291632">
            <w:pPr>
              <w:pStyle w:val="TAL"/>
              <w:rPr>
                <w:b/>
                <w:i/>
              </w:rPr>
            </w:pPr>
            <w:r w:rsidRPr="00414DF9">
              <w:rPr>
                <w:b/>
                <w:i/>
              </w:rPr>
              <w:t>maxNumber-NGSO-SatellitesWithinOneSMTC-r17</w:t>
            </w:r>
          </w:p>
          <w:p w14:paraId="7A0155F1" w14:textId="77777777" w:rsidR="006B45C0" w:rsidRPr="00414DF9" w:rsidRDefault="006B45C0" w:rsidP="00291632">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204B013A" w14:textId="77777777" w:rsidR="006B45C0" w:rsidRPr="00414DF9" w:rsidRDefault="006B45C0" w:rsidP="00291632">
            <w:pPr>
              <w:pStyle w:val="TAL"/>
              <w:jc w:val="center"/>
              <w:rPr>
                <w:bCs/>
                <w:iCs/>
              </w:rPr>
            </w:pPr>
            <w:r w:rsidRPr="00414DF9">
              <w:rPr>
                <w:bCs/>
                <w:iCs/>
              </w:rPr>
              <w:t>Band</w:t>
            </w:r>
          </w:p>
        </w:tc>
        <w:tc>
          <w:tcPr>
            <w:tcW w:w="567" w:type="dxa"/>
          </w:tcPr>
          <w:p w14:paraId="787ADF84" w14:textId="77777777" w:rsidR="006B45C0" w:rsidRPr="00414DF9" w:rsidRDefault="006B45C0" w:rsidP="00291632">
            <w:pPr>
              <w:pStyle w:val="TAL"/>
              <w:jc w:val="center"/>
              <w:rPr>
                <w:bCs/>
                <w:iCs/>
              </w:rPr>
            </w:pPr>
            <w:r w:rsidRPr="00414DF9">
              <w:t>No</w:t>
            </w:r>
          </w:p>
        </w:tc>
        <w:tc>
          <w:tcPr>
            <w:tcW w:w="709" w:type="dxa"/>
          </w:tcPr>
          <w:p w14:paraId="1CDDB5CE" w14:textId="77777777" w:rsidR="006B45C0" w:rsidRPr="00414DF9" w:rsidRDefault="006B45C0" w:rsidP="00291632">
            <w:pPr>
              <w:pStyle w:val="TAL"/>
              <w:jc w:val="center"/>
              <w:rPr>
                <w:bCs/>
                <w:iCs/>
              </w:rPr>
            </w:pPr>
            <w:r w:rsidRPr="00414DF9">
              <w:rPr>
                <w:bCs/>
                <w:iCs/>
              </w:rPr>
              <w:t>FDD only</w:t>
            </w:r>
          </w:p>
        </w:tc>
        <w:tc>
          <w:tcPr>
            <w:tcW w:w="728" w:type="dxa"/>
          </w:tcPr>
          <w:p w14:paraId="00945437" w14:textId="77777777" w:rsidR="006B45C0" w:rsidRPr="00414DF9" w:rsidRDefault="006B45C0" w:rsidP="00291632">
            <w:pPr>
              <w:pStyle w:val="TAL"/>
              <w:jc w:val="center"/>
              <w:rPr>
                <w:bCs/>
                <w:iCs/>
              </w:rPr>
            </w:pPr>
            <w:r w:rsidRPr="00414DF9">
              <w:t>FR1 only</w:t>
            </w:r>
          </w:p>
        </w:tc>
      </w:tr>
      <w:tr w:rsidR="006B45C0" w:rsidRPr="00414DF9" w14:paraId="01E76C00" w14:textId="77777777" w:rsidTr="00291632">
        <w:trPr>
          <w:cantSplit/>
          <w:tblHeader/>
        </w:trPr>
        <w:tc>
          <w:tcPr>
            <w:tcW w:w="6917" w:type="dxa"/>
          </w:tcPr>
          <w:p w14:paraId="2FC8FD60" w14:textId="77777777" w:rsidR="006B45C0" w:rsidRPr="00414DF9" w:rsidRDefault="006B45C0" w:rsidP="00291632">
            <w:pPr>
              <w:pStyle w:val="TAL"/>
              <w:rPr>
                <w:b/>
                <w:bCs/>
                <w:i/>
                <w:iCs/>
              </w:rPr>
            </w:pPr>
            <w:r w:rsidRPr="00414DF9">
              <w:rPr>
                <w:b/>
                <w:bCs/>
                <w:i/>
                <w:iCs/>
              </w:rPr>
              <w:t>maxNumberNonGroupBeamReporting</w:t>
            </w:r>
          </w:p>
          <w:p w14:paraId="4CAD2A0F" w14:textId="77777777" w:rsidR="006B45C0" w:rsidRPr="00414DF9" w:rsidRDefault="006B45C0" w:rsidP="00291632">
            <w:pPr>
              <w:pStyle w:val="TAL"/>
              <w:rPr>
                <w:bCs/>
                <w:iCs/>
              </w:rPr>
            </w:pPr>
            <w:r w:rsidRPr="00414DF9">
              <w:rPr>
                <w:rFonts w:eastAsia="MS PGothic"/>
              </w:rPr>
              <w:t>Defines support of non-group based RSRP reporting using N_max RSRP values reported.</w:t>
            </w:r>
          </w:p>
        </w:tc>
        <w:tc>
          <w:tcPr>
            <w:tcW w:w="709" w:type="dxa"/>
          </w:tcPr>
          <w:p w14:paraId="2A3367A7" w14:textId="77777777" w:rsidR="006B45C0" w:rsidRPr="00414DF9" w:rsidRDefault="006B45C0" w:rsidP="00291632">
            <w:pPr>
              <w:pStyle w:val="TAL"/>
              <w:jc w:val="center"/>
              <w:rPr>
                <w:bCs/>
                <w:iCs/>
              </w:rPr>
            </w:pPr>
            <w:r w:rsidRPr="00414DF9">
              <w:rPr>
                <w:bCs/>
                <w:iCs/>
              </w:rPr>
              <w:t>Band</w:t>
            </w:r>
          </w:p>
        </w:tc>
        <w:tc>
          <w:tcPr>
            <w:tcW w:w="567" w:type="dxa"/>
          </w:tcPr>
          <w:p w14:paraId="111C4238" w14:textId="77777777" w:rsidR="006B45C0" w:rsidRPr="00414DF9" w:rsidRDefault="006B45C0" w:rsidP="00291632">
            <w:pPr>
              <w:pStyle w:val="TAL"/>
              <w:jc w:val="center"/>
              <w:rPr>
                <w:bCs/>
                <w:iCs/>
              </w:rPr>
            </w:pPr>
            <w:r w:rsidRPr="00414DF9">
              <w:rPr>
                <w:bCs/>
                <w:iCs/>
              </w:rPr>
              <w:t>Yes</w:t>
            </w:r>
          </w:p>
        </w:tc>
        <w:tc>
          <w:tcPr>
            <w:tcW w:w="709" w:type="dxa"/>
          </w:tcPr>
          <w:p w14:paraId="04251BF0" w14:textId="77777777" w:rsidR="006B45C0" w:rsidRPr="00414DF9" w:rsidRDefault="006B45C0" w:rsidP="00291632">
            <w:pPr>
              <w:pStyle w:val="TAL"/>
              <w:jc w:val="center"/>
              <w:rPr>
                <w:bCs/>
                <w:iCs/>
              </w:rPr>
            </w:pPr>
            <w:r w:rsidRPr="00414DF9">
              <w:rPr>
                <w:bCs/>
                <w:iCs/>
              </w:rPr>
              <w:t>N/A</w:t>
            </w:r>
          </w:p>
        </w:tc>
        <w:tc>
          <w:tcPr>
            <w:tcW w:w="728" w:type="dxa"/>
          </w:tcPr>
          <w:p w14:paraId="1EAD8581" w14:textId="77777777" w:rsidR="006B45C0" w:rsidRPr="00414DF9" w:rsidRDefault="006B45C0" w:rsidP="00291632">
            <w:pPr>
              <w:pStyle w:val="TAL"/>
              <w:jc w:val="center"/>
            </w:pPr>
            <w:r w:rsidRPr="00414DF9">
              <w:rPr>
                <w:bCs/>
                <w:iCs/>
              </w:rPr>
              <w:t>N/A</w:t>
            </w:r>
          </w:p>
        </w:tc>
      </w:tr>
      <w:tr w:rsidR="006B45C0" w:rsidRPr="00414DF9" w14:paraId="36E41E8D" w14:textId="77777777" w:rsidTr="00291632">
        <w:trPr>
          <w:cantSplit/>
          <w:tblHeader/>
        </w:trPr>
        <w:tc>
          <w:tcPr>
            <w:tcW w:w="6917" w:type="dxa"/>
          </w:tcPr>
          <w:p w14:paraId="2626F014" w14:textId="77777777" w:rsidR="006B45C0" w:rsidRPr="00414DF9" w:rsidRDefault="006B45C0" w:rsidP="00291632">
            <w:pPr>
              <w:pStyle w:val="TAL"/>
              <w:rPr>
                <w:b/>
                <w:i/>
              </w:rPr>
            </w:pPr>
            <w:r w:rsidRPr="00414DF9">
              <w:rPr>
                <w:b/>
                <w:i/>
              </w:rPr>
              <w:t>maxNumberPUSCH-TypeA-Repetition-r17</w:t>
            </w:r>
          </w:p>
          <w:p w14:paraId="3ED4EBF6" w14:textId="77777777" w:rsidR="006B45C0" w:rsidRPr="00414DF9" w:rsidRDefault="006B45C0" w:rsidP="00291632">
            <w:pPr>
              <w:pStyle w:val="TAL"/>
            </w:pPr>
            <w:r w:rsidRPr="00414DF9">
              <w:t>Indicates whether the UE supports the increased maximum number of PUSCH Type A repetitions to 32.</w:t>
            </w:r>
          </w:p>
          <w:p w14:paraId="096D0BCB" w14:textId="77777777" w:rsidR="006B45C0" w:rsidRPr="00414DF9" w:rsidRDefault="006B45C0" w:rsidP="00291632">
            <w:pPr>
              <w:pStyle w:val="TAL"/>
            </w:pPr>
          </w:p>
          <w:p w14:paraId="376A32E7"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002F9EB0" w14:textId="77777777" w:rsidR="006B45C0" w:rsidRPr="00414DF9" w:rsidRDefault="006B45C0" w:rsidP="00291632">
            <w:pPr>
              <w:pStyle w:val="TAL"/>
            </w:pPr>
          </w:p>
          <w:p w14:paraId="3DE78674" w14:textId="77777777" w:rsidR="006B45C0" w:rsidRPr="00414DF9" w:rsidRDefault="006B45C0" w:rsidP="00291632">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761DD2AD" w14:textId="77777777" w:rsidR="006B45C0" w:rsidRPr="00414DF9" w:rsidRDefault="006B45C0" w:rsidP="00291632">
            <w:pPr>
              <w:pStyle w:val="TAL"/>
            </w:pPr>
            <w:r w:rsidRPr="00414DF9">
              <w:rPr>
                <w:bCs/>
                <w:iCs/>
              </w:rPr>
              <w:t>Band</w:t>
            </w:r>
          </w:p>
        </w:tc>
        <w:tc>
          <w:tcPr>
            <w:tcW w:w="567" w:type="dxa"/>
          </w:tcPr>
          <w:p w14:paraId="71282A76" w14:textId="77777777" w:rsidR="006B45C0" w:rsidRPr="00414DF9" w:rsidRDefault="006B45C0" w:rsidP="00291632">
            <w:pPr>
              <w:pStyle w:val="TAL"/>
            </w:pPr>
            <w:r w:rsidRPr="00414DF9">
              <w:t>No</w:t>
            </w:r>
          </w:p>
        </w:tc>
        <w:tc>
          <w:tcPr>
            <w:tcW w:w="709" w:type="dxa"/>
          </w:tcPr>
          <w:p w14:paraId="2CF1D533" w14:textId="77777777" w:rsidR="006B45C0" w:rsidRPr="00414DF9" w:rsidRDefault="006B45C0" w:rsidP="00291632">
            <w:pPr>
              <w:pStyle w:val="TAL"/>
              <w:rPr>
                <w:bCs/>
                <w:iCs/>
              </w:rPr>
            </w:pPr>
            <w:r w:rsidRPr="00414DF9">
              <w:rPr>
                <w:bCs/>
                <w:iCs/>
              </w:rPr>
              <w:t>N/A</w:t>
            </w:r>
          </w:p>
        </w:tc>
        <w:tc>
          <w:tcPr>
            <w:tcW w:w="728" w:type="dxa"/>
          </w:tcPr>
          <w:p w14:paraId="548CC165" w14:textId="77777777" w:rsidR="006B45C0" w:rsidRPr="00414DF9" w:rsidRDefault="006B45C0" w:rsidP="00291632">
            <w:pPr>
              <w:pStyle w:val="TAL"/>
              <w:rPr>
                <w:bCs/>
                <w:iCs/>
              </w:rPr>
            </w:pPr>
            <w:r w:rsidRPr="00414DF9">
              <w:rPr>
                <w:bCs/>
                <w:iCs/>
              </w:rPr>
              <w:t>N/A</w:t>
            </w:r>
          </w:p>
        </w:tc>
      </w:tr>
      <w:tr w:rsidR="006B45C0" w:rsidRPr="00414DF9" w14:paraId="6FA17F68" w14:textId="77777777" w:rsidTr="00291632">
        <w:trPr>
          <w:cantSplit/>
          <w:tblHeader/>
        </w:trPr>
        <w:tc>
          <w:tcPr>
            <w:tcW w:w="6917" w:type="dxa"/>
          </w:tcPr>
          <w:p w14:paraId="6874DF69" w14:textId="77777777" w:rsidR="006B45C0" w:rsidRPr="00414DF9" w:rsidRDefault="006B45C0" w:rsidP="00291632">
            <w:pPr>
              <w:pStyle w:val="TAL"/>
              <w:rPr>
                <w:b/>
                <w:bCs/>
                <w:i/>
                <w:iCs/>
              </w:rPr>
            </w:pPr>
            <w:r w:rsidRPr="00414DF9">
              <w:rPr>
                <w:b/>
                <w:bCs/>
                <w:i/>
                <w:iCs/>
              </w:rPr>
              <w:t>maxNumberRxBeam, maxNumberRxBeam-v1720</w:t>
            </w:r>
          </w:p>
          <w:p w14:paraId="66ABB754" w14:textId="77777777" w:rsidR="006B45C0" w:rsidRPr="00414DF9" w:rsidRDefault="006B45C0" w:rsidP="00291632">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4A4F8D7" w14:textId="77777777" w:rsidR="006B45C0" w:rsidRPr="00414DF9" w:rsidRDefault="006B45C0" w:rsidP="00291632">
            <w:pPr>
              <w:pStyle w:val="TAL"/>
              <w:jc w:val="center"/>
              <w:rPr>
                <w:bCs/>
                <w:iCs/>
              </w:rPr>
            </w:pPr>
            <w:r w:rsidRPr="00414DF9">
              <w:rPr>
                <w:bCs/>
                <w:iCs/>
              </w:rPr>
              <w:t>Band</w:t>
            </w:r>
          </w:p>
        </w:tc>
        <w:tc>
          <w:tcPr>
            <w:tcW w:w="567" w:type="dxa"/>
          </w:tcPr>
          <w:p w14:paraId="27EB3C74" w14:textId="77777777" w:rsidR="006B45C0" w:rsidRPr="00414DF9" w:rsidRDefault="006B45C0" w:rsidP="00291632">
            <w:pPr>
              <w:pStyle w:val="TAL"/>
              <w:jc w:val="center"/>
              <w:rPr>
                <w:bCs/>
                <w:iCs/>
              </w:rPr>
            </w:pPr>
            <w:r w:rsidRPr="00414DF9">
              <w:rPr>
                <w:bCs/>
                <w:iCs/>
              </w:rPr>
              <w:t>CY</w:t>
            </w:r>
          </w:p>
        </w:tc>
        <w:tc>
          <w:tcPr>
            <w:tcW w:w="709" w:type="dxa"/>
          </w:tcPr>
          <w:p w14:paraId="067AFAA5" w14:textId="77777777" w:rsidR="006B45C0" w:rsidRPr="00414DF9" w:rsidRDefault="006B45C0" w:rsidP="00291632">
            <w:pPr>
              <w:pStyle w:val="TAL"/>
              <w:jc w:val="center"/>
              <w:rPr>
                <w:bCs/>
                <w:iCs/>
              </w:rPr>
            </w:pPr>
            <w:r w:rsidRPr="00414DF9">
              <w:rPr>
                <w:bCs/>
                <w:iCs/>
              </w:rPr>
              <w:t>N/A</w:t>
            </w:r>
          </w:p>
        </w:tc>
        <w:tc>
          <w:tcPr>
            <w:tcW w:w="728" w:type="dxa"/>
          </w:tcPr>
          <w:p w14:paraId="36EE50E0" w14:textId="77777777" w:rsidR="006B45C0" w:rsidRPr="00414DF9" w:rsidRDefault="006B45C0" w:rsidP="00291632">
            <w:pPr>
              <w:pStyle w:val="TAL"/>
              <w:jc w:val="center"/>
            </w:pPr>
            <w:r w:rsidRPr="00414DF9">
              <w:rPr>
                <w:bCs/>
                <w:iCs/>
              </w:rPr>
              <w:t>N/A</w:t>
            </w:r>
          </w:p>
        </w:tc>
      </w:tr>
      <w:tr w:rsidR="006B45C0" w:rsidRPr="00414DF9" w14:paraId="3DEF9B6D" w14:textId="77777777" w:rsidTr="00291632">
        <w:trPr>
          <w:cantSplit/>
          <w:tblHeader/>
        </w:trPr>
        <w:tc>
          <w:tcPr>
            <w:tcW w:w="6917" w:type="dxa"/>
          </w:tcPr>
          <w:p w14:paraId="21A1B76A" w14:textId="77777777" w:rsidR="006B45C0" w:rsidRPr="00414DF9" w:rsidRDefault="006B45C0" w:rsidP="00291632">
            <w:pPr>
              <w:pStyle w:val="TAL"/>
              <w:rPr>
                <w:b/>
                <w:bCs/>
                <w:i/>
                <w:iCs/>
              </w:rPr>
            </w:pPr>
            <w:r w:rsidRPr="00414DF9">
              <w:rPr>
                <w:b/>
                <w:bCs/>
                <w:i/>
                <w:iCs/>
              </w:rPr>
              <w:t>maxNumberRxTxBeamSwitchDL,</w:t>
            </w:r>
            <w:r w:rsidRPr="00414DF9">
              <w:t xml:space="preserve"> </w:t>
            </w:r>
            <w:r w:rsidRPr="00414DF9">
              <w:rPr>
                <w:b/>
                <w:bCs/>
                <w:i/>
                <w:iCs/>
              </w:rPr>
              <w:t>maxNumberRxTxBeamSwitchDL-v1710</w:t>
            </w:r>
          </w:p>
          <w:p w14:paraId="54061015" w14:textId="77777777" w:rsidR="006B45C0" w:rsidRPr="00414DF9" w:rsidRDefault="006B45C0" w:rsidP="00291632">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A3E6C6" w14:textId="77777777" w:rsidR="006B45C0" w:rsidRPr="00414DF9" w:rsidRDefault="006B45C0" w:rsidP="00291632">
            <w:pPr>
              <w:pStyle w:val="TAL"/>
              <w:jc w:val="center"/>
              <w:rPr>
                <w:rFonts w:cs="Arial"/>
                <w:szCs w:val="18"/>
              </w:rPr>
            </w:pPr>
            <w:r w:rsidRPr="00414DF9">
              <w:rPr>
                <w:bCs/>
                <w:iCs/>
              </w:rPr>
              <w:t>Band</w:t>
            </w:r>
          </w:p>
        </w:tc>
        <w:tc>
          <w:tcPr>
            <w:tcW w:w="567" w:type="dxa"/>
          </w:tcPr>
          <w:p w14:paraId="35D8F80C" w14:textId="77777777" w:rsidR="006B45C0" w:rsidRPr="00414DF9" w:rsidRDefault="006B45C0" w:rsidP="00291632">
            <w:pPr>
              <w:pStyle w:val="TAL"/>
              <w:jc w:val="center"/>
              <w:rPr>
                <w:rFonts w:cs="Arial"/>
                <w:szCs w:val="18"/>
              </w:rPr>
            </w:pPr>
            <w:r w:rsidRPr="00414DF9">
              <w:rPr>
                <w:bCs/>
                <w:iCs/>
              </w:rPr>
              <w:t>No</w:t>
            </w:r>
          </w:p>
        </w:tc>
        <w:tc>
          <w:tcPr>
            <w:tcW w:w="709" w:type="dxa"/>
          </w:tcPr>
          <w:p w14:paraId="5FB0AE16" w14:textId="77777777" w:rsidR="006B45C0" w:rsidRPr="00414DF9" w:rsidRDefault="006B45C0" w:rsidP="00291632">
            <w:pPr>
              <w:pStyle w:val="TAL"/>
              <w:jc w:val="center"/>
              <w:rPr>
                <w:rFonts w:cs="Arial"/>
                <w:szCs w:val="18"/>
              </w:rPr>
            </w:pPr>
            <w:r w:rsidRPr="00414DF9">
              <w:rPr>
                <w:bCs/>
                <w:iCs/>
              </w:rPr>
              <w:t>N/A</w:t>
            </w:r>
          </w:p>
        </w:tc>
        <w:tc>
          <w:tcPr>
            <w:tcW w:w="728" w:type="dxa"/>
          </w:tcPr>
          <w:p w14:paraId="18137802" w14:textId="77777777" w:rsidR="006B45C0" w:rsidRPr="00414DF9" w:rsidRDefault="006B45C0" w:rsidP="00291632">
            <w:pPr>
              <w:pStyle w:val="TAL"/>
              <w:jc w:val="center"/>
            </w:pPr>
            <w:r w:rsidRPr="00414DF9">
              <w:t>FR2 only</w:t>
            </w:r>
          </w:p>
        </w:tc>
      </w:tr>
      <w:tr w:rsidR="006B45C0" w:rsidRPr="00414DF9" w14:paraId="6B7E11A4" w14:textId="77777777" w:rsidTr="00291632">
        <w:trPr>
          <w:cantSplit/>
          <w:tblHeader/>
        </w:trPr>
        <w:tc>
          <w:tcPr>
            <w:tcW w:w="6917" w:type="dxa"/>
          </w:tcPr>
          <w:p w14:paraId="2C2A6F01" w14:textId="77777777" w:rsidR="006B45C0" w:rsidRPr="00414DF9" w:rsidRDefault="006B45C0" w:rsidP="00291632">
            <w:pPr>
              <w:pStyle w:val="TAL"/>
              <w:rPr>
                <w:b/>
                <w:bCs/>
                <w:i/>
                <w:iCs/>
              </w:rPr>
            </w:pPr>
            <w:r w:rsidRPr="00414DF9">
              <w:rPr>
                <w:b/>
                <w:bCs/>
                <w:i/>
                <w:iCs/>
              </w:rPr>
              <w:lastRenderedPageBreak/>
              <w:t>maxNumberSCellBFR-r16</w:t>
            </w:r>
          </w:p>
          <w:p w14:paraId="72F13AFF" w14:textId="77777777" w:rsidR="006B45C0" w:rsidRPr="00414DF9" w:rsidRDefault="006B45C0" w:rsidP="00291632">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B714D56" w14:textId="77777777" w:rsidR="006B45C0" w:rsidRPr="00414DF9" w:rsidRDefault="006B45C0" w:rsidP="00291632">
            <w:pPr>
              <w:pStyle w:val="TAL"/>
              <w:jc w:val="center"/>
              <w:rPr>
                <w:bCs/>
                <w:iCs/>
              </w:rPr>
            </w:pPr>
            <w:r w:rsidRPr="00414DF9">
              <w:rPr>
                <w:bCs/>
                <w:iCs/>
              </w:rPr>
              <w:t>Band</w:t>
            </w:r>
          </w:p>
        </w:tc>
        <w:tc>
          <w:tcPr>
            <w:tcW w:w="567" w:type="dxa"/>
          </w:tcPr>
          <w:p w14:paraId="34B0AA18" w14:textId="77777777" w:rsidR="006B45C0" w:rsidRPr="00414DF9" w:rsidRDefault="006B45C0" w:rsidP="00291632">
            <w:pPr>
              <w:pStyle w:val="TAL"/>
              <w:jc w:val="center"/>
              <w:rPr>
                <w:bCs/>
                <w:iCs/>
              </w:rPr>
            </w:pPr>
            <w:r w:rsidRPr="00414DF9">
              <w:rPr>
                <w:bCs/>
                <w:iCs/>
              </w:rPr>
              <w:t>No</w:t>
            </w:r>
          </w:p>
        </w:tc>
        <w:tc>
          <w:tcPr>
            <w:tcW w:w="709" w:type="dxa"/>
          </w:tcPr>
          <w:p w14:paraId="787A29FD" w14:textId="77777777" w:rsidR="006B45C0" w:rsidRPr="00414DF9" w:rsidRDefault="006B45C0" w:rsidP="00291632">
            <w:pPr>
              <w:pStyle w:val="TAL"/>
              <w:jc w:val="center"/>
              <w:rPr>
                <w:bCs/>
                <w:iCs/>
              </w:rPr>
            </w:pPr>
            <w:r w:rsidRPr="00414DF9">
              <w:rPr>
                <w:bCs/>
                <w:iCs/>
              </w:rPr>
              <w:t>N/A</w:t>
            </w:r>
          </w:p>
        </w:tc>
        <w:tc>
          <w:tcPr>
            <w:tcW w:w="728" w:type="dxa"/>
          </w:tcPr>
          <w:p w14:paraId="01A9D5DC" w14:textId="77777777" w:rsidR="006B45C0" w:rsidRPr="00414DF9" w:rsidRDefault="006B45C0" w:rsidP="00291632">
            <w:pPr>
              <w:pStyle w:val="TAL"/>
              <w:jc w:val="center"/>
            </w:pPr>
            <w:r w:rsidRPr="00414DF9">
              <w:t>N/A</w:t>
            </w:r>
          </w:p>
        </w:tc>
      </w:tr>
      <w:tr w:rsidR="006B45C0" w:rsidRPr="00414DF9" w14:paraId="2DE833FC" w14:textId="77777777" w:rsidTr="00291632">
        <w:trPr>
          <w:cantSplit/>
          <w:tblHeader/>
        </w:trPr>
        <w:tc>
          <w:tcPr>
            <w:tcW w:w="6917" w:type="dxa"/>
          </w:tcPr>
          <w:p w14:paraId="5E77ADAC" w14:textId="77777777" w:rsidR="006B45C0" w:rsidRPr="00414DF9" w:rsidRDefault="006B45C0" w:rsidP="00291632">
            <w:pPr>
              <w:pStyle w:val="TAL"/>
              <w:rPr>
                <w:b/>
                <w:bCs/>
                <w:i/>
                <w:iCs/>
              </w:rPr>
            </w:pPr>
            <w:r w:rsidRPr="00414DF9">
              <w:rPr>
                <w:b/>
                <w:bCs/>
                <w:i/>
                <w:iCs/>
              </w:rPr>
              <w:t>maxNumberSSB-BFD</w:t>
            </w:r>
          </w:p>
          <w:p w14:paraId="304E96D9" w14:textId="77777777" w:rsidR="006B45C0" w:rsidRPr="00414DF9" w:rsidRDefault="006B45C0" w:rsidP="00291632">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51FDC3DE" w14:textId="77777777" w:rsidR="006B45C0" w:rsidRPr="00414DF9" w:rsidRDefault="006B45C0" w:rsidP="00291632">
            <w:pPr>
              <w:pStyle w:val="TAL"/>
              <w:jc w:val="center"/>
              <w:rPr>
                <w:bCs/>
                <w:iCs/>
              </w:rPr>
            </w:pPr>
            <w:r w:rsidRPr="00414DF9">
              <w:rPr>
                <w:bCs/>
                <w:iCs/>
              </w:rPr>
              <w:t>Band</w:t>
            </w:r>
          </w:p>
        </w:tc>
        <w:tc>
          <w:tcPr>
            <w:tcW w:w="567" w:type="dxa"/>
          </w:tcPr>
          <w:p w14:paraId="0F500EF7" w14:textId="77777777" w:rsidR="006B45C0" w:rsidRPr="00414DF9" w:rsidRDefault="006B45C0" w:rsidP="00291632">
            <w:pPr>
              <w:pStyle w:val="TAL"/>
              <w:jc w:val="center"/>
              <w:rPr>
                <w:bCs/>
                <w:iCs/>
              </w:rPr>
            </w:pPr>
            <w:r w:rsidRPr="00414DF9">
              <w:rPr>
                <w:bCs/>
                <w:iCs/>
              </w:rPr>
              <w:t>CY</w:t>
            </w:r>
          </w:p>
        </w:tc>
        <w:tc>
          <w:tcPr>
            <w:tcW w:w="709" w:type="dxa"/>
          </w:tcPr>
          <w:p w14:paraId="0D5AE21D" w14:textId="77777777" w:rsidR="006B45C0" w:rsidRPr="00414DF9" w:rsidRDefault="006B45C0" w:rsidP="00291632">
            <w:pPr>
              <w:pStyle w:val="TAL"/>
              <w:jc w:val="center"/>
              <w:rPr>
                <w:bCs/>
                <w:iCs/>
              </w:rPr>
            </w:pPr>
            <w:r w:rsidRPr="00414DF9">
              <w:rPr>
                <w:bCs/>
                <w:iCs/>
              </w:rPr>
              <w:t>N/A</w:t>
            </w:r>
          </w:p>
        </w:tc>
        <w:tc>
          <w:tcPr>
            <w:tcW w:w="728" w:type="dxa"/>
          </w:tcPr>
          <w:p w14:paraId="72A137D7" w14:textId="77777777" w:rsidR="006B45C0" w:rsidRPr="00414DF9" w:rsidRDefault="006B45C0" w:rsidP="00291632">
            <w:pPr>
              <w:pStyle w:val="TAL"/>
              <w:jc w:val="center"/>
            </w:pPr>
            <w:r w:rsidRPr="00414DF9">
              <w:rPr>
                <w:bCs/>
                <w:iCs/>
              </w:rPr>
              <w:t>N/A</w:t>
            </w:r>
          </w:p>
        </w:tc>
      </w:tr>
      <w:tr w:rsidR="006B45C0" w:rsidRPr="00414DF9" w14:paraId="764FD4A0" w14:textId="77777777" w:rsidTr="00291632">
        <w:trPr>
          <w:cantSplit/>
          <w:tblHeader/>
        </w:trPr>
        <w:tc>
          <w:tcPr>
            <w:tcW w:w="6917" w:type="dxa"/>
          </w:tcPr>
          <w:p w14:paraId="401F0E35" w14:textId="77777777" w:rsidR="006B45C0" w:rsidRPr="00414DF9" w:rsidRDefault="006B45C0" w:rsidP="00291632">
            <w:pPr>
              <w:pStyle w:val="TAL"/>
              <w:rPr>
                <w:b/>
                <w:bCs/>
                <w:i/>
                <w:iCs/>
              </w:rPr>
            </w:pPr>
            <w:r w:rsidRPr="00414DF9">
              <w:rPr>
                <w:b/>
                <w:bCs/>
                <w:i/>
                <w:iCs/>
              </w:rPr>
              <w:t>maxOutputPowerATG-r18</w:t>
            </w:r>
          </w:p>
          <w:p w14:paraId="0270E1EC" w14:textId="77777777" w:rsidR="006B45C0" w:rsidRPr="00414DF9" w:rsidRDefault="006B45C0" w:rsidP="00291632">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3F97C5F8" w14:textId="77777777" w:rsidR="006B45C0" w:rsidRPr="00414DF9" w:rsidRDefault="006B45C0" w:rsidP="00291632">
            <w:pPr>
              <w:pStyle w:val="TAL"/>
              <w:jc w:val="center"/>
              <w:rPr>
                <w:bCs/>
                <w:iCs/>
              </w:rPr>
            </w:pPr>
            <w:r w:rsidRPr="00414DF9">
              <w:t>Band</w:t>
            </w:r>
          </w:p>
        </w:tc>
        <w:tc>
          <w:tcPr>
            <w:tcW w:w="567" w:type="dxa"/>
          </w:tcPr>
          <w:p w14:paraId="3C928D85" w14:textId="77777777" w:rsidR="006B45C0" w:rsidRPr="00414DF9" w:rsidRDefault="006B45C0" w:rsidP="00291632">
            <w:pPr>
              <w:pStyle w:val="TAL"/>
              <w:jc w:val="center"/>
            </w:pPr>
            <w:r w:rsidRPr="00414DF9">
              <w:t>CY</w:t>
            </w:r>
          </w:p>
        </w:tc>
        <w:tc>
          <w:tcPr>
            <w:tcW w:w="709" w:type="dxa"/>
          </w:tcPr>
          <w:p w14:paraId="5D4BEA4D" w14:textId="77777777" w:rsidR="006B45C0" w:rsidRPr="00414DF9" w:rsidRDefault="006B45C0" w:rsidP="00291632">
            <w:pPr>
              <w:pStyle w:val="TAL"/>
              <w:jc w:val="center"/>
              <w:rPr>
                <w:bCs/>
                <w:iCs/>
              </w:rPr>
            </w:pPr>
            <w:r w:rsidRPr="00414DF9">
              <w:t>N/A</w:t>
            </w:r>
          </w:p>
        </w:tc>
        <w:tc>
          <w:tcPr>
            <w:tcW w:w="728" w:type="dxa"/>
          </w:tcPr>
          <w:p w14:paraId="446874A6" w14:textId="77777777" w:rsidR="006B45C0" w:rsidRPr="00414DF9" w:rsidRDefault="006B45C0" w:rsidP="00291632">
            <w:pPr>
              <w:pStyle w:val="TAL"/>
              <w:jc w:val="center"/>
            </w:pPr>
            <w:r w:rsidRPr="00414DF9">
              <w:t>FR1 only</w:t>
            </w:r>
          </w:p>
        </w:tc>
      </w:tr>
      <w:tr w:rsidR="006B45C0" w:rsidRPr="00414DF9" w14:paraId="76244E1C" w14:textId="77777777" w:rsidTr="00291632">
        <w:trPr>
          <w:cantSplit/>
          <w:tblHeader/>
        </w:trPr>
        <w:tc>
          <w:tcPr>
            <w:tcW w:w="6917" w:type="dxa"/>
          </w:tcPr>
          <w:p w14:paraId="6F9CF389" w14:textId="77777777" w:rsidR="006B45C0" w:rsidRPr="00414DF9" w:rsidRDefault="006B45C0" w:rsidP="00291632">
            <w:pPr>
              <w:pStyle w:val="TAL"/>
              <w:rPr>
                <w:b/>
                <w:i/>
              </w:rPr>
            </w:pPr>
            <w:r w:rsidRPr="00414DF9">
              <w:rPr>
                <w:b/>
                <w:i/>
              </w:rPr>
              <w:t>maxPeriodicityCMR-r18</w:t>
            </w:r>
          </w:p>
          <w:p w14:paraId="7337C0E2" w14:textId="77777777" w:rsidR="006B45C0" w:rsidRPr="00414DF9" w:rsidRDefault="006B45C0" w:rsidP="00291632">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3CEF9085" w14:textId="77777777" w:rsidR="006B45C0" w:rsidRPr="00414DF9" w:rsidRDefault="006B45C0" w:rsidP="00291632">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D87FFE1" w14:textId="77777777" w:rsidR="006B45C0" w:rsidRPr="00414DF9" w:rsidRDefault="006B45C0" w:rsidP="00291632">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7570321A" w14:textId="77777777" w:rsidR="006B45C0" w:rsidRPr="00414DF9" w:rsidRDefault="006B45C0" w:rsidP="00291632">
            <w:pPr>
              <w:pStyle w:val="TAL"/>
              <w:rPr>
                <w:bCs/>
                <w:iCs/>
              </w:rPr>
            </w:pPr>
            <w:r w:rsidRPr="00414DF9">
              <w:rPr>
                <w:bCs/>
                <w:iCs/>
              </w:rPr>
              <w:t>Band</w:t>
            </w:r>
          </w:p>
        </w:tc>
        <w:tc>
          <w:tcPr>
            <w:tcW w:w="567" w:type="dxa"/>
          </w:tcPr>
          <w:p w14:paraId="6C3F07B4" w14:textId="77777777" w:rsidR="006B45C0" w:rsidRPr="00414DF9" w:rsidRDefault="006B45C0" w:rsidP="00291632">
            <w:pPr>
              <w:pStyle w:val="TAL"/>
            </w:pPr>
            <w:r w:rsidRPr="00414DF9">
              <w:t>CY</w:t>
            </w:r>
          </w:p>
        </w:tc>
        <w:tc>
          <w:tcPr>
            <w:tcW w:w="709" w:type="dxa"/>
          </w:tcPr>
          <w:p w14:paraId="491772C3" w14:textId="77777777" w:rsidR="006B45C0" w:rsidRPr="00414DF9" w:rsidRDefault="006B45C0" w:rsidP="00291632">
            <w:pPr>
              <w:pStyle w:val="TAL"/>
              <w:rPr>
                <w:bCs/>
                <w:iCs/>
              </w:rPr>
            </w:pPr>
            <w:r w:rsidRPr="00414DF9">
              <w:rPr>
                <w:bCs/>
                <w:iCs/>
              </w:rPr>
              <w:t>N/A</w:t>
            </w:r>
          </w:p>
        </w:tc>
        <w:tc>
          <w:tcPr>
            <w:tcW w:w="728" w:type="dxa"/>
          </w:tcPr>
          <w:p w14:paraId="239A6BBF" w14:textId="77777777" w:rsidR="006B45C0" w:rsidRPr="00414DF9" w:rsidRDefault="006B45C0" w:rsidP="00291632">
            <w:pPr>
              <w:pStyle w:val="TAL"/>
              <w:rPr>
                <w:bCs/>
                <w:iCs/>
              </w:rPr>
            </w:pPr>
            <w:r w:rsidRPr="00414DF9">
              <w:rPr>
                <w:bCs/>
                <w:iCs/>
              </w:rPr>
              <w:t>N/A</w:t>
            </w:r>
          </w:p>
        </w:tc>
      </w:tr>
      <w:tr w:rsidR="006B45C0" w:rsidRPr="00414DF9" w14:paraId="5C476286" w14:textId="77777777" w:rsidTr="00291632">
        <w:trPr>
          <w:cantSplit/>
          <w:tblHeader/>
        </w:trPr>
        <w:tc>
          <w:tcPr>
            <w:tcW w:w="6917" w:type="dxa"/>
          </w:tcPr>
          <w:p w14:paraId="69D56C33" w14:textId="77777777" w:rsidR="006B45C0" w:rsidRPr="00414DF9" w:rsidRDefault="006B45C0" w:rsidP="00291632">
            <w:pPr>
              <w:pStyle w:val="TAL"/>
              <w:rPr>
                <w:b/>
                <w:bCs/>
                <w:i/>
                <w:iCs/>
              </w:rPr>
            </w:pPr>
            <w:r w:rsidRPr="00414DF9">
              <w:rPr>
                <w:b/>
                <w:bCs/>
                <w:i/>
                <w:iCs/>
              </w:rPr>
              <w:t>maxUplinkDutyCycle-PC2-FR1</w:t>
            </w:r>
          </w:p>
          <w:p w14:paraId="3BA4CD40" w14:textId="77777777" w:rsidR="006B45C0" w:rsidRPr="00414DF9" w:rsidRDefault="006B45C0" w:rsidP="00291632">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C62D93B" w14:textId="77777777" w:rsidR="006B45C0" w:rsidRPr="00414DF9" w:rsidRDefault="006B45C0" w:rsidP="00291632">
            <w:pPr>
              <w:pStyle w:val="TAL"/>
              <w:jc w:val="center"/>
              <w:rPr>
                <w:bCs/>
                <w:iCs/>
              </w:rPr>
            </w:pPr>
            <w:r w:rsidRPr="00414DF9">
              <w:rPr>
                <w:bCs/>
                <w:iCs/>
              </w:rPr>
              <w:t>Band</w:t>
            </w:r>
          </w:p>
        </w:tc>
        <w:tc>
          <w:tcPr>
            <w:tcW w:w="567" w:type="dxa"/>
          </w:tcPr>
          <w:p w14:paraId="37348320" w14:textId="77777777" w:rsidR="006B45C0" w:rsidRPr="00414DF9" w:rsidRDefault="006B45C0" w:rsidP="00291632">
            <w:pPr>
              <w:pStyle w:val="TAL"/>
              <w:jc w:val="center"/>
              <w:rPr>
                <w:bCs/>
                <w:iCs/>
              </w:rPr>
            </w:pPr>
            <w:r w:rsidRPr="00414DF9">
              <w:rPr>
                <w:bCs/>
                <w:iCs/>
              </w:rPr>
              <w:t>No</w:t>
            </w:r>
          </w:p>
        </w:tc>
        <w:tc>
          <w:tcPr>
            <w:tcW w:w="709" w:type="dxa"/>
          </w:tcPr>
          <w:p w14:paraId="74974288" w14:textId="77777777" w:rsidR="006B45C0" w:rsidRPr="00414DF9" w:rsidRDefault="006B45C0" w:rsidP="00291632">
            <w:pPr>
              <w:pStyle w:val="TAL"/>
              <w:jc w:val="center"/>
              <w:rPr>
                <w:bCs/>
                <w:iCs/>
              </w:rPr>
            </w:pPr>
            <w:r w:rsidRPr="00414DF9">
              <w:rPr>
                <w:bCs/>
                <w:iCs/>
              </w:rPr>
              <w:t>N/A</w:t>
            </w:r>
          </w:p>
        </w:tc>
        <w:tc>
          <w:tcPr>
            <w:tcW w:w="728" w:type="dxa"/>
          </w:tcPr>
          <w:p w14:paraId="69E0486D" w14:textId="77777777" w:rsidR="006B45C0" w:rsidRPr="00414DF9" w:rsidRDefault="006B45C0" w:rsidP="00291632">
            <w:pPr>
              <w:pStyle w:val="TAL"/>
              <w:jc w:val="center"/>
            </w:pPr>
            <w:r w:rsidRPr="00414DF9">
              <w:t>FR1 only</w:t>
            </w:r>
          </w:p>
        </w:tc>
      </w:tr>
      <w:tr w:rsidR="006B45C0" w:rsidRPr="00414DF9" w14:paraId="7CD5E236" w14:textId="77777777" w:rsidTr="00291632">
        <w:trPr>
          <w:cantSplit/>
          <w:tblHeader/>
        </w:trPr>
        <w:tc>
          <w:tcPr>
            <w:tcW w:w="6917" w:type="dxa"/>
          </w:tcPr>
          <w:p w14:paraId="399BA238" w14:textId="77777777" w:rsidR="006B45C0" w:rsidRPr="00414DF9" w:rsidRDefault="006B45C0" w:rsidP="00291632">
            <w:pPr>
              <w:pStyle w:val="TAL"/>
              <w:rPr>
                <w:b/>
                <w:bCs/>
                <w:i/>
                <w:iCs/>
              </w:rPr>
            </w:pPr>
            <w:r w:rsidRPr="00414DF9">
              <w:rPr>
                <w:b/>
                <w:bCs/>
                <w:i/>
                <w:iCs/>
              </w:rPr>
              <w:t>maxUplinkDutyCycle-FR2</w:t>
            </w:r>
          </w:p>
          <w:p w14:paraId="22AB1BA2" w14:textId="77777777" w:rsidR="006B45C0" w:rsidRPr="00414DF9" w:rsidRDefault="006B45C0" w:rsidP="00291632">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194FCECD" w14:textId="77777777" w:rsidR="006B45C0" w:rsidRPr="00414DF9" w:rsidRDefault="006B45C0" w:rsidP="00291632">
            <w:pPr>
              <w:pStyle w:val="TAL"/>
              <w:jc w:val="center"/>
              <w:rPr>
                <w:bCs/>
                <w:iCs/>
              </w:rPr>
            </w:pPr>
            <w:r w:rsidRPr="00414DF9">
              <w:rPr>
                <w:bCs/>
                <w:iCs/>
              </w:rPr>
              <w:t>Band</w:t>
            </w:r>
          </w:p>
        </w:tc>
        <w:tc>
          <w:tcPr>
            <w:tcW w:w="567" w:type="dxa"/>
          </w:tcPr>
          <w:p w14:paraId="25BD43C0" w14:textId="77777777" w:rsidR="006B45C0" w:rsidRPr="00414DF9" w:rsidRDefault="006B45C0" w:rsidP="00291632">
            <w:pPr>
              <w:pStyle w:val="TAL"/>
              <w:jc w:val="center"/>
              <w:rPr>
                <w:bCs/>
                <w:iCs/>
              </w:rPr>
            </w:pPr>
            <w:r w:rsidRPr="00414DF9">
              <w:rPr>
                <w:bCs/>
                <w:iCs/>
              </w:rPr>
              <w:t>No</w:t>
            </w:r>
          </w:p>
        </w:tc>
        <w:tc>
          <w:tcPr>
            <w:tcW w:w="709" w:type="dxa"/>
          </w:tcPr>
          <w:p w14:paraId="68DCD5D8" w14:textId="77777777" w:rsidR="006B45C0" w:rsidRPr="00414DF9" w:rsidRDefault="006B45C0" w:rsidP="00291632">
            <w:pPr>
              <w:pStyle w:val="TAL"/>
              <w:jc w:val="center"/>
              <w:rPr>
                <w:bCs/>
                <w:iCs/>
              </w:rPr>
            </w:pPr>
            <w:r w:rsidRPr="00414DF9">
              <w:rPr>
                <w:bCs/>
                <w:iCs/>
              </w:rPr>
              <w:t>N/A</w:t>
            </w:r>
          </w:p>
        </w:tc>
        <w:tc>
          <w:tcPr>
            <w:tcW w:w="728" w:type="dxa"/>
          </w:tcPr>
          <w:p w14:paraId="7B04A90A" w14:textId="77777777" w:rsidR="006B45C0" w:rsidRPr="00414DF9" w:rsidRDefault="006B45C0" w:rsidP="00291632">
            <w:pPr>
              <w:pStyle w:val="TAL"/>
              <w:jc w:val="center"/>
            </w:pPr>
            <w:r w:rsidRPr="00414DF9">
              <w:t>FR2 only</w:t>
            </w:r>
          </w:p>
        </w:tc>
      </w:tr>
      <w:tr w:rsidR="006B45C0" w:rsidRPr="00414DF9" w14:paraId="4F5B9B8F" w14:textId="77777777" w:rsidTr="00291632">
        <w:trPr>
          <w:cantSplit/>
          <w:tblHeader/>
        </w:trPr>
        <w:tc>
          <w:tcPr>
            <w:tcW w:w="6917" w:type="dxa"/>
          </w:tcPr>
          <w:p w14:paraId="34541BF1" w14:textId="77777777" w:rsidR="006B45C0" w:rsidRPr="00414DF9" w:rsidRDefault="006B45C0" w:rsidP="00291632">
            <w:pPr>
              <w:pStyle w:val="TAL"/>
              <w:rPr>
                <w:b/>
                <w:bCs/>
                <w:i/>
                <w:iCs/>
              </w:rPr>
            </w:pPr>
            <w:r w:rsidRPr="00414DF9">
              <w:rPr>
                <w:b/>
                <w:bCs/>
                <w:i/>
                <w:iCs/>
              </w:rPr>
              <w:t>maxUplinkDutyCycle-PC1dot5-MPE-FR1-r16</w:t>
            </w:r>
          </w:p>
          <w:p w14:paraId="19C0BCCD" w14:textId="77777777" w:rsidR="006B45C0" w:rsidRPr="00414DF9" w:rsidRDefault="006B45C0" w:rsidP="00291632">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1217CC8F" w14:textId="77777777" w:rsidR="006B45C0" w:rsidRPr="00414DF9" w:rsidRDefault="006B45C0" w:rsidP="00291632">
            <w:pPr>
              <w:pStyle w:val="TAL"/>
              <w:jc w:val="center"/>
            </w:pPr>
            <w:r w:rsidRPr="00414DF9">
              <w:rPr>
                <w:bCs/>
                <w:iCs/>
              </w:rPr>
              <w:t>Band</w:t>
            </w:r>
          </w:p>
        </w:tc>
        <w:tc>
          <w:tcPr>
            <w:tcW w:w="567" w:type="dxa"/>
          </w:tcPr>
          <w:p w14:paraId="360F3363" w14:textId="77777777" w:rsidR="006B45C0" w:rsidRPr="00414DF9" w:rsidRDefault="006B45C0" w:rsidP="00291632">
            <w:pPr>
              <w:pStyle w:val="TAL"/>
              <w:jc w:val="center"/>
            </w:pPr>
            <w:r w:rsidRPr="00414DF9">
              <w:rPr>
                <w:bCs/>
                <w:iCs/>
              </w:rPr>
              <w:t>No</w:t>
            </w:r>
          </w:p>
        </w:tc>
        <w:tc>
          <w:tcPr>
            <w:tcW w:w="709" w:type="dxa"/>
          </w:tcPr>
          <w:p w14:paraId="0033219A" w14:textId="77777777" w:rsidR="006B45C0" w:rsidRPr="00414DF9" w:rsidRDefault="006B45C0" w:rsidP="00291632">
            <w:pPr>
              <w:pStyle w:val="TAL"/>
              <w:jc w:val="center"/>
              <w:rPr>
                <w:bCs/>
                <w:iCs/>
              </w:rPr>
            </w:pPr>
            <w:r w:rsidRPr="00414DF9">
              <w:rPr>
                <w:bCs/>
                <w:iCs/>
              </w:rPr>
              <w:t>N/A</w:t>
            </w:r>
          </w:p>
        </w:tc>
        <w:tc>
          <w:tcPr>
            <w:tcW w:w="728" w:type="dxa"/>
          </w:tcPr>
          <w:p w14:paraId="449CD31B" w14:textId="77777777" w:rsidR="006B45C0" w:rsidRPr="00414DF9" w:rsidRDefault="006B45C0" w:rsidP="00291632">
            <w:pPr>
              <w:pStyle w:val="TAL"/>
              <w:jc w:val="center"/>
              <w:rPr>
                <w:bCs/>
                <w:iCs/>
              </w:rPr>
            </w:pPr>
            <w:r w:rsidRPr="00414DF9">
              <w:t>FR1 only</w:t>
            </w:r>
          </w:p>
        </w:tc>
      </w:tr>
      <w:tr w:rsidR="006B45C0" w:rsidRPr="00414DF9" w14:paraId="50F89BD3" w14:textId="77777777" w:rsidTr="00291632">
        <w:trPr>
          <w:cantSplit/>
          <w:tblHeader/>
        </w:trPr>
        <w:tc>
          <w:tcPr>
            <w:tcW w:w="6917" w:type="dxa"/>
          </w:tcPr>
          <w:p w14:paraId="086BA2A1" w14:textId="77777777" w:rsidR="006B45C0" w:rsidRPr="00414DF9" w:rsidRDefault="006B45C0" w:rsidP="00291632">
            <w:pPr>
              <w:keepNext/>
              <w:keepLines/>
              <w:spacing w:after="0"/>
              <w:rPr>
                <w:rFonts w:ascii="Arial" w:hAnsi="Arial"/>
                <w:b/>
                <w:i/>
                <w:sz w:val="18"/>
              </w:rPr>
            </w:pPr>
            <w:r w:rsidRPr="00414DF9">
              <w:rPr>
                <w:rFonts w:ascii="Arial" w:hAnsi="Arial"/>
                <w:b/>
                <w:i/>
                <w:sz w:val="18"/>
              </w:rPr>
              <w:t>measEnhCAInterFreqFR2-r18</w:t>
            </w:r>
          </w:p>
          <w:p w14:paraId="244AC0A0" w14:textId="77777777" w:rsidR="006B45C0" w:rsidRPr="00414DF9" w:rsidRDefault="006B45C0" w:rsidP="00291632">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2CC6E33"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57AC7D95" w14:textId="77777777" w:rsidR="006B45C0" w:rsidRPr="00414DF9" w:rsidRDefault="006B45C0" w:rsidP="00291632">
            <w:pPr>
              <w:pStyle w:val="TAL"/>
              <w:rPr>
                <w:bCs/>
                <w:iCs/>
              </w:rPr>
            </w:pPr>
            <w:r w:rsidRPr="00414DF9">
              <w:rPr>
                <w:bCs/>
                <w:iCs/>
              </w:rPr>
              <w:t>Band</w:t>
            </w:r>
          </w:p>
        </w:tc>
        <w:tc>
          <w:tcPr>
            <w:tcW w:w="567" w:type="dxa"/>
          </w:tcPr>
          <w:p w14:paraId="0F5A9BEB" w14:textId="77777777" w:rsidR="006B45C0" w:rsidRPr="00414DF9" w:rsidRDefault="006B45C0" w:rsidP="00291632">
            <w:pPr>
              <w:pStyle w:val="TAL"/>
            </w:pPr>
            <w:r w:rsidRPr="00414DF9">
              <w:rPr>
                <w:bCs/>
                <w:iCs/>
              </w:rPr>
              <w:t>No</w:t>
            </w:r>
          </w:p>
        </w:tc>
        <w:tc>
          <w:tcPr>
            <w:tcW w:w="709" w:type="dxa"/>
          </w:tcPr>
          <w:p w14:paraId="221C313B" w14:textId="77777777" w:rsidR="006B45C0" w:rsidRPr="00414DF9" w:rsidRDefault="006B45C0" w:rsidP="00291632">
            <w:pPr>
              <w:pStyle w:val="TAL"/>
              <w:rPr>
                <w:bCs/>
                <w:iCs/>
              </w:rPr>
            </w:pPr>
            <w:r w:rsidRPr="00414DF9">
              <w:rPr>
                <w:bCs/>
                <w:iCs/>
              </w:rPr>
              <w:t>N/A</w:t>
            </w:r>
          </w:p>
        </w:tc>
        <w:tc>
          <w:tcPr>
            <w:tcW w:w="728" w:type="dxa"/>
          </w:tcPr>
          <w:p w14:paraId="2E997A61" w14:textId="77777777" w:rsidR="006B45C0" w:rsidRPr="00414DF9" w:rsidRDefault="006B45C0" w:rsidP="00291632">
            <w:pPr>
              <w:pStyle w:val="TAL"/>
              <w:rPr>
                <w:bCs/>
                <w:iCs/>
              </w:rPr>
            </w:pPr>
            <w:r w:rsidRPr="00414DF9">
              <w:t>FR2 only</w:t>
            </w:r>
          </w:p>
        </w:tc>
      </w:tr>
      <w:tr w:rsidR="006B45C0" w:rsidRPr="00414DF9" w14:paraId="00E70423" w14:textId="77777777" w:rsidTr="00291632">
        <w:trPr>
          <w:cantSplit/>
          <w:tblHeader/>
        </w:trPr>
        <w:tc>
          <w:tcPr>
            <w:tcW w:w="6917" w:type="dxa"/>
          </w:tcPr>
          <w:p w14:paraId="6C7EDD85" w14:textId="77777777" w:rsidR="006B45C0" w:rsidRPr="00414DF9" w:rsidRDefault="006B45C0" w:rsidP="00291632">
            <w:pPr>
              <w:pStyle w:val="TAL"/>
              <w:rPr>
                <w:b/>
                <w:i/>
              </w:rPr>
            </w:pPr>
            <w:r w:rsidRPr="00414DF9">
              <w:rPr>
                <w:b/>
                <w:i/>
              </w:rPr>
              <w:lastRenderedPageBreak/>
              <w:t>measValidationReportEMR-r18</w:t>
            </w:r>
          </w:p>
          <w:p w14:paraId="5A05186C" w14:textId="77777777" w:rsidR="006B45C0" w:rsidRPr="00414DF9" w:rsidRDefault="006B45C0" w:rsidP="00291632">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086D0A9" w14:textId="77777777" w:rsidR="006B45C0" w:rsidRPr="00414DF9" w:rsidRDefault="006B45C0" w:rsidP="00291632">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1EFFACAD" w14:textId="77777777" w:rsidR="006B45C0" w:rsidRPr="00414DF9" w:rsidRDefault="006B45C0" w:rsidP="00291632">
            <w:pPr>
              <w:pStyle w:val="TAL"/>
              <w:rPr>
                <w:bCs/>
                <w:iCs/>
              </w:rPr>
            </w:pPr>
            <w:r w:rsidRPr="00414DF9">
              <w:t>Band</w:t>
            </w:r>
          </w:p>
        </w:tc>
        <w:tc>
          <w:tcPr>
            <w:tcW w:w="567" w:type="dxa"/>
          </w:tcPr>
          <w:p w14:paraId="5190350D" w14:textId="77777777" w:rsidR="006B45C0" w:rsidRPr="00414DF9" w:rsidRDefault="006B45C0" w:rsidP="00291632">
            <w:pPr>
              <w:pStyle w:val="TAL"/>
              <w:rPr>
                <w:bCs/>
                <w:iCs/>
              </w:rPr>
            </w:pPr>
            <w:r w:rsidRPr="00414DF9">
              <w:t>No</w:t>
            </w:r>
          </w:p>
        </w:tc>
        <w:tc>
          <w:tcPr>
            <w:tcW w:w="709" w:type="dxa"/>
          </w:tcPr>
          <w:p w14:paraId="24500326" w14:textId="77777777" w:rsidR="006B45C0" w:rsidRPr="00414DF9" w:rsidRDefault="006B45C0" w:rsidP="00291632">
            <w:pPr>
              <w:pStyle w:val="TAL"/>
              <w:rPr>
                <w:bCs/>
                <w:iCs/>
              </w:rPr>
            </w:pPr>
            <w:r w:rsidRPr="00414DF9">
              <w:t>N/A</w:t>
            </w:r>
          </w:p>
        </w:tc>
        <w:tc>
          <w:tcPr>
            <w:tcW w:w="728" w:type="dxa"/>
          </w:tcPr>
          <w:p w14:paraId="2C9590F6" w14:textId="77777777" w:rsidR="006B45C0" w:rsidRPr="00414DF9" w:rsidRDefault="006B45C0" w:rsidP="00291632">
            <w:pPr>
              <w:pStyle w:val="TAL"/>
            </w:pPr>
            <w:r w:rsidRPr="00414DF9">
              <w:rPr>
                <w:rFonts w:eastAsia="MS Mincho"/>
              </w:rPr>
              <w:t>N/A</w:t>
            </w:r>
          </w:p>
        </w:tc>
      </w:tr>
      <w:tr w:rsidR="006B45C0" w:rsidRPr="00414DF9" w14:paraId="403B255D" w14:textId="77777777" w:rsidTr="00291632">
        <w:trPr>
          <w:cantSplit/>
          <w:tblHeader/>
        </w:trPr>
        <w:tc>
          <w:tcPr>
            <w:tcW w:w="6917" w:type="dxa"/>
          </w:tcPr>
          <w:p w14:paraId="3996733B" w14:textId="77777777" w:rsidR="006B45C0" w:rsidRPr="00414DF9" w:rsidRDefault="006B45C0" w:rsidP="00291632">
            <w:pPr>
              <w:pStyle w:val="TAL"/>
              <w:rPr>
                <w:b/>
                <w:bCs/>
                <w:i/>
                <w:iCs/>
              </w:rPr>
            </w:pPr>
            <w:r w:rsidRPr="00414DF9">
              <w:rPr>
                <w:b/>
                <w:bCs/>
                <w:i/>
                <w:iCs/>
              </w:rPr>
              <w:t>measValidationReportReselectionMeasurements-r18</w:t>
            </w:r>
          </w:p>
          <w:p w14:paraId="5BCF60F8" w14:textId="77777777" w:rsidR="006B45C0" w:rsidRPr="00414DF9" w:rsidRDefault="006B45C0" w:rsidP="00291632">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DC7FAC9" w14:textId="77777777" w:rsidR="006B45C0" w:rsidRPr="00414DF9" w:rsidRDefault="006B45C0" w:rsidP="00291632">
            <w:pPr>
              <w:pStyle w:val="TAL"/>
              <w:rPr>
                <w:bCs/>
                <w:iCs/>
              </w:rPr>
            </w:pPr>
            <w:r w:rsidRPr="00414DF9">
              <w:t>Band</w:t>
            </w:r>
          </w:p>
        </w:tc>
        <w:tc>
          <w:tcPr>
            <w:tcW w:w="567" w:type="dxa"/>
          </w:tcPr>
          <w:p w14:paraId="3BECD20D" w14:textId="77777777" w:rsidR="006B45C0" w:rsidRPr="00414DF9" w:rsidRDefault="006B45C0" w:rsidP="00291632">
            <w:pPr>
              <w:pStyle w:val="TAL"/>
              <w:rPr>
                <w:bCs/>
                <w:iCs/>
              </w:rPr>
            </w:pPr>
            <w:r w:rsidRPr="00414DF9">
              <w:t>No</w:t>
            </w:r>
          </w:p>
        </w:tc>
        <w:tc>
          <w:tcPr>
            <w:tcW w:w="709" w:type="dxa"/>
          </w:tcPr>
          <w:p w14:paraId="07431F2F" w14:textId="77777777" w:rsidR="006B45C0" w:rsidRPr="00414DF9" w:rsidRDefault="006B45C0" w:rsidP="00291632">
            <w:pPr>
              <w:pStyle w:val="TAL"/>
              <w:rPr>
                <w:bCs/>
                <w:iCs/>
              </w:rPr>
            </w:pPr>
            <w:r w:rsidRPr="00414DF9">
              <w:t>N/A</w:t>
            </w:r>
          </w:p>
        </w:tc>
        <w:tc>
          <w:tcPr>
            <w:tcW w:w="728" w:type="dxa"/>
          </w:tcPr>
          <w:p w14:paraId="350FF51D" w14:textId="77777777" w:rsidR="006B45C0" w:rsidRPr="00414DF9" w:rsidRDefault="006B45C0" w:rsidP="00291632">
            <w:pPr>
              <w:pStyle w:val="TAL"/>
            </w:pPr>
            <w:r w:rsidRPr="00414DF9">
              <w:rPr>
                <w:rFonts w:eastAsia="MS Mincho"/>
              </w:rPr>
              <w:t>N/A</w:t>
            </w:r>
          </w:p>
        </w:tc>
      </w:tr>
      <w:tr w:rsidR="006B45C0" w:rsidRPr="00414DF9" w14:paraId="7723379A" w14:textId="77777777" w:rsidTr="00291632">
        <w:trPr>
          <w:cantSplit/>
          <w:tblHeader/>
        </w:trPr>
        <w:tc>
          <w:tcPr>
            <w:tcW w:w="6917" w:type="dxa"/>
          </w:tcPr>
          <w:p w14:paraId="381533BB" w14:textId="77777777" w:rsidR="006B45C0" w:rsidRPr="00414DF9" w:rsidRDefault="006B45C0" w:rsidP="00291632">
            <w:pPr>
              <w:pStyle w:val="TAL"/>
              <w:rPr>
                <w:b/>
                <w:bCs/>
                <w:i/>
                <w:iCs/>
              </w:rPr>
            </w:pPr>
            <w:r w:rsidRPr="00414DF9">
              <w:rPr>
                <w:b/>
                <w:bCs/>
                <w:i/>
                <w:iCs/>
              </w:rPr>
              <w:t>mixCodeBookSpatialAdaptation-r18</w:t>
            </w:r>
          </w:p>
          <w:p w14:paraId="206E69B2" w14:textId="77777777" w:rsidR="006B45C0" w:rsidRPr="00414DF9" w:rsidRDefault="006B45C0" w:rsidP="00291632">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46D9A68F" w14:textId="77777777" w:rsidR="006B45C0" w:rsidRPr="00414DF9" w:rsidRDefault="006B45C0" w:rsidP="00291632">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26D78E13" w14:textId="77777777" w:rsidR="006B45C0" w:rsidRPr="00414DF9" w:rsidRDefault="006B45C0" w:rsidP="00291632">
            <w:pPr>
              <w:pStyle w:val="TAL"/>
              <w:jc w:val="center"/>
              <w:rPr>
                <w:bCs/>
                <w:iCs/>
              </w:rPr>
            </w:pPr>
            <w:r w:rsidRPr="00414DF9">
              <w:rPr>
                <w:bCs/>
                <w:iCs/>
              </w:rPr>
              <w:t>Band</w:t>
            </w:r>
          </w:p>
        </w:tc>
        <w:tc>
          <w:tcPr>
            <w:tcW w:w="567" w:type="dxa"/>
          </w:tcPr>
          <w:p w14:paraId="36722560" w14:textId="77777777" w:rsidR="006B45C0" w:rsidRPr="00414DF9" w:rsidRDefault="006B45C0" w:rsidP="00291632">
            <w:pPr>
              <w:pStyle w:val="TAL"/>
              <w:jc w:val="center"/>
              <w:rPr>
                <w:bCs/>
                <w:iCs/>
              </w:rPr>
            </w:pPr>
            <w:r w:rsidRPr="00414DF9">
              <w:rPr>
                <w:bCs/>
                <w:iCs/>
              </w:rPr>
              <w:t>No</w:t>
            </w:r>
          </w:p>
        </w:tc>
        <w:tc>
          <w:tcPr>
            <w:tcW w:w="709" w:type="dxa"/>
          </w:tcPr>
          <w:p w14:paraId="5410AFBC" w14:textId="77777777" w:rsidR="006B45C0" w:rsidRPr="00414DF9" w:rsidRDefault="006B45C0" w:rsidP="00291632">
            <w:pPr>
              <w:pStyle w:val="TAL"/>
              <w:jc w:val="center"/>
              <w:rPr>
                <w:bCs/>
                <w:iCs/>
              </w:rPr>
            </w:pPr>
            <w:r w:rsidRPr="00414DF9">
              <w:rPr>
                <w:bCs/>
                <w:iCs/>
              </w:rPr>
              <w:t>N/A</w:t>
            </w:r>
          </w:p>
        </w:tc>
        <w:tc>
          <w:tcPr>
            <w:tcW w:w="728" w:type="dxa"/>
          </w:tcPr>
          <w:p w14:paraId="1F32B3AA" w14:textId="77777777" w:rsidR="006B45C0" w:rsidRPr="00414DF9" w:rsidRDefault="006B45C0" w:rsidP="00291632">
            <w:pPr>
              <w:pStyle w:val="TAL"/>
              <w:jc w:val="center"/>
            </w:pPr>
            <w:r w:rsidRPr="00414DF9">
              <w:t>N/A</w:t>
            </w:r>
          </w:p>
        </w:tc>
      </w:tr>
      <w:tr w:rsidR="006B45C0" w:rsidRPr="00414DF9" w14:paraId="3119A2DA" w14:textId="77777777" w:rsidTr="00291632">
        <w:trPr>
          <w:cantSplit/>
          <w:tblHeader/>
        </w:trPr>
        <w:tc>
          <w:tcPr>
            <w:tcW w:w="6917" w:type="dxa"/>
          </w:tcPr>
          <w:p w14:paraId="1D190DA7" w14:textId="77777777" w:rsidR="006B45C0" w:rsidRPr="00414DF9" w:rsidRDefault="006B45C0" w:rsidP="00291632">
            <w:pPr>
              <w:pStyle w:val="TAL"/>
              <w:rPr>
                <w:rFonts w:cs="Arial"/>
                <w:b/>
                <w:bCs/>
                <w:i/>
                <w:iCs/>
                <w:szCs w:val="18"/>
              </w:rPr>
            </w:pPr>
            <w:r w:rsidRPr="00414DF9">
              <w:rPr>
                <w:rFonts w:cs="Arial"/>
                <w:b/>
                <w:bCs/>
                <w:i/>
                <w:iCs/>
                <w:szCs w:val="18"/>
              </w:rPr>
              <w:t>mn-InitiatedCondPSCellChangeNRDC-r17</w:t>
            </w:r>
          </w:p>
          <w:p w14:paraId="652D7923" w14:textId="77777777" w:rsidR="006B45C0" w:rsidRPr="00414DF9" w:rsidRDefault="006B45C0" w:rsidP="00291632">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8D19C5"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C225D2D"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7D5D738A" w14:textId="77777777" w:rsidR="006B45C0" w:rsidRPr="00414DF9" w:rsidRDefault="006B45C0" w:rsidP="00291632">
            <w:pPr>
              <w:pStyle w:val="TAL"/>
              <w:jc w:val="center"/>
              <w:rPr>
                <w:bCs/>
                <w:iCs/>
              </w:rPr>
            </w:pPr>
            <w:r w:rsidRPr="00414DF9">
              <w:rPr>
                <w:bCs/>
                <w:iCs/>
              </w:rPr>
              <w:t>N/A</w:t>
            </w:r>
          </w:p>
        </w:tc>
        <w:tc>
          <w:tcPr>
            <w:tcW w:w="728" w:type="dxa"/>
          </w:tcPr>
          <w:p w14:paraId="0526806E" w14:textId="77777777" w:rsidR="006B45C0" w:rsidRPr="00414DF9" w:rsidRDefault="006B45C0" w:rsidP="00291632">
            <w:pPr>
              <w:pStyle w:val="TAL"/>
              <w:jc w:val="center"/>
            </w:pPr>
            <w:r w:rsidRPr="00414DF9">
              <w:rPr>
                <w:bCs/>
                <w:iCs/>
              </w:rPr>
              <w:t>N/A</w:t>
            </w:r>
          </w:p>
        </w:tc>
      </w:tr>
      <w:tr w:rsidR="006B45C0" w:rsidRPr="00414DF9" w14:paraId="33E5A683" w14:textId="77777777" w:rsidTr="00291632">
        <w:trPr>
          <w:cantSplit/>
          <w:tblHeader/>
        </w:trPr>
        <w:tc>
          <w:tcPr>
            <w:tcW w:w="6917" w:type="dxa"/>
          </w:tcPr>
          <w:p w14:paraId="3F894316" w14:textId="77777777" w:rsidR="006B45C0" w:rsidRPr="00414DF9" w:rsidRDefault="006B45C0" w:rsidP="00291632">
            <w:pPr>
              <w:pStyle w:val="TAL"/>
              <w:rPr>
                <w:b/>
                <w:i/>
              </w:rPr>
            </w:pPr>
            <w:r w:rsidRPr="00414DF9">
              <w:rPr>
                <w:b/>
                <w:i/>
              </w:rPr>
              <w:t>modifiedMPR-Behaviour</w:t>
            </w:r>
          </w:p>
          <w:p w14:paraId="0FDF7E2F" w14:textId="77777777" w:rsidR="006B45C0" w:rsidRPr="00414DF9" w:rsidRDefault="006B45C0" w:rsidP="00291632">
            <w:pPr>
              <w:pStyle w:val="TAL"/>
            </w:pPr>
            <w:r w:rsidRPr="00414DF9">
              <w:t>Indicates whether UE supports modified MPR behaviour defined in TS 38.101-1 [2], TS 38.101-2 [3], and TS 38.101-5 [34].</w:t>
            </w:r>
          </w:p>
        </w:tc>
        <w:tc>
          <w:tcPr>
            <w:tcW w:w="709" w:type="dxa"/>
          </w:tcPr>
          <w:p w14:paraId="0BF886BA" w14:textId="77777777" w:rsidR="006B45C0" w:rsidRPr="00414DF9" w:rsidRDefault="006B45C0" w:rsidP="00291632">
            <w:pPr>
              <w:pStyle w:val="TAL"/>
              <w:jc w:val="center"/>
            </w:pPr>
            <w:r w:rsidRPr="00414DF9">
              <w:t>Band</w:t>
            </w:r>
          </w:p>
        </w:tc>
        <w:tc>
          <w:tcPr>
            <w:tcW w:w="567" w:type="dxa"/>
          </w:tcPr>
          <w:p w14:paraId="58554325" w14:textId="77777777" w:rsidR="006B45C0" w:rsidRPr="00414DF9" w:rsidRDefault="006B45C0" w:rsidP="00291632">
            <w:pPr>
              <w:pStyle w:val="TAL"/>
              <w:jc w:val="center"/>
            </w:pPr>
            <w:r w:rsidRPr="00414DF9">
              <w:t>No</w:t>
            </w:r>
          </w:p>
        </w:tc>
        <w:tc>
          <w:tcPr>
            <w:tcW w:w="709" w:type="dxa"/>
          </w:tcPr>
          <w:p w14:paraId="59FDB769" w14:textId="77777777" w:rsidR="006B45C0" w:rsidRPr="00414DF9" w:rsidRDefault="006B45C0" w:rsidP="00291632">
            <w:pPr>
              <w:pStyle w:val="TAL"/>
              <w:jc w:val="center"/>
            </w:pPr>
            <w:r w:rsidRPr="00414DF9">
              <w:rPr>
                <w:bCs/>
                <w:iCs/>
              </w:rPr>
              <w:t>N/A</w:t>
            </w:r>
          </w:p>
        </w:tc>
        <w:tc>
          <w:tcPr>
            <w:tcW w:w="728" w:type="dxa"/>
          </w:tcPr>
          <w:p w14:paraId="7572103B" w14:textId="77777777" w:rsidR="006B45C0" w:rsidRPr="00414DF9" w:rsidDel="00C7429B" w:rsidRDefault="006B45C0" w:rsidP="00291632">
            <w:pPr>
              <w:pStyle w:val="TAL"/>
              <w:jc w:val="center"/>
            </w:pPr>
            <w:r w:rsidRPr="00414DF9">
              <w:rPr>
                <w:bCs/>
                <w:iCs/>
              </w:rPr>
              <w:t>N/A</w:t>
            </w:r>
          </w:p>
        </w:tc>
      </w:tr>
      <w:tr w:rsidR="006B45C0" w:rsidRPr="00414DF9" w14:paraId="6E944A32" w14:textId="77777777" w:rsidTr="00291632">
        <w:trPr>
          <w:cantSplit/>
          <w:tblHeader/>
        </w:trPr>
        <w:tc>
          <w:tcPr>
            <w:tcW w:w="6917" w:type="dxa"/>
          </w:tcPr>
          <w:p w14:paraId="0C31CBD4" w14:textId="77777777" w:rsidR="006B45C0" w:rsidRPr="00414DF9" w:rsidRDefault="006B45C0" w:rsidP="00291632">
            <w:pPr>
              <w:keepNext/>
              <w:keepLines/>
              <w:spacing w:after="0"/>
              <w:rPr>
                <w:rFonts w:ascii="Arial" w:hAnsi="Arial"/>
                <w:b/>
                <w:i/>
                <w:sz w:val="18"/>
              </w:rPr>
            </w:pPr>
            <w:r w:rsidRPr="00414DF9">
              <w:rPr>
                <w:rFonts w:ascii="Arial" w:hAnsi="Arial"/>
                <w:b/>
                <w:i/>
                <w:sz w:val="18"/>
              </w:rPr>
              <w:t>mpe-Mitigation-r17</w:t>
            </w:r>
          </w:p>
          <w:p w14:paraId="6D654E7E" w14:textId="77777777" w:rsidR="006B45C0" w:rsidRPr="00414DF9" w:rsidRDefault="006B45C0" w:rsidP="00291632">
            <w:pPr>
              <w:pStyle w:val="TAL"/>
              <w:rPr>
                <w:rFonts w:cs="Arial"/>
                <w:szCs w:val="18"/>
              </w:rPr>
            </w:pPr>
            <w:r w:rsidRPr="00414DF9">
              <w:rPr>
                <w:rFonts w:cs="Arial"/>
                <w:szCs w:val="18"/>
              </w:rPr>
              <w:t>Indicates the support of enhanced PHR reporting which includes pairs of (P-MPR, SSBRI/CRI).</w:t>
            </w:r>
          </w:p>
          <w:p w14:paraId="628126B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0FB82151"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25E2CF2F"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0932FEBE" w14:textId="77777777" w:rsidR="006B45C0" w:rsidRPr="00414DF9" w:rsidRDefault="006B45C0" w:rsidP="00291632">
            <w:pPr>
              <w:pStyle w:val="TAL"/>
              <w:ind w:left="601" w:hanging="283"/>
              <w:rPr>
                <w:rFonts w:cs="Arial"/>
                <w:szCs w:val="18"/>
              </w:rPr>
            </w:pPr>
          </w:p>
          <w:p w14:paraId="04636923" w14:textId="77777777" w:rsidR="006B45C0" w:rsidRPr="00414DF9" w:rsidRDefault="006B45C0" w:rsidP="00291632">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74C51A56" w14:textId="77777777" w:rsidR="006B45C0" w:rsidRPr="00414DF9" w:rsidRDefault="006B45C0" w:rsidP="00291632">
            <w:pPr>
              <w:pStyle w:val="TAL"/>
              <w:jc w:val="center"/>
            </w:pPr>
            <w:r w:rsidRPr="00414DF9">
              <w:t>Band</w:t>
            </w:r>
          </w:p>
        </w:tc>
        <w:tc>
          <w:tcPr>
            <w:tcW w:w="567" w:type="dxa"/>
          </w:tcPr>
          <w:p w14:paraId="48903F0A" w14:textId="77777777" w:rsidR="006B45C0" w:rsidRPr="00414DF9" w:rsidRDefault="006B45C0" w:rsidP="00291632">
            <w:pPr>
              <w:pStyle w:val="TAL"/>
              <w:jc w:val="center"/>
            </w:pPr>
            <w:r w:rsidRPr="00414DF9">
              <w:t>No</w:t>
            </w:r>
          </w:p>
        </w:tc>
        <w:tc>
          <w:tcPr>
            <w:tcW w:w="709" w:type="dxa"/>
          </w:tcPr>
          <w:p w14:paraId="60CF4EC1" w14:textId="77777777" w:rsidR="006B45C0" w:rsidRPr="00414DF9" w:rsidRDefault="006B45C0" w:rsidP="00291632">
            <w:pPr>
              <w:pStyle w:val="TAL"/>
              <w:jc w:val="center"/>
            </w:pPr>
            <w:r w:rsidRPr="00414DF9">
              <w:rPr>
                <w:bCs/>
                <w:iCs/>
              </w:rPr>
              <w:t>N/A</w:t>
            </w:r>
          </w:p>
        </w:tc>
        <w:tc>
          <w:tcPr>
            <w:tcW w:w="728" w:type="dxa"/>
          </w:tcPr>
          <w:p w14:paraId="0C0D2014" w14:textId="77777777" w:rsidR="006B45C0" w:rsidRPr="00414DF9" w:rsidRDefault="006B45C0" w:rsidP="00291632">
            <w:pPr>
              <w:pStyle w:val="TAL"/>
              <w:jc w:val="center"/>
            </w:pPr>
            <w:r w:rsidRPr="00414DF9">
              <w:rPr>
                <w:bCs/>
                <w:iCs/>
              </w:rPr>
              <w:t>FR2 only</w:t>
            </w:r>
          </w:p>
        </w:tc>
      </w:tr>
      <w:tr w:rsidR="006B45C0" w:rsidRPr="00414DF9" w14:paraId="1BB3B077" w14:textId="77777777" w:rsidTr="00291632">
        <w:trPr>
          <w:cantSplit/>
          <w:tblHeader/>
        </w:trPr>
        <w:tc>
          <w:tcPr>
            <w:tcW w:w="6917" w:type="dxa"/>
          </w:tcPr>
          <w:p w14:paraId="49EF6370" w14:textId="77777777" w:rsidR="006B45C0" w:rsidRPr="00414DF9" w:rsidRDefault="006B45C0" w:rsidP="00291632">
            <w:pPr>
              <w:keepNext/>
              <w:keepLines/>
              <w:spacing w:after="0"/>
              <w:rPr>
                <w:rFonts w:ascii="Arial" w:hAnsi="Arial"/>
                <w:b/>
                <w:i/>
                <w:sz w:val="18"/>
              </w:rPr>
            </w:pPr>
            <w:r w:rsidRPr="00414DF9">
              <w:rPr>
                <w:rFonts w:ascii="Arial" w:hAnsi="Arial"/>
                <w:b/>
                <w:i/>
                <w:sz w:val="18"/>
              </w:rPr>
              <w:t>mpr-PowerBoost-FR2-r16</w:t>
            </w:r>
          </w:p>
          <w:p w14:paraId="7FC6A284" w14:textId="77777777" w:rsidR="006B45C0" w:rsidRPr="00414DF9" w:rsidRDefault="006B45C0" w:rsidP="00291632">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02559233" w14:textId="77777777" w:rsidR="006B45C0" w:rsidRPr="00414DF9" w:rsidRDefault="006B45C0" w:rsidP="00291632">
            <w:pPr>
              <w:pStyle w:val="TAL"/>
              <w:jc w:val="center"/>
            </w:pPr>
            <w:r w:rsidRPr="00414DF9">
              <w:t>Band</w:t>
            </w:r>
          </w:p>
        </w:tc>
        <w:tc>
          <w:tcPr>
            <w:tcW w:w="567" w:type="dxa"/>
          </w:tcPr>
          <w:p w14:paraId="27D665E7" w14:textId="77777777" w:rsidR="006B45C0" w:rsidRPr="00414DF9" w:rsidRDefault="006B45C0" w:rsidP="00291632">
            <w:pPr>
              <w:pStyle w:val="TAL"/>
              <w:jc w:val="center"/>
            </w:pPr>
            <w:r w:rsidRPr="00414DF9">
              <w:t>No</w:t>
            </w:r>
          </w:p>
        </w:tc>
        <w:tc>
          <w:tcPr>
            <w:tcW w:w="709" w:type="dxa"/>
          </w:tcPr>
          <w:p w14:paraId="67100B4F" w14:textId="77777777" w:rsidR="006B45C0" w:rsidRPr="00414DF9" w:rsidRDefault="006B45C0" w:rsidP="00291632">
            <w:pPr>
              <w:pStyle w:val="TAL"/>
              <w:jc w:val="center"/>
              <w:rPr>
                <w:bCs/>
                <w:iCs/>
              </w:rPr>
            </w:pPr>
            <w:r w:rsidRPr="00414DF9">
              <w:t>TDD only</w:t>
            </w:r>
          </w:p>
        </w:tc>
        <w:tc>
          <w:tcPr>
            <w:tcW w:w="728" w:type="dxa"/>
          </w:tcPr>
          <w:p w14:paraId="6D8ED5F9" w14:textId="77777777" w:rsidR="006B45C0" w:rsidRPr="00414DF9" w:rsidRDefault="006B45C0" w:rsidP="00291632">
            <w:pPr>
              <w:pStyle w:val="TAL"/>
              <w:jc w:val="center"/>
              <w:rPr>
                <w:bCs/>
                <w:iCs/>
              </w:rPr>
            </w:pPr>
            <w:r w:rsidRPr="00414DF9">
              <w:t>FR2 only</w:t>
            </w:r>
          </w:p>
        </w:tc>
      </w:tr>
      <w:tr w:rsidR="006B45C0" w:rsidRPr="00414DF9" w14:paraId="77F667F0" w14:textId="77777777" w:rsidTr="00291632">
        <w:trPr>
          <w:cantSplit/>
          <w:tblHeader/>
        </w:trPr>
        <w:tc>
          <w:tcPr>
            <w:tcW w:w="6917" w:type="dxa"/>
          </w:tcPr>
          <w:p w14:paraId="57857436" w14:textId="77777777" w:rsidR="006B45C0" w:rsidRPr="00414DF9" w:rsidRDefault="006B45C0" w:rsidP="00291632">
            <w:pPr>
              <w:pStyle w:val="TAL"/>
              <w:rPr>
                <w:rFonts w:cs="Arial"/>
                <w:b/>
                <w:i/>
              </w:rPr>
            </w:pPr>
            <w:r w:rsidRPr="00414DF9">
              <w:rPr>
                <w:rFonts w:cs="Arial"/>
                <w:b/>
                <w:i/>
              </w:rPr>
              <w:t>mt-CG-SDT-r18</w:t>
            </w:r>
          </w:p>
          <w:p w14:paraId="35C81130" w14:textId="77777777" w:rsidR="006B45C0" w:rsidRPr="00414DF9" w:rsidRDefault="006B45C0" w:rsidP="00291632">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748228C" w14:textId="77777777" w:rsidR="006B45C0" w:rsidRPr="00414DF9" w:rsidRDefault="006B45C0" w:rsidP="00291632">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056232F9" w14:textId="77777777" w:rsidR="006B45C0" w:rsidRPr="00414DF9" w:rsidRDefault="006B45C0" w:rsidP="00291632">
            <w:pPr>
              <w:pStyle w:val="TAL"/>
              <w:jc w:val="center"/>
            </w:pPr>
            <w:r w:rsidRPr="00414DF9">
              <w:rPr>
                <w:rFonts w:cs="Arial"/>
                <w:bCs/>
                <w:iCs/>
                <w:szCs w:val="16"/>
              </w:rPr>
              <w:t>Band</w:t>
            </w:r>
          </w:p>
        </w:tc>
        <w:tc>
          <w:tcPr>
            <w:tcW w:w="567" w:type="dxa"/>
          </w:tcPr>
          <w:p w14:paraId="234A3354" w14:textId="77777777" w:rsidR="006B45C0" w:rsidRPr="00414DF9" w:rsidRDefault="006B45C0" w:rsidP="00291632">
            <w:pPr>
              <w:pStyle w:val="TAL"/>
              <w:jc w:val="center"/>
            </w:pPr>
            <w:r w:rsidRPr="00414DF9">
              <w:rPr>
                <w:rFonts w:cs="Arial"/>
                <w:bCs/>
                <w:iCs/>
                <w:szCs w:val="16"/>
              </w:rPr>
              <w:t>No</w:t>
            </w:r>
          </w:p>
        </w:tc>
        <w:tc>
          <w:tcPr>
            <w:tcW w:w="709" w:type="dxa"/>
          </w:tcPr>
          <w:p w14:paraId="709FF22F" w14:textId="77777777" w:rsidR="006B45C0" w:rsidRPr="00414DF9" w:rsidRDefault="006B45C0" w:rsidP="00291632">
            <w:pPr>
              <w:pStyle w:val="TAL"/>
              <w:jc w:val="center"/>
              <w:rPr>
                <w:bCs/>
                <w:iCs/>
              </w:rPr>
            </w:pPr>
            <w:r w:rsidRPr="00414DF9">
              <w:rPr>
                <w:rFonts w:cs="Arial"/>
                <w:bCs/>
                <w:iCs/>
                <w:szCs w:val="16"/>
              </w:rPr>
              <w:t>N/A</w:t>
            </w:r>
          </w:p>
        </w:tc>
        <w:tc>
          <w:tcPr>
            <w:tcW w:w="728" w:type="dxa"/>
          </w:tcPr>
          <w:p w14:paraId="431AD8A7" w14:textId="77777777" w:rsidR="006B45C0" w:rsidRPr="00414DF9" w:rsidRDefault="006B45C0" w:rsidP="00291632">
            <w:pPr>
              <w:pStyle w:val="TAL"/>
              <w:jc w:val="center"/>
              <w:rPr>
                <w:bCs/>
                <w:iCs/>
              </w:rPr>
            </w:pPr>
            <w:r w:rsidRPr="00414DF9">
              <w:rPr>
                <w:rFonts w:cs="Arial"/>
                <w:szCs w:val="16"/>
              </w:rPr>
              <w:t>N/A</w:t>
            </w:r>
          </w:p>
        </w:tc>
      </w:tr>
      <w:tr w:rsidR="006B45C0" w:rsidRPr="00414DF9" w14:paraId="58990889" w14:textId="77777777" w:rsidTr="00291632">
        <w:trPr>
          <w:cantSplit/>
          <w:tblHeader/>
        </w:trPr>
        <w:tc>
          <w:tcPr>
            <w:tcW w:w="6917" w:type="dxa"/>
          </w:tcPr>
          <w:p w14:paraId="42FE6A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mTRP-BFD-RS-MAC-CE-r17</w:t>
            </w:r>
          </w:p>
          <w:p w14:paraId="353F3A6C"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55B10FE8"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04BC2CD9" w14:textId="77777777" w:rsidR="006B45C0" w:rsidRPr="00414DF9" w:rsidRDefault="006B45C0" w:rsidP="00291632">
            <w:pPr>
              <w:pStyle w:val="TAL"/>
              <w:jc w:val="center"/>
            </w:pPr>
            <w:r w:rsidRPr="00414DF9">
              <w:t>Band</w:t>
            </w:r>
          </w:p>
        </w:tc>
        <w:tc>
          <w:tcPr>
            <w:tcW w:w="567" w:type="dxa"/>
          </w:tcPr>
          <w:p w14:paraId="42113415" w14:textId="77777777" w:rsidR="006B45C0" w:rsidRPr="00414DF9" w:rsidRDefault="006B45C0" w:rsidP="00291632">
            <w:pPr>
              <w:pStyle w:val="TAL"/>
              <w:jc w:val="center"/>
            </w:pPr>
            <w:r w:rsidRPr="00414DF9">
              <w:t>No</w:t>
            </w:r>
          </w:p>
        </w:tc>
        <w:tc>
          <w:tcPr>
            <w:tcW w:w="709" w:type="dxa"/>
          </w:tcPr>
          <w:p w14:paraId="2907ECC3" w14:textId="77777777" w:rsidR="006B45C0" w:rsidRPr="00414DF9" w:rsidRDefault="006B45C0" w:rsidP="00291632">
            <w:pPr>
              <w:pStyle w:val="TAL"/>
              <w:jc w:val="center"/>
            </w:pPr>
            <w:r w:rsidRPr="00414DF9">
              <w:rPr>
                <w:bCs/>
                <w:iCs/>
              </w:rPr>
              <w:t>N/A</w:t>
            </w:r>
          </w:p>
        </w:tc>
        <w:tc>
          <w:tcPr>
            <w:tcW w:w="728" w:type="dxa"/>
          </w:tcPr>
          <w:p w14:paraId="3012B43B" w14:textId="77777777" w:rsidR="006B45C0" w:rsidRPr="00414DF9" w:rsidRDefault="006B45C0" w:rsidP="00291632">
            <w:pPr>
              <w:pStyle w:val="TAL"/>
              <w:jc w:val="center"/>
            </w:pPr>
            <w:r w:rsidRPr="00414DF9">
              <w:rPr>
                <w:bCs/>
                <w:iCs/>
              </w:rPr>
              <w:t>N/A</w:t>
            </w:r>
          </w:p>
        </w:tc>
      </w:tr>
      <w:tr w:rsidR="006B45C0" w:rsidRPr="00414DF9" w14:paraId="7EDF31D6" w14:textId="77777777" w:rsidTr="00291632">
        <w:trPr>
          <w:cantSplit/>
          <w:tblHeader/>
        </w:trPr>
        <w:tc>
          <w:tcPr>
            <w:tcW w:w="6917" w:type="dxa"/>
          </w:tcPr>
          <w:p w14:paraId="01E94617" w14:textId="77777777" w:rsidR="006B45C0" w:rsidRPr="00414DF9" w:rsidRDefault="006B45C0" w:rsidP="00291632">
            <w:pPr>
              <w:pStyle w:val="TAL"/>
              <w:rPr>
                <w:rFonts w:cs="Arial"/>
                <w:b/>
                <w:i/>
                <w:szCs w:val="18"/>
              </w:rPr>
            </w:pPr>
            <w:r w:rsidRPr="00414DF9">
              <w:rPr>
                <w:rFonts w:cs="Arial"/>
                <w:b/>
                <w:i/>
                <w:szCs w:val="18"/>
              </w:rPr>
              <w:t>mTRP-BFR-association-PUCCH-SR-r17</w:t>
            </w:r>
          </w:p>
          <w:p w14:paraId="6D329D6B" w14:textId="77777777" w:rsidR="006B45C0" w:rsidRPr="00414DF9" w:rsidRDefault="006B45C0" w:rsidP="00291632">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49CE1380" w14:textId="77777777" w:rsidR="006B45C0" w:rsidRPr="00414DF9" w:rsidRDefault="006B45C0" w:rsidP="00291632">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01CEE933" w14:textId="77777777" w:rsidR="006B45C0" w:rsidRPr="00414DF9" w:rsidRDefault="006B45C0" w:rsidP="00291632">
            <w:pPr>
              <w:pStyle w:val="TAL"/>
              <w:jc w:val="center"/>
            </w:pPr>
            <w:r w:rsidRPr="00414DF9">
              <w:t>Band</w:t>
            </w:r>
          </w:p>
        </w:tc>
        <w:tc>
          <w:tcPr>
            <w:tcW w:w="567" w:type="dxa"/>
          </w:tcPr>
          <w:p w14:paraId="79D4F8E1" w14:textId="77777777" w:rsidR="006B45C0" w:rsidRPr="00414DF9" w:rsidRDefault="006B45C0" w:rsidP="00291632">
            <w:pPr>
              <w:pStyle w:val="TAL"/>
              <w:jc w:val="center"/>
            </w:pPr>
            <w:r w:rsidRPr="00414DF9">
              <w:t>No</w:t>
            </w:r>
          </w:p>
        </w:tc>
        <w:tc>
          <w:tcPr>
            <w:tcW w:w="709" w:type="dxa"/>
          </w:tcPr>
          <w:p w14:paraId="7A5CC826" w14:textId="77777777" w:rsidR="006B45C0" w:rsidRPr="00414DF9" w:rsidRDefault="006B45C0" w:rsidP="00291632">
            <w:pPr>
              <w:pStyle w:val="TAL"/>
              <w:jc w:val="center"/>
            </w:pPr>
            <w:r w:rsidRPr="00414DF9">
              <w:rPr>
                <w:bCs/>
                <w:iCs/>
              </w:rPr>
              <w:t>N/A</w:t>
            </w:r>
          </w:p>
        </w:tc>
        <w:tc>
          <w:tcPr>
            <w:tcW w:w="728" w:type="dxa"/>
          </w:tcPr>
          <w:p w14:paraId="547746AD" w14:textId="77777777" w:rsidR="006B45C0" w:rsidRPr="00414DF9" w:rsidRDefault="006B45C0" w:rsidP="00291632">
            <w:pPr>
              <w:pStyle w:val="TAL"/>
              <w:jc w:val="center"/>
            </w:pPr>
            <w:r w:rsidRPr="00414DF9">
              <w:rPr>
                <w:bCs/>
                <w:iCs/>
              </w:rPr>
              <w:t>N/A</w:t>
            </w:r>
          </w:p>
        </w:tc>
      </w:tr>
      <w:tr w:rsidR="006B45C0" w:rsidRPr="00414DF9" w14:paraId="3B999E70" w14:textId="77777777" w:rsidTr="00291632">
        <w:trPr>
          <w:cantSplit/>
          <w:tblHeader/>
        </w:trPr>
        <w:tc>
          <w:tcPr>
            <w:tcW w:w="6917" w:type="dxa"/>
          </w:tcPr>
          <w:p w14:paraId="5387DA86" w14:textId="77777777" w:rsidR="006B45C0" w:rsidRPr="00414DF9" w:rsidRDefault="006B45C0" w:rsidP="00291632">
            <w:pPr>
              <w:pStyle w:val="TAL"/>
              <w:rPr>
                <w:b/>
                <w:bCs/>
                <w:i/>
                <w:iCs/>
                <w:lang w:eastAsia="zh-CN"/>
              </w:rPr>
            </w:pPr>
            <w:r w:rsidRPr="00414DF9">
              <w:rPr>
                <w:b/>
                <w:bCs/>
                <w:i/>
                <w:iCs/>
              </w:rPr>
              <w:lastRenderedPageBreak/>
              <w:t>mTRP-BFR-PUCCH-SR-perCG-r17</w:t>
            </w:r>
          </w:p>
          <w:p w14:paraId="1DD72338" w14:textId="77777777" w:rsidR="006B45C0" w:rsidRPr="00414DF9" w:rsidRDefault="006B45C0" w:rsidP="00291632">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616EDB55" w14:textId="77777777" w:rsidR="006B45C0" w:rsidRPr="00414DF9" w:rsidRDefault="006B45C0" w:rsidP="00291632">
            <w:pPr>
              <w:pStyle w:val="TAL"/>
              <w:rPr>
                <w:bCs/>
                <w:iCs/>
              </w:rPr>
            </w:pPr>
          </w:p>
          <w:p w14:paraId="74E12A5C" w14:textId="77777777" w:rsidR="006B45C0" w:rsidRPr="00414DF9" w:rsidRDefault="006B45C0" w:rsidP="00291632">
            <w:pPr>
              <w:pStyle w:val="TAL"/>
            </w:pPr>
            <w:r w:rsidRPr="00414DF9">
              <w:rPr>
                <w:bCs/>
                <w:iCs/>
              </w:rPr>
              <w:t>UE shall set the capability value consistently for all FDD-FR1 bands, all TDD-FR1 bands, all TDD-FR2-1 bands and all TDD-FR2-2 bands respectively.</w:t>
            </w:r>
          </w:p>
        </w:tc>
        <w:tc>
          <w:tcPr>
            <w:tcW w:w="709" w:type="dxa"/>
          </w:tcPr>
          <w:p w14:paraId="7D230D7E" w14:textId="77777777" w:rsidR="006B45C0" w:rsidRPr="00414DF9" w:rsidRDefault="006B45C0" w:rsidP="00291632">
            <w:pPr>
              <w:pStyle w:val="TAL"/>
              <w:jc w:val="center"/>
            </w:pPr>
            <w:r w:rsidRPr="00414DF9">
              <w:t>Band</w:t>
            </w:r>
          </w:p>
        </w:tc>
        <w:tc>
          <w:tcPr>
            <w:tcW w:w="567" w:type="dxa"/>
          </w:tcPr>
          <w:p w14:paraId="44C9A790" w14:textId="77777777" w:rsidR="006B45C0" w:rsidRPr="00414DF9" w:rsidRDefault="006B45C0" w:rsidP="00291632">
            <w:pPr>
              <w:pStyle w:val="TAL"/>
              <w:jc w:val="center"/>
            </w:pPr>
            <w:r w:rsidRPr="00414DF9">
              <w:t>No</w:t>
            </w:r>
          </w:p>
        </w:tc>
        <w:tc>
          <w:tcPr>
            <w:tcW w:w="709" w:type="dxa"/>
          </w:tcPr>
          <w:p w14:paraId="072E24D8" w14:textId="77777777" w:rsidR="006B45C0" w:rsidRPr="00414DF9" w:rsidRDefault="006B45C0" w:rsidP="00291632">
            <w:pPr>
              <w:pStyle w:val="TAL"/>
              <w:jc w:val="center"/>
            </w:pPr>
            <w:r w:rsidRPr="00414DF9">
              <w:rPr>
                <w:bCs/>
                <w:iCs/>
              </w:rPr>
              <w:t>N/A</w:t>
            </w:r>
          </w:p>
        </w:tc>
        <w:tc>
          <w:tcPr>
            <w:tcW w:w="728" w:type="dxa"/>
          </w:tcPr>
          <w:p w14:paraId="10482AAB" w14:textId="77777777" w:rsidR="006B45C0" w:rsidRPr="00414DF9" w:rsidRDefault="006B45C0" w:rsidP="00291632">
            <w:pPr>
              <w:pStyle w:val="TAL"/>
              <w:jc w:val="center"/>
            </w:pPr>
            <w:r w:rsidRPr="00414DF9">
              <w:rPr>
                <w:bCs/>
                <w:iCs/>
              </w:rPr>
              <w:t>N/A</w:t>
            </w:r>
          </w:p>
        </w:tc>
      </w:tr>
      <w:tr w:rsidR="006B45C0" w:rsidRPr="00414DF9" w14:paraId="79D1FFB2" w14:textId="77777777" w:rsidTr="00291632">
        <w:trPr>
          <w:cantSplit/>
          <w:tblHeader/>
        </w:trPr>
        <w:tc>
          <w:tcPr>
            <w:tcW w:w="6917" w:type="dxa"/>
          </w:tcPr>
          <w:p w14:paraId="0F6010FF" w14:textId="77777777" w:rsidR="006B45C0" w:rsidRPr="00414DF9" w:rsidRDefault="006B45C0" w:rsidP="00291632">
            <w:pPr>
              <w:pStyle w:val="TAL"/>
              <w:rPr>
                <w:rFonts w:cs="Arial"/>
                <w:b/>
                <w:i/>
                <w:szCs w:val="18"/>
              </w:rPr>
            </w:pPr>
            <w:r w:rsidRPr="00414DF9">
              <w:rPr>
                <w:rFonts w:cs="Arial"/>
                <w:b/>
                <w:i/>
                <w:szCs w:val="18"/>
              </w:rPr>
              <w:t>mTRP-BFR-twoBFD-RS-Set-r17</w:t>
            </w:r>
          </w:p>
          <w:p w14:paraId="7378C619" w14:textId="77777777" w:rsidR="006B45C0" w:rsidRPr="00414DF9" w:rsidRDefault="006B45C0" w:rsidP="00291632">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7B54A783"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9AB454C"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3A8E666D" w14:textId="77777777" w:rsidR="006B45C0" w:rsidRPr="00414DF9" w:rsidRDefault="006B45C0" w:rsidP="00291632">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03FC3A25" w14:textId="77777777" w:rsidR="006B45C0" w:rsidRPr="00414DF9" w:rsidRDefault="006B45C0" w:rsidP="00291632">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7E4F490C" w14:textId="77777777" w:rsidR="006B45C0" w:rsidRPr="00414DF9" w:rsidRDefault="006B45C0" w:rsidP="00291632">
            <w:pPr>
              <w:pStyle w:val="TAL"/>
              <w:jc w:val="center"/>
            </w:pPr>
            <w:r w:rsidRPr="00414DF9">
              <w:t>Band</w:t>
            </w:r>
          </w:p>
        </w:tc>
        <w:tc>
          <w:tcPr>
            <w:tcW w:w="567" w:type="dxa"/>
          </w:tcPr>
          <w:p w14:paraId="42B2469F" w14:textId="77777777" w:rsidR="006B45C0" w:rsidRPr="00414DF9" w:rsidRDefault="006B45C0" w:rsidP="00291632">
            <w:pPr>
              <w:pStyle w:val="TAL"/>
              <w:jc w:val="center"/>
            </w:pPr>
            <w:r w:rsidRPr="00414DF9">
              <w:t>No</w:t>
            </w:r>
          </w:p>
        </w:tc>
        <w:tc>
          <w:tcPr>
            <w:tcW w:w="709" w:type="dxa"/>
          </w:tcPr>
          <w:p w14:paraId="4C4C25F1" w14:textId="77777777" w:rsidR="006B45C0" w:rsidRPr="00414DF9" w:rsidRDefault="006B45C0" w:rsidP="00291632">
            <w:pPr>
              <w:pStyle w:val="TAL"/>
              <w:jc w:val="center"/>
            </w:pPr>
            <w:r w:rsidRPr="00414DF9">
              <w:rPr>
                <w:bCs/>
                <w:iCs/>
              </w:rPr>
              <w:t>N/A</w:t>
            </w:r>
          </w:p>
        </w:tc>
        <w:tc>
          <w:tcPr>
            <w:tcW w:w="728" w:type="dxa"/>
          </w:tcPr>
          <w:p w14:paraId="205862C6" w14:textId="77777777" w:rsidR="006B45C0" w:rsidRPr="00414DF9" w:rsidRDefault="006B45C0" w:rsidP="00291632">
            <w:pPr>
              <w:pStyle w:val="TAL"/>
              <w:jc w:val="center"/>
            </w:pPr>
            <w:r w:rsidRPr="00414DF9">
              <w:rPr>
                <w:bCs/>
                <w:iCs/>
              </w:rPr>
              <w:t>N/A</w:t>
            </w:r>
          </w:p>
        </w:tc>
      </w:tr>
      <w:tr w:rsidR="006B45C0" w:rsidRPr="00414DF9" w14:paraId="1D714E3D" w14:textId="77777777" w:rsidTr="00291632">
        <w:trPr>
          <w:cantSplit/>
          <w:tblHeader/>
        </w:trPr>
        <w:tc>
          <w:tcPr>
            <w:tcW w:w="6917" w:type="dxa"/>
          </w:tcPr>
          <w:p w14:paraId="084B519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mTRP-CSI-additionalCSI-r17</w:t>
            </w:r>
          </w:p>
          <w:p w14:paraId="4C85E67F" w14:textId="77777777" w:rsidR="006B45C0" w:rsidRPr="00414DF9" w:rsidRDefault="006B45C0" w:rsidP="00291632">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47E86B68" w14:textId="77777777" w:rsidR="006B45C0" w:rsidRPr="00414DF9" w:rsidRDefault="006B45C0" w:rsidP="00291632">
            <w:pPr>
              <w:pStyle w:val="TAL"/>
              <w:rPr>
                <w:rFonts w:cs="Arial"/>
                <w:b/>
                <w:bCs/>
                <w:i/>
                <w:iCs/>
                <w:szCs w:val="18"/>
              </w:rPr>
            </w:pPr>
          </w:p>
          <w:p w14:paraId="3A6D4362" w14:textId="77777777" w:rsidR="006B45C0" w:rsidRPr="00414DF9" w:rsidRDefault="006B45C0" w:rsidP="00291632">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0CBECED6" w14:textId="77777777" w:rsidR="006B45C0" w:rsidRPr="00414DF9" w:rsidRDefault="006B45C0" w:rsidP="00291632">
            <w:pPr>
              <w:pStyle w:val="TAL"/>
              <w:jc w:val="center"/>
            </w:pPr>
            <w:r w:rsidRPr="00414DF9">
              <w:t>Band</w:t>
            </w:r>
          </w:p>
        </w:tc>
        <w:tc>
          <w:tcPr>
            <w:tcW w:w="567" w:type="dxa"/>
          </w:tcPr>
          <w:p w14:paraId="0F119F1E" w14:textId="77777777" w:rsidR="006B45C0" w:rsidRPr="00414DF9" w:rsidRDefault="006B45C0" w:rsidP="00291632">
            <w:pPr>
              <w:pStyle w:val="TAL"/>
              <w:jc w:val="center"/>
            </w:pPr>
            <w:r w:rsidRPr="00414DF9">
              <w:t>No</w:t>
            </w:r>
          </w:p>
        </w:tc>
        <w:tc>
          <w:tcPr>
            <w:tcW w:w="709" w:type="dxa"/>
          </w:tcPr>
          <w:p w14:paraId="3211FE4B" w14:textId="77777777" w:rsidR="006B45C0" w:rsidRPr="00414DF9" w:rsidRDefault="006B45C0" w:rsidP="00291632">
            <w:pPr>
              <w:pStyle w:val="TAL"/>
              <w:jc w:val="center"/>
            </w:pPr>
            <w:r w:rsidRPr="00414DF9">
              <w:rPr>
                <w:bCs/>
                <w:iCs/>
              </w:rPr>
              <w:t>N/A</w:t>
            </w:r>
          </w:p>
        </w:tc>
        <w:tc>
          <w:tcPr>
            <w:tcW w:w="728" w:type="dxa"/>
          </w:tcPr>
          <w:p w14:paraId="77554627" w14:textId="77777777" w:rsidR="006B45C0" w:rsidRPr="00414DF9" w:rsidRDefault="006B45C0" w:rsidP="00291632">
            <w:pPr>
              <w:pStyle w:val="TAL"/>
              <w:jc w:val="center"/>
            </w:pPr>
            <w:r w:rsidRPr="00414DF9">
              <w:rPr>
                <w:bCs/>
                <w:iCs/>
              </w:rPr>
              <w:t>N/A</w:t>
            </w:r>
          </w:p>
        </w:tc>
      </w:tr>
      <w:tr w:rsidR="006B45C0" w:rsidRPr="00414DF9" w14:paraId="563ECAC3" w14:textId="77777777" w:rsidTr="00291632">
        <w:trPr>
          <w:cantSplit/>
          <w:tblHeader/>
        </w:trPr>
        <w:tc>
          <w:tcPr>
            <w:tcW w:w="6917" w:type="dxa"/>
          </w:tcPr>
          <w:p w14:paraId="1ED34E9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mTRP-CSI-CMR-r17</w:t>
            </w:r>
          </w:p>
          <w:p w14:paraId="2B7B5EFC" w14:textId="77777777" w:rsidR="006B45C0" w:rsidRPr="00414DF9" w:rsidRDefault="006B45C0" w:rsidP="00291632">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36F7B8BF" w14:textId="77777777" w:rsidR="006B45C0" w:rsidRPr="00414DF9" w:rsidRDefault="006B45C0" w:rsidP="00291632">
            <w:pPr>
              <w:pStyle w:val="TAL"/>
              <w:rPr>
                <w:rFonts w:cs="Arial"/>
                <w:szCs w:val="18"/>
              </w:rPr>
            </w:pPr>
          </w:p>
          <w:p w14:paraId="58775100"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746B5021" w14:textId="77777777" w:rsidR="006B45C0" w:rsidRPr="00414DF9" w:rsidRDefault="006B45C0" w:rsidP="00291632">
            <w:pPr>
              <w:pStyle w:val="TAL"/>
              <w:jc w:val="center"/>
            </w:pPr>
            <w:r w:rsidRPr="00414DF9">
              <w:t>Band</w:t>
            </w:r>
          </w:p>
        </w:tc>
        <w:tc>
          <w:tcPr>
            <w:tcW w:w="567" w:type="dxa"/>
          </w:tcPr>
          <w:p w14:paraId="53EDE7BD" w14:textId="77777777" w:rsidR="006B45C0" w:rsidRPr="00414DF9" w:rsidRDefault="006B45C0" w:rsidP="00291632">
            <w:pPr>
              <w:pStyle w:val="TAL"/>
              <w:jc w:val="center"/>
            </w:pPr>
            <w:r w:rsidRPr="00414DF9">
              <w:t>No</w:t>
            </w:r>
          </w:p>
        </w:tc>
        <w:tc>
          <w:tcPr>
            <w:tcW w:w="709" w:type="dxa"/>
          </w:tcPr>
          <w:p w14:paraId="68E03146" w14:textId="77777777" w:rsidR="006B45C0" w:rsidRPr="00414DF9" w:rsidRDefault="006B45C0" w:rsidP="00291632">
            <w:pPr>
              <w:pStyle w:val="TAL"/>
              <w:jc w:val="center"/>
            </w:pPr>
            <w:r w:rsidRPr="00414DF9">
              <w:rPr>
                <w:bCs/>
                <w:iCs/>
              </w:rPr>
              <w:t>N/A</w:t>
            </w:r>
          </w:p>
        </w:tc>
        <w:tc>
          <w:tcPr>
            <w:tcW w:w="728" w:type="dxa"/>
          </w:tcPr>
          <w:p w14:paraId="7BCF2EAE" w14:textId="77777777" w:rsidR="006B45C0" w:rsidRPr="00414DF9" w:rsidRDefault="006B45C0" w:rsidP="00291632">
            <w:pPr>
              <w:pStyle w:val="TAL"/>
              <w:jc w:val="center"/>
            </w:pPr>
            <w:r w:rsidRPr="00414DF9">
              <w:t>FR2 only</w:t>
            </w:r>
          </w:p>
        </w:tc>
      </w:tr>
      <w:tr w:rsidR="006B45C0" w:rsidRPr="00414DF9" w14:paraId="281438BE" w14:textId="77777777" w:rsidTr="00291632">
        <w:trPr>
          <w:cantSplit/>
          <w:tblHeader/>
        </w:trPr>
        <w:tc>
          <w:tcPr>
            <w:tcW w:w="6917" w:type="dxa"/>
          </w:tcPr>
          <w:p w14:paraId="41F576ED"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mTRP-CSI-EnhancementPerBand-r17</w:t>
            </w:r>
          </w:p>
          <w:p w14:paraId="00E04502" w14:textId="77777777" w:rsidR="006B45C0" w:rsidRPr="00414DF9" w:rsidRDefault="006B45C0" w:rsidP="00291632">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6C40836"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197BD91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3F43DB4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94065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26829B25"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7B86A464"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775D9B3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5D1990BC" w14:textId="77777777" w:rsidR="006B45C0" w:rsidRPr="00414DF9" w:rsidRDefault="006B45C0" w:rsidP="00291632">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38D255D6" w14:textId="77777777" w:rsidR="006B45C0" w:rsidRPr="00414DF9" w:rsidRDefault="006B45C0" w:rsidP="00291632">
            <w:pPr>
              <w:pStyle w:val="TAL"/>
              <w:jc w:val="center"/>
            </w:pPr>
            <w:r w:rsidRPr="00414DF9">
              <w:t>Band</w:t>
            </w:r>
          </w:p>
        </w:tc>
        <w:tc>
          <w:tcPr>
            <w:tcW w:w="567" w:type="dxa"/>
          </w:tcPr>
          <w:p w14:paraId="7833CEE7" w14:textId="77777777" w:rsidR="006B45C0" w:rsidRPr="00414DF9" w:rsidRDefault="006B45C0" w:rsidP="00291632">
            <w:pPr>
              <w:pStyle w:val="TAL"/>
              <w:jc w:val="center"/>
            </w:pPr>
            <w:r w:rsidRPr="00414DF9">
              <w:t>No</w:t>
            </w:r>
          </w:p>
        </w:tc>
        <w:tc>
          <w:tcPr>
            <w:tcW w:w="709" w:type="dxa"/>
          </w:tcPr>
          <w:p w14:paraId="76955DCA" w14:textId="77777777" w:rsidR="006B45C0" w:rsidRPr="00414DF9" w:rsidRDefault="006B45C0" w:rsidP="00291632">
            <w:pPr>
              <w:pStyle w:val="TAL"/>
              <w:jc w:val="center"/>
            </w:pPr>
            <w:r w:rsidRPr="00414DF9">
              <w:rPr>
                <w:bCs/>
                <w:iCs/>
              </w:rPr>
              <w:t>N/A</w:t>
            </w:r>
          </w:p>
        </w:tc>
        <w:tc>
          <w:tcPr>
            <w:tcW w:w="728" w:type="dxa"/>
          </w:tcPr>
          <w:p w14:paraId="5B3C018C" w14:textId="77777777" w:rsidR="006B45C0" w:rsidRPr="00414DF9" w:rsidRDefault="006B45C0" w:rsidP="00291632">
            <w:pPr>
              <w:pStyle w:val="TAL"/>
              <w:jc w:val="center"/>
            </w:pPr>
            <w:r w:rsidRPr="00414DF9">
              <w:rPr>
                <w:bCs/>
                <w:iCs/>
              </w:rPr>
              <w:t>N/A</w:t>
            </w:r>
          </w:p>
        </w:tc>
      </w:tr>
      <w:tr w:rsidR="006B45C0" w:rsidRPr="00414DF9" w14:paraId="32C3CD23" w14:textId="77777777" w:rsidTr="00291632">
        <w:trPr>
          <w:cantSplit/>
          <w:tblHeader/>
        </w:trPr>
        <w:tc>
          <w:tcPr>
            <w:tcW w:w="6917" w:type="dxa"/>
          </w:tcPr>
          <w:p w14:paraId="2AD1A58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mTRP-CSI-N-Max2-r17</w:t>
            </w:r>
          </w:p>
          <w:p w14:paraId="47C89B24" w14:textId="77777777" w:rsidR="006B45C0" w:rsidRPr="00414DF9" w:rsidRDefault="006B45C0" w:rsidP="00291632">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75F47F27" w14:textId="77777777" w:rsidR="006B45C0" w:rsidRPr="00414DF9" w:rsidRDefault="006B45C0" w:rsidP="00291632">
            <w:pPr>
              <w:pStyle w:val="TAL"/>
            </w:pPr>
          </w:p>
          <w:p w14:paraId="3FBEFB85"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1CC3FD01" w14:textId="77777777" w:rsidR="006B45C0" w:rsidRPr="00414DF9" w:rsidRDefault="006B45C0" w:rsidP="00291632">
            <w:pPr>
              <w:pStyle w:val="TAL"/>
              <w:jc w:val="center"/>
            </w:pPr>
            <w:r w:rsidRPr="00414DF9">
              <w:t>Band</w:t>
            </w:r>
          </w:p>
        </w:tc>
        <w:tc>
          <w:tcPr>
            <w:tcW w:w="567" w:type="dxa"/>
          </w:tcPr>
          <w:p w14:paraId="25CDC11E" w14:textId="77777777" w:rsidR="006B45C0" w:rsidRPr="00414DF9" w:rsidRDefault="006B45C0" w:rsidP="00291632">
            <w:pPr>
              <w:pStyle w:val="TAL"/>
              <w:jc w:val="center"/>
            </w:pPr>
            <w:r w:rsidRPr="00414DF9">
              <w:t>No</w:t>
            </w:r>
          </w:p>
        </w:tc>
        <w:tc>
          <w:tcPr>
            <w:tcW w:w="709" w:type="dxa"/>
          </w:tcPr>
          <w:p w14:paraId="617666C0" w14:textId="77777777" w:rsidR="006B45C0" w:rsidRPr="00414DF9" w:rsidRDefault="006B45C0" w:rsidP="00291632">
            <w:pPr>
              <w:pStyle w:val="TAL"/>
              <w:jc w:val="center"/>
            </w:pPr>
            <w:r w:rsidRPr="00414DF9">
              <w:rPr>
                <w:bCs/>
                <w:iCs/>
              </w:rPr>
              <w:t>N/A</w:t>
            </w:r>
          </w:p>
        </w:tc>
        <w:tc>
          <w:tcPr>
            <w:tcW w:w="728" w:type="dxa"/>
          </w:tcPr>
          <w:p w14:paraId="1650BF33" w14:textId="77777777" w:rsidR="006B45C0" w:rsidRPr="00414DF9" w:rsidRDefault="006B45C0" w:rsidP="00291632">
            <w:pPr>
              <w:pStyle w:val="TAL"/>
              <w:jc w:val="center"/>
            </w:pPr>
            <w:r w:rsidRPr="00414DF9">
              <w:rPr>
                <w:bCs/>
                <w:iCs/>
              </w:rPr>
              <w:t>N/A</w:t>
            </w:r>
          </w:p>
        </w:tc>
      </w:tr>
      <w:tr w:rsidR="006B45C0" w:rsidRPr="00414DF9" w14:paraId="385821DE" w14:textId="77777777" w:rsidTr="00291632">
        <w:trPr>
          <w:cantSplit/>
          <w:tblHeader/>
        </w:trPr>
        <w:tc>
          <w:tcPr>
            <w:tcW w:w="6917" w:type="dxa"/>
          </w:tcPr>
          <w:p w14:paraId="1CA187BE" w14:textId="77777777" w:rsidR="006B45C0" w:rsidRPr="00414DF9" w:rsidRDefault="006B45C0" w:rsidP="00291632">
            <w:pPr>
              <w:pStyle w:val="TAL"/>
              <w:rPr>
                <w:rFonts w:cs="Arial"/>
                <w:b/>
                <w:i/>
                <w:szCs w:val="18"/>
                <w:lang w:eastAsia="en-GB"/>
              </w:rPr>
            </w:pPr>
            <w:r w:rsidRPr="00414DF9">
              <w:rPr>
                <w:rFonts w:cs="Arial"/>
                <w:b/>
                <w:i/>
                <w:szCs w:val="18"/>
                <w:lang w:eastAsia="en-GB"/>
              </w:rPr>
              <w:t>mTRP-CSI-numCPU-r17</w:t>
            </w:r>
          </w:p>
          <w:p w14:paraId="7BE13732"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0A0F7BB1" w14:textId="77777777" w:rsidR="006B45C0" w:rsidRPr="00414DF9" w:rsidRDefault="006B45C0" w:rsidP="00291632">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F08F8F7" w14:textId="77777777" w:rsidR="006B45C0" w:rsidRPr="00414DF9" w:rsidRDefault="006B45C0" w:rsidP="00291632">
            <w:pPr>
              <w:pStyle w:val="TAL"/>
              <w:jc w:val="center"/>
            </w:pPr>
            <w:r w:rsidRPr="00414DF9">
              <w:t>Band</w:t>
            </w:r>
          </w:p>
        </w:tc>
        <w:tc>
          <w:tcPr>
            <w:tcW w:w="567" w:type="dxa"/>
          </w:tcPr>
          <w:p w14:paraId="6643D007" w14:textId="77777777" w:rsidR="006B45C0" w:rsidRPr="00414DF9" w:rsidRDefault="006B45C0" w:rsidP="00291632">
            <w:pPr>
              <w:pStyle w:val="TAL"/>
              <w:jc w:val="center"/>
            </w:pPr>
            <w:r w:rsidRPr="00414DF9">
              <w:t>No</w:t>
            </w:r>
          </w:p>
        </w:tc>
        <w:tc>
          <w:tcPr>
            <w:tcW w:w="709" w:type="dxa"/>
          </w:tcPr>
          <w:p w14:paraId="52909481" w14:textId="77777777" w:rsidR="006B45C0" w:rsidRPr="00414DF9" w:rsidRDefault="006B45C0" w:rsidP="00291632">
            <w:pPr>
              <w:pStyle w:val="TAL"/>
              <w:jc w:val="center"/>
              <w:rPr>
                <w:bCs/>
                <w:iCs/>
              </w:rPr>
            </w:pPr>
            <w:r w:rsidRPr="00414DF9">
              <w:rPr>
                <w:bCs/>
                <w:iCs/>
              </w:rPr>
              <w:t>N/A</w:t>
            </w:r>
          </w:p>
        </w:tc>
        <w:tc>
          <w:tcPr>
            <w:tcW w:w="728" w:type="dxa"/>
          </w:tcPr>
          <w:p w14:paraId="0F9DEB4A" w14:textId="77777777" w:rsidR="006B45C0" w:rsidRPr="00414DF9" w:rsidRDefault="006B45C0" w:rsidP="00291632">
            <w:pPr>
              <w:pStyle w:val="TAL"/>
              <w:jc w:val="center"/>
              <w:rPr>
                <w:bCs/>
                <w:iCs/>
              </w:rPr>
            </w:pPr>
            <w:r w:rsidRPr="00414DF9">
              <w:rPr>
                <w:bCs/>
                <w:iCs/>
              </w:rPr>
              <w:t>N/A</w:t>
            </w:r>
          </w:p>
        </w:tc>
      </w:tr>
      <w:tr w:rsidR="006B45C0" w:rsidRPr="00414DF9" w14:paraId="09B3653F" w14:textId="77777777" w:rsidTr="00291632">
        <w:trPr>
          <w:cantSplit/>
          <w:tblHeader/>
        </w:trPr>
        <w:tc>
          <w:tcPr>
            <w:tcW w:w="6917" w:type="dxa"/>
          </w:tcPr>
          <w:p w14:paraId="28180D0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mTRP-GroupBasedL1-RSRP-r17</w:t>
            </w:r>
          </w:p>
          <w:p w14:paraId="3DB8950B" w14:textId="77777777" w:rsidR="006B45C0" w:rsidRPr="00414DF9" w:rsidRDefault="006B45C0" w:rsidP="00291632">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6D3A961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B9DF5E8"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75EFAC9B"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06BDA2BC" w14:textId="77777777" w:rsidR="006B45C0" w:rsidRPr="00414DF9" w:rsidRDefault="006B45C0" w:rsidP="00291632">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3418B37B" w14:textId="77777777" w:rsidR="006B45C0" w:rsidRPr="00414DF9" w:rsidRDefault="006B45C0" w:rsidP="00291632">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32AA3D77" w14:textId="77777777" w:rsidR="006B45C0" w:rsidRPr="00414DF9" w:rsidRDefault="006B45C0" w:rsidP="00291632">
            <w:pPr>
              <w:pStyle w:val="TAL"/>
              <w:jc w:val="center"/>
            </w:pPr>
            <w:r w:rsidRPr="00414DF9">
              <w:t>Band</w:t>
            </w:r>
          </w:p>
        </w:tc>
        <w:tc>
          <w:tcPr>
            <w:tcW w:w="567" w:type="dxa"/>
          </w:tcPr>
          <w:p w14:paraId="4804D885" w14:textId="77777777" w:rsidR="006B45C0" w:rsidRPr="00414DF9" w:rsidRDefault="006B45C0" w:rsidP="00291632">
            <w:pPr>
              <w:pStyle w:val="TAL"/>
              <w:jc w:val="center"/>
            </w:pPr>
            <w:r w:rsidRPr="00414DF9">
              <w:t>No</w:t>
            </w:r>
          </w:p>
        </w:tc>
        <w:tc>
          <w:tcPr>
            <w:tcW w:w="709" w:type="dxa"/>
          </w:tcPr>
          <w:p w14:paraId="7CF33B6E" w14:textId="77777777" w:rsidR="006B45C0" w:rsidRPr="00414DF9" w:rsidRDefault="006B45C0" w:rsidP="00291632">
            <w:pPr>
              <w:pStyle w:val="TAL"/>
              <w:jc w:val="center"/>
            </w:pPr>
            <w:r w:rsidRPr="00414DF9">
              <w:rPr>
                <w:bCs/>
                <w:iCs/>
              </w:rPr>
              <w:t>N/A</w:t>
            </w:r>
          </w:p>
        </w:tc>
        <w:tc>
          <w:tcPr>
            <w:tcW w:w="728" w:type="dxa"/>
          </w:tcPr>
          <w:p w14:paraId="1A3BF85A" w14:textId="77777777" w:rsidR="006B45C0" w:rsidRPr="00414DF9" w:rsidRDefault="006B45C0" w:rsidP="00291632">
            <w:pPr>
              <w:pStyle w:val="TAL"/>
              <w:jc w:val="center"/>
            </w:pPr>
            <w:r w:rsidRPr="00414DF9">
              <w:rPr>
                <w:bCs/>
                <w:iCs/>
              </w:rPr>
              <w:t>N/A</w:t>
            </w:r>
          </w:p>
        </w:tc>
      </w:tr>
      <w:tr w:rsidR="006B45C0" w:rsidRPr="00414DF9" w14:paraId="73FF6206" w14:textId="77777777" w:rsidTr="00291632">
        <w:trPr>
          <w:cantSplit/>
          <w:tblHeader/>
        </w:trPr>
        <w:tc>
          <w:tcPr>
            <w:tcW w:w="6917" w:type="dxa"/>
          </w:tcPr>
          <w:p w14:paraId="423FDF7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mTRP-inter-Cell-r17</w:t>
            </w:r>
          </w:p>
          <w:p w14:paraId="276D3100"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22FD9323"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50259C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63B7D6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48109F" w14:textId="77777777" w:rsidR="006B45C0" w:rsidRPr="00414DF9" w:rsidRDefault="006B45C0" w:rsidP="00291632">
            <w:pPr>
              <w:pStyle w:val="TAL"/>
              <w:rPr>
                <w:rFonts w:cs="Arial"/>
                <w:szCs w:val="18"/>
              </w:rPr>
            </w:pPr>
          </w:p>
          <w:p w14:paraId="5EB282FE"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0158454F" w14:textId="77777777" w:rsidR="006B45C0" w:rsidRPr="00414DF9" w:rsidRDefault="006B45C0" w:rsidP="00291632">
            <w:pPr>
              <w:pStyle w:val="TAL"/>
              <w:jc w:val="center"/>
            </w:pPr>
            <w:r w:rsidRPr="00414DF9">
              <w:t>Band</w:t>
            </w:r>
          </w:p>
        </w:tc>
        <w:tc>
          <w:tcPr>
            <w:tcW w:w="567" w:type="dxa"/>
          </w:tcPr>
          <w:p w14:paraId="3267A4EB" w14:textId="77777777" w:rsidR="006B45C0" w:rsidRPr="00414DF9" w:rsidRDefault="006B45C0" w:rsidP="00291632">
            <w:pPr>
              <w:pStyle w:val="TAL"/>
              <w:jc w:val="center"/>
            </w:pPr>
            <w:r w:rsidRPr="00414DF9">
              <w:t>No</w:t>
            </w:r>
          </w:p>
        </w:tc>
        <w:tc>
          <w:tcPr>
            <w:tcW w:w="709" w:type="dxa"/>
          </w:tcPr>
          <w:p w14:paraId="4D2E8E35" w14:textId="77777777" w:rsidR="006B45C0" w:rsidRPr="00414DF9" w:rsidRDefault="006B45C0" w:rsidP="00291632">
            <w:pPr>
              <w:pStyle w:val="TAL"/>
              <w:jc w:val="center"/>
            </w:pPr>
            <w:r w:rsidRPr="00414DF9">
              <w:rPr>
                <w:bCs/>
                <w:iCs/>
              </w:rPr>
              <w:t>N/A</w:t>
            </w:r>
          </w:p>
        </w:tc>
        <w:tc>
          <w:tcPr>
            <w:tcW w:w="728" w:type="dxa"/>
          </w:tcPr>
          <w:p w14:paraId="0E126D7F" w14:textId="77777777" w:rsidR="006B45C0" w:rsidRPr="00414DF9" w:rsidRDefault="006B45C0" w:rsidP="00291632">
            <w:pPr>
              <w:pStyle w:val="TAL"/>
              <w:jc w:val="center"/>
            </w:pPr>
            <w:r w:rsidRPr="00414DF9">
              <w:rPr>
                <w:bCs/>
                <w:iCs/>
              </w:rPr>
              <w:t>N/A</w:t>
            </w:r>
          </w:p>
        </w:tc>
      </w:tr>
      <w:tr w:rsidR="006B45C0" w:rsidRPr="00414DF9" w14:paraId="45EE3155" w14:textId="77777777" w:rsidTr="00291632">
        <w:trPr>
          <w:cantSplit/>
          <w:tblHeader/>
        </w:trPr>
        <w:tc>
          <w:tcPr>
            <w:tcW w:w="6917" w:type="dxa"/>
          </w:tcPr>
          <w:p w14:paraId="2760658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mTRP-PDCCH-anySpan-3Symbols-r17</w:t>
            </w:r>
          </w:p>
          <w:p w14:paraId="3824EFA6" w14:textId="77777777" w:rsidR="006B45C0" w:rsidRPr="00414DF9" w:rsidRDefault="006B45C0" w:rsidP="00291632">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7C0A7ED4"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39B08ED1" w14:textId="77777777" w:rsidR="006B45C0" w:rsidRPr="00414DF9" w:rsidRDefault="006B45C0" w:rsidP="00291632">
            <w:pPr>
              <w:pStyle w:val="TAL"/>
              <w:jc w:val="center"/>
            </w:pPr>
            <w:r w:rsidRPr="00414DF9">
              <w:t>Band</w:t>
            </w:r>
          </w:p>
        </w:tc>
        <w:tc>
          <w:tcPr>
            <w:tcW w:w="567" w:type="dxa"/>
          </w:tcPr>
          <w:p w14:paraId="4563AEE2" w14:textId="77777777" w:rsidR="006B45C0" w:rsidRPr="00414DF9" w:rsidRDefault="006B45C0" w:rsidP="00291632">
            <w:pPr>
              <w:pStyle w:val="TAL"/>
              <w:jc w:val="center"/>
            </w:pPr>
            <w:r w:rsidRPr="00414DF9">
              <w:t>No</w:t>
            </w:r>
          </w:p>
        </w:tc>
        <w:tc>
          <w:tcPr>
            <w:tcW w:w="709" w:type="dxa"/>
          </w:tcPr>
          <w:p w14:paraId="1C38EE78" w14:textId="77777777" w:rsidR="006B45C0" w:rsidRPr="00414DF9" w:rsidRDefault="006B45C0" w:rsidP="00291632">
            <w:pPr>
              <w:pStyle w:val="TAL"/>
              <w:jc w:val="center"/>
            </w:pPr>
            <w:r w:rsidRPr="00414DF9">
              <w:rPr>
                <w:bCs/>
                <w:iCs/>
              </w:rPr>
              <w:t>N/A</w:t>
            </w:r>
          </w:p>
        </w:tc>
        <w:tc>
          <w:tcPr>
            <w:tcW w:w="728" w:type="dxa"/>
          </w:tcPr>
          <w:p w14:paraId="4F212751" w14:textId="77777777" w:rsidR="006B45C0" w:rsidRPr="00414DF9" w:rsidRDefault="006B45C0" w:rsidP="00291632">
            <w:pPr>
              <w:pStyle w:val="TAL"/>
              <w:jc w:val="center"/>
            </w:pPr>
            <w:r w:rsidRPr="00414DF9">
              <w:t>FR1 only</w:t>
            </w:r>
          </w:p>
        </w:tc>
      </w:tr>
      <w:tr w:rsidR="006B45C0" w:rsidRPr="00414DF9" w14:paraId="40200367" w14:textId="77777777" w:rsidTr="00291632">
        <w:trPr>
          <w:cantSplit/>
          <w:tblHeader/>
        </w:trPr>
        <w:tc>
          <w:tcPr>
            <w:tcW w:w="6917" w:type="dxa"/>
          </w:tcPr>
          <w:p w14:paraId="5DE75AB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mTRP-PDCCH-individual-r17</w:t>
            </w:r>
          </w:p>
          <w:p w14:paraId="0F906B0A" w14:textId="77777777" w:rsidR="006B45C0" w:rsidRPr="00414DF9" w:rsidRDefault="006B45C0" w:rsidP="00291632">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2670D77" w14:textId="77777777" w:rsidR="006B45C0" w:rsidRPr="00414DF9" w:rsidRDefault="006B45C0" w:rsidP="00291632">
            <w:pPr>
              <w:pStyle w:val="TAL"/>
              <w:rPr>
                <w:rFonts w:cs="Arial"/>
                <w:szCs w:val="18"/>
              </w:rPr>
            </w:pPr>
          </w:p>
          <w:p w14:paraId="367C55DD"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5AF6CBA3" w14:textId="77777777" w:rsidR="006B45C0" w:rsidRPr="00414DF9" w:rsidRDefault="006B45C0" w:rsidP="00291632">
            <w:pPr>
              <w:pStyle w:val="TAL"/>
              <w:jc w:val="center"/>
            </w:pPr>
            <w:r w:rsidRPr="00414DF9">
              <w:t>Band</w:t>
            </w:r>
          </w:p>
        </w:tc>
        <w:tc>
          <w:tcPr>
            <w:tcW w:w="567" w:type="dxa"/>
          </w:tcPr>
          <w:p w14:paraId="48EF0993" w14:textId="77777777" w:rsidR="006B45C0" w:rsidRPr="00414DF9" w:rsidRDefault="006B45C0" w:rsidP="00291632">
            <w:pPr>
              <w:pStyle w:val="TAL"/>
              <w:jc w:val="center"/>
            </w:pPr>
            <w:r w:rsidRPr="00414DF9">
              <w:t>No</w:t>
            </w:r>
          </w:p>
        </w:tc>
        <w:tc>
          <w:tcPr>
            <w:tcW w:w="709" w:type="dxa"/>
          </w:tcPr>
          <w:p w14:paraId="154F32AF" w14:textId="77777777" w:rsidR="006B45C0" w:rsidRPr="00414DF9" w:rsidRDefault="006B45C0" w:rsidP="00291632">
            <w:pPr>
              <w:pStyle w:val="TAL"/>
              <w:jc w:val="center"/>
            </w:pPr>
            <w:r w:rsidRPr="00414DF9">
              <w:rPr>
                <w:bCs/>
                <w:iCs/>
              </w:rPr>
              <w:t>N/A</w:t>
            </w:r>
          </w:p>
        </w:tc>
        <w:tc>
          <w:tcPr>
            <w:tcW w:w="728" w:type="dxa"/>
          </w:tcPr>
          <w:p w14:paraId="1A5814BB" w14:textId="77777777" w:rsidR="006B45C0" w:rsidRPr="00414DF9" w:rsidRDefault="006B45C0" w:rsidP="00291632">
            <w:pPr>
              <w:pStyle w:val="TAL"/>
              <w:jc w:val="center"/>
            </w:pPr>
            <w:r w:rsidRPr="00414DF9">
              <w:rPr>
                <w:bCs/>
                <w:iCs/>
              </w:rPr>
              <w:t>N/A</w:t>
            </w:r>
          </w:p>
        </w:tc>
      </w:tr>
      <w:tr w:rsidR="006B45C0" w:rsidRPr="00414DF9" w14:paraId="2D828B4A" w14:textId="77777777" w:rsidTr="00291632">
        <w:trPr>
          <w:cantSplit/>
          <w:tblHeader/>
        </w:trPr>
        <w:tc>
          <w:tcPr>
            <w:tcW w:w="6917" w:type="dxa"/>
          </w:tcPr>
          <w:p w14:paraId="272F6C7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61612091"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62B46DF"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54ABDF1" w14:textId="77777777" w:rsidR="006B45C0" w:rsidRPr="00414DF9" w:rsidRDefault="006B45C0" w:rsidP="00291632">
            <w:pPr>
              <w:pStyle w:val="TAL"/>
              <w:jc w:val="center"/>
            </w:pPr>
            <w:r w:rsidRPr="00414DF9">
              <w:t>Band</w:t>
            </w:r>
          </w:p>
        </w:tc>
        <w:tc>
          <w:tcPr>
            <w:tcW w:w="567" w:type="dxa"/>
          </w:tcPr>
          <w:p w14:paraId="3F6593BA" w14:textId="77777777" w:rsidR="006B45C0" w:rsidRPr="00414DF9" w:rsidRDefault="006B45C0" w:rsidP="00291632">
            <w:pPr>
              <w:pStyle w:val="TAL"/>
              <w:jc w:val="center"/>
            </w:pPr>
            <w:r w:rsidRPr="00414DF9">
              <w:t>No</w:t>
            </w:r>
          </w:p>
        </w:tc>
        <w:tc>
          <w:tcPr>
            <w:tcW w:w="709" w:type="dxa"/>
          </w:tcPr>
          <w:p w14:paraId="36E123DB" w14:textId="77777777" w:rsidR="006B45C0" w:rsidRPr="00414DF9" w:rsidRDefault="006B45C0" w:rsidP="00291632">
            <w:pPr>
              <w:pStyle w:val="TAL"/>
              <w:jc w:val="center"/>
            </w:pPr>
            <w:r w:rsidRPr="00414DF9">
              <w:rPr>
                <w:bCs/>
                <w:iCs/>
              </w:rPr>
              <w:t>N/A</w:t>
            </w:r>
          </w:p>
        </w:tc>
        <w:tc>
          <w:tcPr>
            <w:tcW w:w="728" w:type="dxa"/>
          </w:tcPr>
          <w:p w14:paraId="762967DD" w14:textId="77777777" w:rsidR="006B45C0" w:rsidRPr="00414DF9" w:rsidRDefault="006B45C0" w:rsidP="00291632">
            <w:pPr>
              <w:pStyle w:val="TAL"/>
              <w:jc w:val="center"/>
            </w:pPr>
            <w:r w:rsidRPr="00414DF9">
              <w:t>FR2 only</w:t>
            </w:r>
          </w:p>
        </w:tc>
      </w:tr>
      <w:tr w:rsidR="006B45C0" w:rsidRPr="00414DF9" w14:paraId="345EEC1C" w14:textId="77777777" w:rsidTr="00291632">
        <w:trPr>
          <w:cantSplit/>
          <w:tblHeader/>
        </w:trPr>
        <w:tc>
          <w:tcPr>
            <w:tcW w:w="6917" w:type="dxa"/>
          </w:tcPr>
          <w:p w14:paraId="04264F0F" w14:textId="77777777" w:rsidR="006B45C0" w:rsidRPr="00414DF9" w:rsidRDefault="006B45C0" w:rsidP="00291632">
            <w:pPr>
              <w:pStyle w:val="TAL"/>
              <w:rPr>
                <w:rFonts w:cs="Arial"/>
                <w:b/>
                <w:i/>
                <w:szCs w:val="18"/>
              </w:rPr>
            </w:pPr>
            <w:r w:rsidRPr="00414DF9">
              <w:rPr>
                <w:rFonts w:cs="Arial"/>
                <w:b/>
                <w:i/>
                <w:szCs w:val="18"/>
              </w:rPr>
              <w:t>mTRP-PUCCH-CyclicMapping-r17</w:t>
            </w:r>
          </w:p>
          <w:p w14:paraId="4CB39644" w14:textId="77777777" w:rsidR="006B45C0" w:rsidRPr="00414DF9" w:rsidRDefault="006B45C0" w:rsidP="00291632">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209881CD"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15B859CF" w14:textId="77777777" w:rsidR="006B45C0" w:rsidRPr="00414DF9" w:rsidRDefault="006B45C0" w:rsidP="00291632">
            <w:pPr>
              <w:pStyle w:val="TAL"/>
              <w:jc w:val="center"/>
            </w:pPr>
            <w:r w:rsidRPr="00414DF9">
              <w:t>Band</w:t>
            </w:r>
          </w:p>
        </w:tc>
        <w:tc>
          <w:tcPr>
            <w:tcW w:w="567" w:type="dxa"/>
          </w:tcPr>
          <w:p w14:paraId="5C5A26D9" w14:textId="77777777" w:rsidR="006B45C0" w:rsidRPr="00414DF9" w:rsidRDefault="006B45C0" w:rsidP="00291632">
            <w:pPr>
              <w:pStyle w:val="TAL"/>
              <w:jc w:val="center"/>
            </w:pPr>
            <w:r w:rsidRPr="00414DF9">
              <w:t>No</w:t>
            </w:r>
          </w:p>
        </w:tc>
        <w:tc>
          <w:tcPr>
            <w:tcW w:w="709" w:type="dxa"/>
          </w:tcPr>
          <w:p w14:paraId="09914C12" w14:textId="77777777" w:rsidR="006B45C0" w:rsidRPr="00414DF9" w:rsidRDefault="006B45C0" w:rsidP="00291632">
            <w:pPr>
              <w:pStyle w:val="TAL"/>
              <w:jc w:val="center"/>
            </w:pPr>
            <w:r w:rsidRPr="00414DF9">
              <w:rPr>
                <w:bCs/>
                <w:iCs/>
              </w:rPr>
              <w:t>N/A</w:t>
            </w:r>
          </w:p>
        </w:tc>
        <w:tc>
          <w:tcPr>
            <w:tcW w:w="728" w:type="dxa"/>
          </w:tcPr>
          <w:p w14:paraId="261FFDF8" w14:textId="77777777" w:rsidR="006B45C0" w:rsidRPr="00414DF9" w:rsidRDefault="006B45C0" w:rsidP="00291632">
            <w:pPr>
              <w:pStyle w:val="TAL"/>
              <w:jc w:val="center"/>
            </w:pPr>
            <w:r w:rsidRPr="00414DF9">
              <w:rPr>
                <w:bCs/>
                <w:iCs/>
              </w:rPr>
              <w:t>N/A</w:t>
            </w:r>
          </w:p>
        </w:tc>
      </w:tr>
      <w:tr w:rsidR="006B45C0" w:rsidRPr="00414DF9" w14:paraId="4A2C82CC" w14:textId="77777777" w:rsidTr="00291632">
        <w:trPr>
          <w:cantSplit/>
          <w:tblHeader/>
        </w:trPr>
        <w:tc>
          <w:tcPr>
            <w:tcW w:w="6917" w:type="dxa"/>
          </w:tcPr>
          <w:p w14:paraId="3894BFEB" w14:textId="77777777" w:rsidR="006B45C0" w:rsidRPr="00414DF9" w:rsidRDefault="006B45C0" w:rsidP="00291632">
            <w:pPr>
              <w:pStyle w:val="TAL"/>
              <w:rPr>
                <w:rFonts w:cs="Arial"/>
                <w:b/>
                <w:i/>
                <w:szCs w:val="18"/>
              </w:rPr>
            </w:pPr>
            <w:r w:rsidRPr="00414DF9">
              <w:rPr>
                <w:rFonts w:cs="Arial"/>
                <w:b/>
                <w:i/>
                <w:szCs w:val="18"/>
              </w:rPr>
              <w:t>mTRP-PUCCH-InterSlot-r17</w:t>
            </w:r>
          </w:p>
          <w:p w14:paraId="3D937ABB" w14:textId="77777777" w:rsidR="006B45C0" w:rsidRPr="00414DF9" w:rsidRDefault="006B45C0" w:rsidP="00291632">
            <w:pPr>
              <w:pStyle w:val="TAL"/>
              <w:rPr>
                <w:rFonts w:cs="Arial"/>
                <w:bCs/>
                <w:iCs/>
                <w:szCs w:val="18"/>
              </w:rPr>
            </w:pPr>
            <w:r w:rsidRPr="00414DF9">
              <w:rPr>
                <w:rFonts w:cs="Arial"/>
                <w:bCs/>
                <w:iCs/>
                <w:szCs w:val="18"/>
              </w:rPr>
              <w:t>Indicates whether the UE supports the following features:</w:t>
            </w:r>
          </w:p>
          <w:p w14:paraId="5DD82209"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479EA5C3"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49F24C"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2BE119E3" w14:textId="77777777" w:rsidR="006B45C0" w:rsidRPr="00414DF9" w:rsidRDefault="006B45C0" w:rsidP="00291632">
            <w:pPr>
              <w:pStyle w:val="TAL"/>
              <w:jc w:val="center"/>
            </w:pPr>
            <w:r w:rsidRPr="00414DF9">
              <w:t>Band</w:t>
            </w:r>
          </w:p>
        </w:tc>
        <w:tc>
          <w:tcPr>
            <w:tcW w:w="567" w:type="dxa"/>
          </w:tcPr>
          <w:p w14:paraId="75AAEFDB" w14:textId="77777777" w:rsidR="006B45C0" w:rsidRPr="00414DF9" w:rsidRDefault="006B45C0" w:rsidP="00291632">
            <w:pPr>
              <w:pStyle w:val="TAL"/>
              <w:jc w:val="center"/>
            </w:pPr>
            <w:r w:rsidRPr="00414DF9">
              <w:t>No</w:t>
            </w:r>
          </w:p>
        </w:tc>
        <w:tc>
          <w:tcPr>
            <w:tcW w:w="709" w:type="dxa"/>
          </w:tcPr>
          <w:p w14:paraId="39C08EF5" w14:textId="77777777" w:rsidR="006B45C0" w:rsidRPr="00414DF9" w:rsidRDefault="006B45C0" w:rsidP="00291632">
            <w:pPr>
              <w:pStyle w:val="TAL"/>
              <w:jc w:val="center"/>
            </w:pPr>
            <w:r w:rsidRPr="00414DF9">
              <w:rPr>
                <w:bCs/>
                <w:iCs/>
              </w:rPr>
              <w:t>N/A</w:t>
            </w:r>
          </w:p>
        </w:tc>
        <w:tc>
          <w:tcPr>
            <w:tcW w:w="728" w:type="dxa"/>
          </w:tcPr>
          <w:p w14:paraId="2B392426" w14:textId="77777777" w:rsidR="006B45C0" w:rsidRPr="00414DF9" w:rsidRDefault="006B45C0" w:rsidP="00291632">
            <w:pPr>
              <w:pStyle w:val="TAL"/>
              <w:jc w:val="center"/>
            </w:pPr>
            <w:r w:rsidRPr="00414DF9">
              <w:rPr>
                <w:bCs/>
                <w:iCs/>
              </w:rPr>
              <w:t>N/A</w:t>
            </w:r>
          </w:p>
        </w:tc>
      </w:tr>
      <w:tr w:rsidR="006B45C0" w:rsidRPr="00414DF9" w14:paraId="5D38CEF8" w14:textId="77777777" w:rsidTr="00291632">
        <w:trPr>
          <w:cantSplit/>
          <w:tblHeader/>
        </w:trPr>
        <w:tc>
          <w:tcPr>
            <w:tcW w:w="6917" w:type="dxa"/>
          </w:tcPr>
          <w:p w14:paraId="28A2A06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mTRP-PUCCH-MAC-CE-r17</w:t>
            </w:r>
          </w:p>
          <w:p w14:paraId="01F0768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00FFA3C3" w14:textId="77777777" w:rsidR="006B45C0" w:rsidRPr="00414DF9" w:rsidRDefault="006B45C0" w:rsidP="00291632">
            <w:pPr>
              <w:pStyle w:val="TAL"/>
              <w:rPr>
                <w:rFonts w:cs="Arial"/>
                <w:bCs/>
                <w:iCs/>
                <w:szCs w:val="18"/>
              </w:rPr>
            </w:pPr>
          </w:p>
          <w:p w14:paraId="6A3A2257" w14:textId="77777777" w:rsidR="006B45C0" w:rsidRPr="00414DF9" w:rsidRDefault="006B45C0" w:rsidP="00291632">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534464C6" w14:textId="77777777" w:rsidR="006B45C0" w:rsidRPr="00414DF9" w:rsidRDefault="006B45C0" w:rsidP="00291632">
            <w:pPr>
              <w:pStyle w:val="TAL"/>
              <w:jc w:val="center"/>
            </w:pPr>
            <w:r w:rsidRPr="00414DF9">
              <w:t>Band</w:t>
            </w:r>
          </w:p>
        </w:tc>
        <w:tc>
          <w:tcPr>
            <w:tcW w:w="567" w:type="dxa"/>
          </w:tcPr>
          <w:p w14:paraId="01DAF2B9" w14:textId="77777777" w:rsidR="006B45C0" w:rsidRPr="00414DF9" w:rsidRDefault="006B45C0" w:rsidP="00291632">
            <w:pPr>
              <w:pStyle w:val="TAL"/>
              <w:jc w:val="center"/>
            </w:pPr>
            <w:r w:rsidRPr="00414DF9">
              <w:t>No</w:t>
            </w:r>
          </w:p>
        </w:tc>
        <w:tc>
          <w:tcPr>
            <w:tcW w:w="709" w:type="dxa"/>
          </w:tcPr>
          <w:p w14:paraId="479E612C" w14:textId="77777777" w:rsidR="006B45C0" w:rsidRPr="00414DF9" w:rsidRDefault="006B45C0" w:rsidP="00291632">
            <w:pPr>
              <w:pStyle w:val="TAL"/>
              <w:jc w:val="center"/>
            </w:pPr>
            <w:r w:rsidRPr="00414DF9">
              <w:rPr>
                <w:bCs/>
                <w:iCs/>
              </w:rPr>
              <w:t>N/A</w:t>
            </w:r>
          </w:p>
        </w:tc>
        <w:tc>
          <w:tcPr>
            <w:tcW w:w="728" w:type="dxa"/>
          </w:tcPr>
          <w:p w14:paraId="2202B725" w14:textId="77777777" w:rsidR="006B45C0" w:rsidRPr="00414DF9" w:rsidRDefault="006B45C0" w:rsidP="00291632">
            <w:pPr>
              <w:pStyle w:val="TAL"/>
              <w:jc w:val="center"/>
            </w:pPr>
            <w:r w:rsidRPr="00414DF9">
              <w:rPr>
                <w:bCs/>
                <w:iCs/>
              </w:rPr>
              <w:t>N/A</w:t>
            </w:r>
          </w:p>
        </w:tc>
      </w:tr>
      <w:tr w:rsidR="006B45C0" w:rsidRPr="00414DF9" w14:paraId="7DD11602" w14:textId="77777777" w:rsidTr="00291632">
        <w:trPr>
          <w:cantSplit/>
          <w:tblHeader/>
        </w:trPr>
        <w:tc>
          <w:tcPr>
            <w:tcW w:w="6917" w:type="dxa"/>
          </w:tcPr>
          <w:p w14:paraId="6768F9B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mTRP-PUCCH-maxNum-PC-FR1-r17</w:t>
            </w:r>
          </w:p>
          <w:p w14:paraId="414040AA"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58FD7E2B" w14:textId="77777777" w:rsidR="006B45C0" w:rsidRPr="00414DF9" w:rsidRDefault="006B45C0" w:rsidP="00291632">
            <w:pPr>
              <w:pStyle w:val="TAL"/>
            </w:pPr>
          </w:p>
          <w:p w14:paraId="0FDE0B3F"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54621846" w14:textId="77777777" w:rsidR="006B45C0" w:rsidRPr="00414DF9" w:rsidRDefault="006B45C0" w:rsidP="00291632">
            <w:pPr>
              <w:pStyle w:val="TAL"/>
              <w:jc w:val="center"/>
            </w:pPr>
            <w:r w:rsidRPr="00414DF9">
              <w:t>Band</w:t>
            </w:r>
          </w:p>
        </w:tc>
        <w:tc>
          <w:tcPr>
            <w:tcW w:w="567" w:type="dxa"/>
          </w:tcPr>
          <w:p w14:paraId="524A0B99" w14:textId="77777777" w:rsidR="006B45C0" w:rsidRPr="00414DF9" w:rsidRDefault="006B45C0" w:rsidP="00291632">
            <w:pPr>
              <w:pStyle w:val="TAL"/>
              <w:jc w:val="center"/>
            </w:pPr>
            <w:r w:rsidRPr="00414DF9">
              <w:t>No</w:t>
            </w:r>
          </w:p>
        </w:tc>
        <w:tc>
          <w:tcPr>
            <w:tcW w:w="709" w:type="dxa"/>
          </w:tcPr>
          <w:p w14:paraId="7DABC212" w14:textId="77777777" w:rsidR="006B45C0" w:rsidRPr="00414DF9" w:rsidRDefault="006B45C0" w:rsidP="00291632">
            <w:pPr>
              <w:pStyle w:val="TAL"/>
              <w:jc w:val="center"/>
            </w:pPr>
            <w:r w:rsidRPr="00414DF9">
              <w:rPr>
                <w:bCs/>
                <w:iCs/>
              </w:rPr>
              <w:t>N/A</w:t>
            </w:r>
          </w:p>
        </w:tc>
        <w:tc>
          <w:tcPr>
            <w:tcW w:w="728" w:type="dxa"/>
          </w:tcPr>
          <w:p w14:paraId="41413668" w14:textId="77777777" w:rsidR="006B45C0" w:rsidRPr="00414DF9" w:rsidRDefault="006B45C0" w:rsidP="00291632">
            <w:pPr>
              <w:pStyle w:val="TAL"/>
              <w:jc w:val="center"/>
            </w:pPr>
            <w:r w:rsidRPr="00414DF9">
              <w:t>FR1 only</w:t>
            </w:r>
          </w:p>
        </w:tc>
      </w:tr>
      <w:tr w:rsidR="006B45C0" w:rsidRPr="00414DF9" w14:paraId="1B5935D4" w14:textId="77777777" w:rsidTr="00291632">
        <w:trPr>
          <w:cantSplit/>
          <w:tblHeader/>
        </w:trPr>
        <w:tc>
          <w:tcPr>
            <w:tcW w:w="6917" w:type="dxa"/>
          </w:tcPr>
          <w:p w14:paraId="59464FF3" w14:textId="77777777" w:rsidR="006B45C0" w:rsidRPr="00414DF9" w:rsidRDefault="006B45C0" w:rsidP="00291632">
            <w:pPr>
              <w:pStyle w:val="TAL"/>
              <w:rPr>
                <w:rFonts w:cs="Arial"/>
                <w:b/>
                <w:i/>
                <w:szCs w:val="18"/>
              </w:rPr>
            </w:pPr>
            <w:r w:rsidRPr="00414DF9">
              <w:rPr>
                <w:rFonts w:cs="Arial"/>
                <w:b/>
                <w:i/>
                <w:szCs w:val="18"/>
              </w:rPr>
              <w:t>mTRP-PUCCH-SecondTPC-r17</w:t>
            </w:r>
          </w:p>
          <w:p w14:paraId="7975F59D" w14:textId="77777777" w:rsidR="006B45C0" w:rsidRPr="00414DF9" w:rsidRDefault="006B45C0" w:rsidP="00291632">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3D5C8E28"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22C673C4" w14:textId="77777777" w:rsidR="006B45C0" w:rsidRPr="00414DF9" w:rsidRDefault="006B45C0" w:rsidP="00291632">
            <w:pPr>
              <w:pStyle w:val="TAL"/>
              <w:jc w:val="center"/>
            </w:pPr>
            <w:r w:rsidRPr="00414DF9">
              <w:t>Band</w:t>
            </w:r>
          </w:p>
        </w:tc>
        <w:tc>
          <w:tcPr>
            <w:tcW w:w="567" w:type="dxa"/>
          </w:tcPr>
          <w:p w14:paraId="3253FAE0" w14:textId="77777777" w:rsidR="006B45C0" w:rsidRPr="00414DF9" w:rsidRDefault="006B45C0" w:rsidP="00291632">
            <w:pPr>
              <w:pStyle w:val="TAL"/>
              <w:jc w:val="center"/>
            </w:pPr>
            <w:r w:rsidRPr="00414DF9">
              <w:t>No</w:t>
            </w:r>
          </w:p>
        </w:tc>
        <w:tc>
          <w:tcPr>
            <w:tcW w:w="709" w:type="dxa"/>
          </w:tcPr>
          <w:p w14:paraId="5ACC2097" w14:textId="77777777" w:rsidR="006B45C0" w:rsidRPr="00414DF9" w:rsidRDefault="006B45C0" w:rsidP="00291632">
            <w:pPr>
              <w:pStyle w:val="TAL"/>
              <w:jc w:val="center"/>
            </w:pPr>
            <w:r w:rsidRPr="00414DF9">
              <w:rPr>
                <w:bCs/>
                <w:iCs/>
              </w:rPr>
              <w:t>N/A</w:t>
            </w:r>
          </w:p>
        </w:tc>
        <w:tc>
          <w:tcPr>
            <w:tcW w:w="728" w:type="dxa"/>
          </w:tcPr>
          <w:p w14:paraId="640B2A0E" w14:textId="77777777" w:rsidR="006B45C0" w:rsidRPr="00414DF9" w:rsidRDefault="006B45C0" w:rsidP="00291632">
            <w:pPr>
              <w:pStyle w:val="TAL"/>
              <w:jc w:val="center"/>
            </w:pPr>
            <w:r w:rsidRPr="00414DF9">
              <w:rPr>
                <w:bCs/>
                <w:iCs/>
              </w:rPr>
              <w:t>N/A</w:t>
            </w:r>
          </w:p>
        </w:tc>
      </w:tr>
      <w:tr w:rsidR="006B45C0" w:rsidRPr="00414DF9" w14:paraId="1B2DF10C" w14:textId="77777777" w:rsidTr="00291632">
        <w:trPr>
          <w:cantSplit/>
          <w:tblHeader/>
        </w:trPr>
        <w:tc>
          <w:tcPr>
            <w:tcW w:w="6917" w:type="dxa"/>
          </w:tcPr>
          <w:p w14:paraId="4872B83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mTRP-PUSCH-A-CSI-r17</w:t>
            </w:r>
          </w:p>
          <w:p w14:paraId="74120AA4"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732F2EA9" w14:textId="77777777" w:rsidR="006B45C0" w:rsidRPr="00414DF9" w:rsidRDefault="006B45C0" w:rsidP="00291632">
            <w:pPr>
              <w:pStyle w:val="TAL"/>
              <w:rPr>
                <w:rFonts w:eastAsia="Malgun Gothic" w:cs="Arial"/>
                <w:szCs w:val="18"/>
                <w:lang w:eastAsia="ko-KR"/>
              </w:rPr>
            </w:pPr>
          </w:p>
          <w:p w14:paraId="741DF79C"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CB1235E"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2A6A530" w14:textId="77777777" w:rsidR="006B45C0" w:rsidRPr="00414DF9" w:rsidRDefault="006B45C0" w:rsidP="00291632">
            <w:pPr>
              <w:pStyle w:val="TAL"/>
              <w:jc w:val="center"/>
            </w:pPr>
            <w:r w:rsidRPr="00414DF9">
              <w:t>Band</w:t>
            </w:r>
          </w:p>
        </w:tc>
        <w:tc>
          <w:tcPr>
            <w:tcW w:w="567" w:type="dxa"/>
          </w:tcPr>
          <w:p w14:paraId="7E1C0CAF" w14:textId="77777777" w:rsidR="006B45C0" w:rsidRPr="00414DF9" w:rsidRDefault="006B45C0" w:rsidP="00291632">
            <w:pPr>
              <w:pStyle w:val="TAL"/>
              <w:jc w:val="center"/>
            </w:pPr>
            <w:r w:rsidRPr="00414DF9">
              <w:t>No</w:t>
            </w:r>
          </w:p>
        </w:tc>
        <w:tc>
          <w:tcPr>
            <w:tcW w:w="709" w:type="dxa"/>
          </w:tcPr>
          <w:p w14:paraId="151F854C" w14:textId="77777777" w:rsidR="006B45C0" w:rsidRPr="00414DF9" w:rsidRDefault="006B45C0" w:rsidP="00291632">
            <w:pPr>
              <w:pStyle w:val="TAL"/>
              <w:jc w:val="center"/>
            </w:pPr>
            <w:r w:rsidRPr="00414DF9">
              <w:rPr>
                <w:bCs/>
                <w:iCs/>
              </w:rPr>
              <w:t>N/A</w:t>
            </w:r>
          </w:p>
        </w:tc>
        <w:tc>
          <w:tcPr>
            <w:tcW w:w="728" w:type="dxa"/>
          </w:tcPr>
          <w:p w14:paraId="7549617D" w14:textId="77777777" w:rsidR="006B45C0" w:rsidRPr="00414DF9" w:rsidRDefault="006B45C0" w:rsidP="00291632">
            <w:pPr>
              <w:pStyle w:val="TAL"/>
              <w:jc w:val="center"/>
            </w:pPr>
            <w:r w:rsidRPr="00414DF9">
              <w:rPr>
                <w:bCs/>
                <w:iCs/>
              </w:rPr>
              <w:t>N/A</w:t>
            </w:r>
          </w:p>
        </w:tc>
      </w:tr>
      <w:tr w:rsidR="006B45C0" w:rsidRPr="00414DF9" w14:paraId="3C6F2F74" w14:textId="77777777" w:rsidTr="00291632">
        <w:trPr>
          <w:cantSplit/>
          <w:tblHeader/>
        </w:trPr>
        <w:tc>
          <w:tcPr>
            <w:tcW w:w="6917" w:type="dxa"/>
          </w:tcPr>
          <w:p w14:paraId="4C851DE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mTRP-PUSCH-CG-r17</w:t>
            </w:r>
          </w:p>
          <w:p w14:paraId="29D9A1EE"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1D25EDF9" w14:textId="77777777" w:rsidR="006B45C0" w:rsidRPr="00414DF9" w:rsidRDefault="006B45C0" w:rsidP="00291632">
            <w:pPr>
              <w:pStyle w:val="TAL"/>
              <w:rPr>
                <w:rFonts w:eastAsia="Malgun Gothic" w:cs="Arial"/>
                <w:szCs w:val="18"/>
                <w:lang w:eastAsia="ko-KR"/>
              </w:rPr>
            </w:pPr>
          </w:p>
          <w:p w14:paraId="53271A02"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1E1DB38B"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747D95CA" w14:textId="77777777" w:rsidR="006B45C0" w:rsidRPr="00414DF9" w:rsidRDefault="006B45C0" w:rsidP="00291632">
            <w:pPr>
              <w:pStyle w:val="TAL"/>
              <w:jc w:val="center"/>
            </w:pPr>
            <w:r w:rsidRPr="00414DF9">
              <w:t>Band</w:t>
            </w:r>
          </w:p>
        </w:tc>
        <w:tc>
          <w:tcPr>
            <w:tcW w:w="567" w:type="dxa"/>
          </w:tcPr>
          <w:p w14:paraId="10E84C5D" w14:textId="77777777" w:rsidR="006B45C0" w:rsidRPr="00414DF9" w:rsidRDefault="006B45C0" w:rsidP="00291632">
            <w:pPr>
              <w:pStyle w:val="TAL"/>
              <w:jc w:val="center"/>
            </w:pPr>
            <w:r w:rsidRPr="00414DF9">
              <w:t>No</w:t>
            </w:r>
          </w:p>
        </w:tc>
        <w:tc>
          <w:tcPr>
            <w:tcW w:w="709" w:type="dxa"/>
          </w:tcPr>
          <w:p w14:paraId="3AC64781" w14:textId="77777777" w:rsidR="006B45C0" w:rsidRPr="00414DF9" w:rsidRDefault="006B45C0" w:rsidP="00291632">
            <w:pPr>
              <w:pStyle w:val="TAL"/>
              <w:jc w:val="center"/>
            </w:pPr>
            <w:r w:rsidRPr="00414DF9">
              <w:rPr>
                <w:bCs/>
                <w:iCs/>
              </w:rPr>
              <w:t>N/A</w:t>
            </w:r>
          </w:p>
        </w:tc>
        <w:tc>
          <w:tcPr>
            <w:tcW w:w="728" w:type="dxa"/>
          </w:tcPr>
          <w:p w14:paraId="63B1F0C9" w14:textId="77777777" w:rsidR="006B45C0" w:rsidRPr="00414DF9" w:rsidRDefault="006B45C0" w:rsidP="00291632">
            <w:pPr>
              <w:pStyle w:val="TAL"/>
              <w:jc w:val="center"/>
            </w:pPr>
            <w:r w:rsidRPr="00414DF9">
              <w:rPr>
                <w:bCs/>
                <w:iCs/>
              </w:rPr>
              <w:t>N/A</w:t>
            </w:r>
          </w:p>
        </w:tc>
      </w:tr>
      <w:tr w:rsidR="006B45C0" w:rsidRPr="00414DF9" w14:paraId="1A067812" w14:textId="77777777" w:rsidTr="00291632">
        <w:trPr>
          <w:cantSplit/>
          <w:tblHeader/>
        </w:trPr>
        <w:tc>
          <w:tcPr>
            <w:tcW w:w="6917" w:type="dxa"/>
          </w:tcPr>
          <w:p w14:paraId="107C46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mTRP-PUSCH-CSI-RS-r17</w:t>
            </w:r>
          </w:p>
          <w:p w14:paraId="0A9E73F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7BD479BD" w14:textId="77777777" w:rsidR="006B45C0" w:rsidRPr="00414DF9" w:rsidRDefault="006B45C0" w:rsidP="00291632">
            <w:pPr>
              <w:pStyle w:val="TAL"/>
              <w:rPr>
                <w:rFonts w:eastAsia="Malgun Gothic" w:cs="Arial"/>
                <w:szCs w:val="18"/>
                <w:lang w:eastAsia="ko-KR"/>
              </w:rPr>
            </w:pPr>
          </w:p>
          <w:p w14:paraId="214F36C8"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6F55884"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3D51B331"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025446BB"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762A24EF"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49D7DD16"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794973EC" w14:textId="77777777" w:rsidR="006B45C0" w:rsidRPr="00414DF9" w:rsidRDefault="006B45C0" w:rsidP="00291632">
            <w:pPr>
              <w:pStyle w:val="TAL"/>
              <w:rPr>
                <w:rFonts w:cs="Arial"/>
                <w:b/>
                <w:bCs/>
                <w:i/>
                <w:iCs/>
                <w:szCs w:val="18"/>
                <w:lang w:eastAsia="en-GB"/>
              </w:rPr>
            </w:pPr>
          </w:p>
          <w:p w14:paraId="11F12A42"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6BEEF3D3" w14:textId="77777777" w:rsidR="006B45C0" w:rsidRPr="00414DF9" w:rsidRDefault="006B45C0" w:rsidP="00291632">
            <w:pPr>
              <w:pStyle w:val="TAL"/>
              <w:jc w:val="center"/>
            </w:pPr>
            <w:r w:rsidRPr="00414DF9">
              <w:t>Band</w:t>
            </w:r>
          </w:p>
        </w:tc>
        <w:tc>
          <w:tcPr>
            <w:tcW w:w="567" w:type="dxa"/>
          </w:tcPr>
          <w:p w14:paraId="490CDB4A" w14:textId="77777777" w:rsidR="006B45C0" w:rsidRPr="00414DF9" w:rsidRDefault="006B45C0" w:rsidP="00291632">
            <w:pPr>
              <w:pStyle w:val="TAL"/>
              <w:jc w:val="center"/>
            </w:pPr>
            <w:r w:rsidRPr="00414DF9">
              <w:t>No</w:t>
            </w:r>
          </w:p>
        </w:tc>
        <w:tc>
          <w:tcPr>
            <w:tcW w:w="709" w:type="dxa"/>
          </w:tcPr>
          <w:p w14:paraId="0D45869E" w14:textId="77777777" w:rsidR="006B45C0" w:rsidRPr="00414DF9" w:rsidRDefault="006B45C0" w:rsidP="00291632">
            <w:pPr>
              <w:pStyle w:val="TAL"/>
              <w:jc w:val="center"/>
            </w:pPr>
            <w:r w:rsidRPr="00414DF9">
              <w:rPr>
                <w:bCs/>
                <w:iCs/>
              </w:rPr>
              <w:t>N/A</w:t>
            </w:r>
          </w:p>
        </w:tc>
        <w:tc>
          <w:tcPr>
            <w:tcW w:w="728" w:type="dxa"/>
          </w:tcPr>
          <w:p w14:paraId="3F4A21FB" w14:textId="77777777" w:rsidR="006B45C0" w:rsidRPr="00414DF9" w:rsidRDefault="006B45C0" w:rsidP="00291632">
            <w:pPr>
              <w:pStyle w:val="TAL"/>
              <w:jc w:val="center"/>
            </w:pPr>
            <w:r w:rsidRPr="00414DF9">
              <w:rPr>
                <w:bCs/>
                <w:iCs/>
              </w:rPr>
              <w:t>N/A</w:t>
            </w:r>
          </w:p>
        </w:tc>
      </w:tr>
      <w:tr w:rsidR="006B45C0" w:rsidRPr="00414DF9" w14:paraId="60FFF436" w14:textId="77777777" w:rsidTr="00291632">
        <w:trPr>
          <w:cantSplit/>
          <w:tblHeader/>
        </w:trPr>
        <w:tc>
          <w:tcPr>
            <w:tcW w:w="6917" w:type="dxa"/>
          </w:tcPr>
          <w:p w14:paraId="053914D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mTRP-PUSCH-cyclicMapping-r17</w:t>
            </w:r>
          </w:p>
          <w:p w14:paraId="79E269A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7DFD1AAA" w14:textId="77777777" w:rsidR="006B45C0" w:rsidRPr="00414DF9" w:rsidRDefault="006B45C0" w:rsidP="00291632">
            <w:pPr>
              <w:pStyle w:val="TAL"/>
              <w:rPr>
                <w:rFonts w:cs="Arial"/>
                <w:szCs w:val="18"/>
              </w:rPr>
            </w:pPr>
          </w:p>
          <w:p w14:paraId="71F4DFAB" w14:textId="77777777" w:rsidR="006B45C0" w:rsidRPr="00414DF9" w:rsidRDefault="006B45C0" w:rsidP="00291632">
            <w:pPr>
              <w:pStyle w:val="TAL"/>
            </w:pPr>
            <w:r w:rsidRPr="00414DF9">
              <w:t xml:space="preserve">The UE indicating support of this feature shall also indicate the support of </w:t>
            </w:r>
            <w:r w:rsidRPr="00414DF9">
              <w:rPr>
                <w:i/>
                <w:iCs/>
              </w:rPr>
              <w:t>mTRP-PUSCH-TypeA-CB-r17</w:t>
            </w:r>
          </w:p>
          <w:p w14:paraId="5A35A352"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56C778E6" w14:textId="77777777" w:rsidR="006B45C0" w:rsidRPr="00414DF9" w:rsidRDefault="006B45C0" w:rsidP="00291632">
            <w:pPr>
              <w:pStyle w:val="TAL"/>
              <w:jc w:val="center"/>
            </w:pPr>
            <w:r w:rsidRPr="00414DF9">
              <w:t>Band</w:t>
            </w:r>
          </w:p>
        </w:tc>
        <w:tc>
          <w:tcPr>
            <w:tcW w:w="567" w:type="dxa"/>
          </w:tcPr>
          <w:p w14:paraId="3D75EFEA" w14:textId="77777777" w:rsidR="006B45C0" w:rsidRPr="00414DF9" w:rsidRDefault="006B45C0" w:rsidP="00291632">
            <w:pPr>
              <w:pStyle w:val="TAL"/>
              <w:jc w:val="center"/>
            </w:pPr>
            <w:r w:rsidRPr="00414DF9">
              <w:t>No</w:t>
            </w:r>
          </w:p>
        </w:tc>
        <w:tc>
          <w:tcPr>
            <w:tcW w:w="709" w:type="dxa"/>
          </w:tcPr>
          <w:p w14:paraId="7081AE1C" w14:textId="77777777" w:rsidR="006B45C0" w:rsidRPr="00414DF9" w:rsidRDefault="006B45C0" w:rsidP="00291632">
            <w:pPr>
              <w:pStyle w:val="TAL"/>
              <w:jc w:val="center"/>
            </w:pPr>
            <w:r w:rsidRPr="00414DF9">
              <w:rPr>
                <w:bCs/>
                <w:iCs/>
              </w:rPr>
              <w:t>N/A</w:t>
            </w:r>
          </w:p>
        </w:tc>
        <w:tc>
          <w:tcPr>
            <w:tcW w:w="728" w:type="dxa"/>
          </w:tcPr>
          <w:p w14:paraId="3A015AAA" w14:textId="77777777" w:rsidR="006B45C0" w:rsidRPr="00414DF9" w:rsidRDefault="006B45C0" w:rsidP="00291632">
            <w:pPr>
              <w:pStyle w:val="TAL"/>
              <w:jc w:val="center"/>
            </w:pPr>
            <w:r w:rsidRPr="00414DF9">
              <w:rPr>
                <w:bCs/>
                <w:iCs/>
              </w:rPr>
              <w:t>N/A</w:t>
            </w:r>
          </w:p>
        </w:tc>
      </w:tr>
      <w:tr w:rsidR="006B45C0" w:rsidRPr="00414DF9" w14:paraId="5645282A" w14:textId="77777777" w:rsidTr="00291632">
        <w:trPr>
          <w:cantSplit/>
          <w:tblHeader/>
        </w:trPr>
        <w:tc>
          <w:tcPr>
            <w:tcW w:w="6917" w:type="dxa"/>
          </w:tcPr>
          <w:p w14:paraId="5648AE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mTRP-PUSCH-secondTPC-r17</w:t>
            </w:r>
          </w:p>
          <w:p w14:paraId="3D51F05F"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0B7F308D" w14:textId="77777777" w:rsidR="006B45C0" w:rsidRPr="00414DF9" w:rsidRDefault="006B45C0" w:rsidP="00291632">
            <w:pPr>
              <w:pStyle w:val="TAL"/>
              <w:rPr>
                <w:rFonts w:cs="Arial"/>
                <w:szCs w:val="18"/>
              </w:rPr>
            </w:pPr>
          </w:p>
          <w:p w14:paraId="29764201"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8CEDD5B"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30EC05A" w14:textId="77777777" w:rsidR="006B45C0" w:rsidRPr="00414DF9" w:rsidRDefault="006B45C0" w:rsidP="00291632">
            <w:pPr>
              <w:pStyle w:val="TAL"/>
              <w:jc w:val="center"/>
            </w:pPr>
            <w:r w:rsidRPr="00414DF9">
              <w:t>Band</w:t>
            </w:r>
          </w:p>
        </w:tc>
        <w:tc>
          <w:tcPr>
            <w:tcW w:w="567" w:type="dxa"/>
          </w:tcPr>
          <w:p w14:paraId="17F623CD" w14:textId="77777777" w:rsidR="006B45C0" w:rsidRPr="00414DF9" w:rsidRDefault="006B45C0" w:rsidP="00291632">
            <w:pPr>
              <w:pStyle w:val="TAL"/>
              <w:jc w:val="center"/>
            </w:pPr>
            <w:r w:rsidRPr="00414DF9">
              <w:t>No</w:t>
            </w:r>
          </w:p>
        </w:tc>
        <w:tc>
          <w:tcPr>
            <w:tcW w:w="709" w:type="dxa"/>
          </w:tcPr>
          <w:p w14:paraId="58C8208D" w14:textId="77777777" w:rsidR="006B45C0" w:rsidRPr="00414DF9" w:rsidRDefault="006B45C0" w:rsidP="00291632">
            <w:pPr>
              <w:pStyle w:val="TAL"/>
              <w:jc w:val="center"/>
            </w:pPr>
            <w:r w:rsidRPr="00414DF9">
              <w:rPr>
                <w:bCs/>
                <w:iCs/>
              </w:rPr>
              <w:t>N/A</w:t>
            </w:r>
          </w:p>
        </w:tc>
        <w:tc>
          <w:tcPr>
            <w:tcW w:w="728" w:type="dxa"/>
          </w:tcPr>
          <w:p w14:paraId="10959A17" w14:textId="77777777" w:rsidR="006B45C0" w:rsidRPr="00414DF9" w:rsidRDefault="006B45C0" w:rsidP="00291632">
            <w:pPr>
              <w:pStyle w:val="TAL"/>
              <w:jc w:val="center"/>
            </w:pPr>
            <w:r w:rsidRPr="00414DF9">
              <w:rPr>
                <w:bCs/>
                <w:iCs/>
              </w:rPr>
              <w:t>N/A</w:t>
            </w:r>
          </w:p>
        </w:tc>
      </w:tr>
      <w:tr w:rsidR="006B45C0" w:rsidRPr="00414DF9" w14:paraId="5E5ACEC1" w14:textId="77777777" w:rsidTr="00291632">
        <w:trPr>
          <w:cantSplit/>
          <w:tblHeader/>
        </w:trPr>
        <w:tc>
          <w:tcPr>
            <w:tcW w:w="6917" w:type="dxa"/>
          </w:tcPr>
          <w:p w14:paraId="3622BBD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mTRP-PUSCH-SP-CSI-r17</w:t>
            </w:r>
          </w:p>
          <w:p w14:paraId="6D8DB046"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6FB066F6" w14:textId="77777777" w:rsidR="006B45C0" w:rsidRPr="00414DF9" w:rsidRDefault="006B45C0" w:rsidP="00291632">
            <w:pPr>
              <w:pStyle w:val="TAL"/>
              <w:rPr>
                <w:rFonts w:cs="Arial"/>
                <w:szCs w:val="18"/>
              </w:rPr>
            </w:pPr>
          </w:p>
          <w:p w14:paraId="5D6ADD2F"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67B42A9D" w14:textId="77777777" w:rsidR="006B45C0" w:rsidRPr="00414DF9" w:rsidRDefault="006B45C0" w:rsidP="00291632">
            <w:pPr>
              <w:pStyle w:val="TAL"/>
              <w:rPr>
                <w:b/>
                <w:i/>
              </w:rPr>
            </w:pPr>
            <w:r w:rsidRPr="00414DF9">
              <w:rPr>
                <w:iCs/>
              </w:rPr>
              <w:t>or</w:t>
            </w:r>
            <w:r w:rsidRPr="00414DF9">
              <w:rPr>
                <w:i/>
              </w:rPr>
              <w:t xml:space="preserve"> mTRP-PUSCH-RepetitionTypeA-r17.</w:t>
            </w:r>
          </w:p>
        </w:tc>
        <w:tc>
          <w:tcPr>
            <w:tcW w:w="709" w:type="dxa"/>
          </w:tcPr>
          <w:p w14:paraId="05D3C160" w14:textId="77777777" w:rsidR="006B45C0" w:rsidRPr="00414DF9" w:rsidRDefault="006B45C0" w:rsidP="00291632">
            <w:pPr>
              <w:pStyle w:val="TAL"/>
              <w:jc w:val="center"/>
            </w:pPr>
            <w:r w:rsidRPr="00414DF9">
              <w:t>Band</w:t>
            </w:r>
          </w:p>
        </w:tc>
        <w:tc>
          <w:tcPr>
            <w:tcW w:w="567" w:type="dxa"/>
          </w:tcPr>
          <w:p w14:paraId="27AE286A" w14:textId="77777777" w:rsidR="006B45C0" w:rsidRPr="00414DF9" w:rsidRDefault="006B45C0" w:rsidP="00291632">
            <w:pPr>
              <w:pStyle w:val="TAL"/>
              <w:jc w:val="center"/>
            </w:pPr>
            <w:r w:rsidRPr="00414DF9">
              <w:t>No</w:t>
            </w:r>
          </w:p>
        </w:tc>
        <w:tc>
          <w:tcPr>
            <w:tcW w:w="709" w:type="dxa"/>
          </w:tcPr>
          <w:p w14:paraId="5F51283F" w14:textId="77777777" w:rsidR="006B45C0" w:rsidRPr="00414DF9" w:rsidRDefault="006B45C0" w:rsidP="00291632">
            <w:pPr>
              <w:pStyle w:val="TAL"/>
              <w:jc w:val="center"/>
            </w:pPr>
            <w:r w:rsidRPr="00414DF9">
              <w:rPr>
                <w:bCs/>
                <w:iCs/>
              </w:rPr>
              <w:t>N/A</w:t>
            </w:r>
          </w:p>
        </w:tc>
        <w:tc>
          <w:tcPr>
            <w:tcW w:w="728" w:type="dxa"/>
          </w:tcPr>
          <w:p w14:paraId="4781EC80" w14:textId="77777777" w:rsidR="006B45C0" w:rsidRPr="00414DF9" w:rsidRDefault="006B45C0" w:rsidP="00291632">
            <w:pPr>
              <w:pStyle w:val="TAL"/>
              <w:jc w:val="center"/>
            </w:pPr>
            <w:r w:rsidRPr="00414DF9">
              <w:rPr>
                <w:bCs/>
                <w:iCs/>
              </w:rPr>
              <w:t>N/A</w:t>
            </w:r>
          </w:p>
        </w:tc>
      </w:tr>
      <w:tr w:rsidR="006B45C0" w:rsidRPr="00414DF9" w14:paraId="671A4467" w14:textId="77777777" w:rsidTr="00291632">
        <w:trPr>
          <w:cantSplit/>
          <w:tblHeader/>
        </w:trPr>
        <w:tc>
          <w:tcPr>
            <w:tcW w:w="6917" w:type="dxa"/>
          </w:tcPr>
          <w:p w14:paraId="5CBA9D4D" w14:textId="77777777" w:rsidR="006B45C0" w:rsidRPr="00414DF9" w:rsidRDefault="006B45C0" w:rsidP="00291632">
            <w:pPr>
              <w:pStyle w:val="TAL"/>
              <w:rPr>
                <w:rFonts w:cs="Arial"/>
                <w:b/>
                <w:i/>
                <w:szCs w:val="18"/>
              </w:rPr>
            </w:pPr>
            <w:r w:rsidRPr="00414DF9">
              <w:rPr>
                <w:rFonts w:cs="Arial"/>
                <w:b/>
                <w:i/>
                <w:szCs w:val="18"/>
              </w:rPr>
              <w:t>mTRP-PUSCH-twoCSI-RS-r17</w:t>
            </w:r>
          </w:p>
          <w:p w14:paraId="7E316EFB" w14:textId="77777777" w:rsidR="006B45C0" w:rsidRPr="00414DF9" w:rsidRDefault="006B45C0" w:rsidP="00291632">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497B957C"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25228B18" w14:textId="77777777" w:rsidR="006B45C0" w:rsidRPr="00414DF9" w:rsidRDefault="006B45C0" w:rsidP="00291632">
            <w:pPr>
              <w:pStyle w:val="TAL"/>
              <w:jc w:val="center"/>
            </w:pPr>
            <w:r w:rsidRPr="00414DF9">
              <w:t>Band</w:t>
            </w:r>
          </w:p>
        </w:tc>
        <w:tc>
          <w:tcPr>
            <w:tcW w:w="567" w:type="dxa"/>
          </w:tcPr>
          <w:p w14:paraId="393ED16A" w14:textId="77777777" w:rsidR="006B45C0" w:rsidRPr="00414DF9" w:rsidRDefault="006B45C0" w:rsidP="00291632">
            <w:pPr>
              <w:pStyle w:val="TAL"/>
              <w:jc w:val="center"/>
            </w:pPr>
            <w:r w:rsidRPr="00414DF9">
              <w:t>No</w:t>
            </w:r>
          </w:p>
        </w:tc>
        <w:tc>
          <w:tcPr>
            <w:tcW w:w="709" w:type="dxa"/>
          </w:tcPr>
          <w:p w14:paraId="39F4A41A" w14:textId="77777777" w:rsidR="006B45C0" w:rsidRPr="00414DF9" w:rsidRDefault="006B45C0" w:rsidP="00291632">
            <w:pPr>
              <w:pStyle w:val="TAL"/>
              <w:jc w:val="center"/>
            </w:pPr>
            <w:r w:rsidRPr="00414DF9">
              <w:rPr>
                <w:bCs/>
                <w:iCs/>
              </w:rPr>
              <w:t>N/A</w:t>
            </w:r>
          </w:p>
        </w:tc>
        <w:tc>
          <w:tcPr>
            <w:tcW w:w="728" w:type="dxa"/>
          </w:tcPr>
          <w:p w14:paraId="7948560E" w14:textId="77777777" w:rsidR="006B45C0" w:rsidRPr="00414DF9" w:rsidRDefault="006B45C0" w:rsidP="00291632">
            <w:pPr>
              <w:pStyle w:val="TAL"/>
              <w:jc w:val="center"/>
            </w:pPr>
            <w:r w:rsidRPr="00414DF9">
              <w:rPr>
                <w:bCs/>
                <w:iCs/>
              </w:rPr>
              <w:t>N/A</w:t>
            </w:r>
          </w:p>
        </w:tc>
      </w:tr>
      <w:tr w:rsidR="006B45C0" w:rsidRPr="00414DF9" w14:paraId="2E6617A6" w14:textId="77777777" w:rsidTr="00291632">
        <w:trPr>
          <w:cantSplit/>
          <w:tblHeader/>
        </w:trPr>
        <w:tc>
          <w:tcPr>
            <w:tcW w:w="6917" w:type="dxa"/>
          </w:tcPr>
          <w:p w14:paraId="75BF24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mTRP-PUSCH-twoPHR-Reporting-r17</w:t>
            </w:r>
          </w:p>
          <w:p w14:paraId="40DD5B6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70836FE"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1326711" w14:textId="77777777" w:rsidR="006B45C0" w:rsidRPr="00414DF9" w:rsidRDefault="006B45C0" w:rsidP="00291632">
            <w:pPr>
              <w:pStyle w:val="TAL"/>
              <w:jc w:val="center"/>
            </w:pPr>
            <w:r w:rsidRPr="00414DF9">
              <w:t>Band</w:t>
            </w:r>
          </w:p>
        </w:tc>
        <w:tc>
          <w:tcPr>
            <w:tcW w:w="567" w:type="dxa"/>
          </w:tcPr>
          <w:p w14:paraId="65A8EB3D" w14:textId="77777777" w:rsidR="006B45C0" w:rsidRPr="00414DF9" w:rsidRDefault="006B45C0" w:rsidP="00291632">
            <w:pPr>
              <w:pStyle w:val="TAL"/>
              <w:jc w:val="center"/>
            </w:pPr>
            <w:r w:rsidRPr="00414DF9">
              <w:t>No</w:t>
            </w:r>
          </w:p>
        </w:tc>
        <w:tc>
          <w:tcPr>
            <w:tcW w:w="709" w:type="dxa"/>
          </w:tcPr>
          <w:p w14:paraId="1C556ADD" w14:textId="77777777" w:rsidR="006B45C0" w:rsidRPr="00414DF9" w:rsidRDefault="006B45C0" w:rsidP="00291632">
            <w:pPr>
              <w:pStyle w:val="TAL"/>
              <w:jc w:val="center"/>
            </w:pPr>
            <w:r w:rsidRPr="00414DF9">
              <w:rPr>
                <w:bCs/>
                <w:iCs/>
              </w:rPr>
              <w:t>N/A</w:t>
            </w:r>
          </w:p>
        </w:tc>
        <w:tc>
          <w:tcPr>
            <w:tcW w:w="728" w:type="dxa"/>
          </w:tcPr>
          <w:p w14:paraId="13F162C0" w14:textId="77777777" w:rsidR="006B45C0" w:rsidRPr="00414DF9" w:rsidRDefault="006B45C0" w:rsidP="00291632">
            <w:pPr>
              <w:pStyle w:val="TAL"/>
              <w:jc w:val="center"/>
            </w:pPr>
            <w:r w:rsidRPr="00414DF9">
              <w:rPr>
                <w:bCs/>
                <w:iCs/>
              </w:rPr>
              <w:t>N/A</w:t>
            </w:r>
          </w:p>
        </w:tc>
      </w:tr>
      <w:tr w:rsidR="006B45C0" w:rsidRPr="00414DF9" w14:paraId="27FBF6C1" w14:textId="77777777" w:rsidTr="00291632">
        <w:trPr>
          <w:cantSplit/>
          <w:tblHeader/>
        </w:trPr>
        <w:tc>
          <w:tcPr>
            <w:tcW w:w="6917" w:type="dxa"/>
          </w:tcPr>
          <w:p w14:paraId="1DA6021D" w14:textId="77777777" w:rsidR="006B45C0" w:rsidRPr="00414DF9" w:rsidRDefault="006B45C0" w:rsidP="00291632">
            <w:pPr>
              <w:pStyle w:val="TAL"/>
              <w:rPr>
                <w:b/>
                <w:bCs/>
                <w:i/>
                <w:iCs/>
                <w:lang w:eastAsia="zh-CN"/>
              </w:rPr>
            </w:pPr>
            <w:r w:rsidRPr="00414DF9">
              <w:rPr>
                <w:b/>
                <w:bCs/>
                <w:i/>
                <w:iCs/>
              </w:rPr>
              <w:t>multicastInactive-r18</w:t>
            </w:r>
          </w:p>
          <w:p w14:paraId="04ABDEF7" w14:textId="77777777" w:rsidR="006B45C0" w:rsidRPr="00414DF9" w:rsidRDefault="006B45C0" w:rsidP="00291632">
            <w:pPr>
              <w:pStyle w:val="TAL"/>
            </w:pPr>
            <w:r w:rsidRPr="00414DF9">
              <w:t>Indicates whether the UE supports multicast reception in RRC_INACTIVE as specified in TS 38.331 [9], comprised of the following functional components:</w:t>
            </w:r>
          </w:p>
          <w:p w14:paraId="509567B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0EB7F9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42F7C52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3654520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5BDB81A0"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0F08C1FA"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5E06480B"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206BEFD"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47D9C674"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089F221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5BEC816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1B2E63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5DA9403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41113B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4D32B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2D5E41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140527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24B8B282" w14:textId="77777777" w:rsidR="006B45C0" w:rsidRPr="00414DF9" w:rsidRDefault="006B45C0" w:rsidP="00291632">
            <w:pPr>
              <w:pStyle w:val="ac"/>
              <w:spacing w:after="0"/>
              <w:ind w:left="0" w:firstLine="0"/>
              <w:rPr>
                <w:rFonts w:eastAsia="MS PGothic"/>
              </w:rPr>
            </w:pPr>
          </w:p>
          <w:p w14:paraId="5CA4FE51"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40BD4224" w14:textId="77777777" w:rsidR="006B45C0" w:rsidRPr="00414DF9" w:rsidRDefault="006B45C0" w:rsidP="00291632">
            <w:pPr>
              <w:pStyle w:val="TAL"/>
            </w:pPr>
            <w:r w:rsidRPr="00414DF9">
              <w:t>Band</w:t>
            </w:r>
          </w:p>
        </w:tc>
        <w:tc>
          <w:tcPr>
            <w:tcW w:w="567" w:type="dxa"/>
          </w:tcPr>
          <w:p w14:paraId="379F3B51" w14:textId="77777777" w:rsidR="006B45C0" w:rsidRPr="00414DF9" w:rsidRDefault="006B45C0" w:rsidP="00291632">
            <w:pPr>
              <w:pStyle w:val="TAL"/>
            </w:pPr>
            <w:r w:rsidRPr="00414DF9">
              <w:t>No</w:t>
            </w:r>
          </w:p>
        </w:tc>
        <w:tc>
          <w:tcPr>
            <w:tcW w:w="709" w:type="dxa"/>
          </w:tcPr>
          <w:p w14:paraId="72B35CE7" w14:textId="77777777" w:rsidR="006B45C0" w:rsidRPr="00414DF9" w:rsidRDefault="006B45C0" w:rsidP="00291632">
            <w:pPr>
              <w:pStyle w:val="TAL"/>
            </w:pPr>
            <w:r w:rsidRPr="00414DF9">
              <w:t>N/A</w:t>
            </w:r>
          </w:p>
        </w:tc>
        <w:tc>
          <w:tcPr>
            <w:tcW w:w="728" w:type="dxa"/>
          </w:tcPr>
          <w:p w14:paraId="65FFF8E3" w14:textId="77777777" w:rsidR="006B45C0" w:rsidRPr="00414DF9" w:rsidRDefault="006B45C0" w:rsidP="00291632">
            <w:pPr>
              <w:pStyle w:val="TAL"/>
              <w:rPr>
                <w:rFonts w:eastAsia="MS Mincho"/>
              </w:rPr>
            </w:pPr>
            <w:r w:rsidRPr="00414DF9">
              <w:t>N/A</w:t>
            </w:r>
          </w:p>
        </w:tc>
      </w:tr>
      <w:tr w:rsidR="006B45C0" w:rsidRPr="00414DF9" w14:paraId="49FB8158" w14:textId="77777777" w:rsidTr="00291632">
        <w:trPr>
          <w:cantSplit/>
          <w:tblHeader/>
        </w:trPr>
        <w:tc>
          <w:tcPr>
            <w:tcW w:w="6917" w:type="dxa"/>
          </w:tcPr>
          <w:p w14:paraId="08361F3C" w14:textId="77777777" w:rsidR="006B45C0" w:rsidRPr="00414DF9" w:rsidRDefault="006B45C0" w:rsidP="00291632">
            <w:pPr>
              <w:pStyle w:val="TAL"/>
              <w:rPr>
                <w:rFonts w:cs="Arial"/>
                <w:bCs/>
                <w:iCs/>
                <w:szCs w:val="18"/>
              </w:rPr>
            </w:pPr>
            <w:r w:rsidRPr="00414DF9">
              <w:rPr>
                <w:rFonts w:cs="Arial"/>
                <w:b/>
                <w:i/>
                <w:szCs w:val="18"/>
              </w:rPr>
              <w:t>multiPDSCH-SingleDCI-FR2-1-SCS-120kHz-r17</w:t>
            </w:r>
          </w:p>
          <w:p w14:paraId="1F590176"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99DC57" w14:textId="77777777" w:rsidR="006B45C0" w:rsidRPr="00414DF9" w:rsidRDefault="006B45C0" w:rsidP="00291632">
            <w:pPr>
              <w:pStyle w:val="TAL"/>
              <w:jc w:val="center"/>
            </w:pPr>
            <w:r w:rsidRPr="00414DF9">
              <w:t>Band</w:t>
            </w:r>
          </w:p>
        </w:tc>
        <w:tc>
          <w:tcPr>
            <w:tcW w:w="567" w:type="dxa"/>
          </w:tcPr>
          <w:p w14:paraId="0DA6D298" w14:textId="77777777" w:rsidR="006B45C0" w:rsidRPr="00414DF9" w:rsidRDefault="006B45C0" w:rsidP="00291632">
            <w:pPr>
              <w:pStyle w:val="TAL"/>
              <w:jc w:val="center"/>
            </w:pPr>
            <w:r w:rsidRPr="00414DF9">
              <w:t>No</w:t>
            </w:r>
          </w:p>
        </w:tc>
        <w:tc>
          <w:tcPr>
            <w:tcW w:w="709" w:type="dxa"/>
          </w:tcPr>
          <w:p w14:paraId="53E9D4A7" w14:textId="77777777" w:rsidR="006B45C0" w:rsidRPr="00414DF9" w:rsidRDefault="006B45C0" w:rsidP="00291632">
            <w:pPr>
              <w:pStyle w:val="TAL"/>
              <w:jc w:val="center"/>
            </w:pPr>
            <w:r w:rsidRPr="00414DF9">
              <w:t>N/A</w:t>
            </w:r>
          </w:p>
        </w:tc>
        <w:tc>
          <w:tcPr>
            <w:tcW w:w="728" w:type="dxa"/>
          </w:tcPr>
          <w:p w14:paraId="4C8FF6CA" w14:textId="77777777" w:rsidR="006B45C0" w:rsidRPr="00414DF9" w:rsidRDefault="006B45C0" w:rsidP="00291632">
            <w:pPr>
              <w:pStyle w:val="TAL"/>
              <w:jc w:val="center"/>
            </w:pPr>
            <w:r w:rsidRPr="00414DF9">
              <w:t>N/A</w:t>
            </w:r>
          </w:p>
        </w:tc>
      </w:tr>
      <w:tr w:rsidR="006B45C0" w:rsidRPr="00414DF9" w14:paraId="7186E18D" w14:textId="77777777" w:rsidTr="00291632">
        <w:trPr>
          <w:cantSplit/>
          <w:tblHeader/>
        </w:trPr>
        <w:tc>
          <w:tcPr>
            <w:tcW w:w="6917" w:type="dxa"/>
          </w:tcPr>
          <w:p w14:paraId="509DDE44" w14:textId="77777777" w:rsidR="006B45C0" w:rsidRPr="00414DF9" w:rsidRDefault="006B45C0" w:rsidP="00291632">
            <w:pPr>
              <w:pStyle w:val="TAL"/>
              <w:rPr>
                <w:b/>
                <w:i/>
              </w:rPr>
            </w:pPr>
            <w:r w:rsidRPr="00414DF9">
              <w:rPr>
                <w:b/>
                <w:i/>
              </w:rPr>
              <w:lastRenderedPageBreak/>
              <w:t>multipleRateMatchingEUTRA-CRS-r16</w:t>
            </w:r>
          </w:p>
          <w:p w14:paraId="5364B39D" w14:textId="77777777" w:rsidR="006B45C0" w:rsidRPr="00414DF9" w:rsidRDefault="006B45C0" w:rsidP="00291632">
            <w:pPr>
              <w:pStyle w:val="TAL"/>
              <w:rPr>
                <w:rFonts w:cs="Arial"/>
                <w:szCs w:val="18"/>
              </w:rPr>
            </w:pPr>
            <w:r w:rsidRPr="00414DF9">
              <w:t>Indicates whether the UE supports multiple E-UTRA CRS rate matching patterns, which is supported only for FR1. The capability signalling comprises the following parameters:</w:t>
            </w:r>
          </w:p>
          <w:p w14:paraId="594B70DD"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3E35BE87"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2EDB1EA1"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2732DB4F" w14:textId="77777777" w:rsidR="006B45C0" w:rsidRPr="00414DF9" w:rsidRDefault="006B45C0" w:rsidP="00291632">
            <w:pPr>
              <w:pStyle w:val="TAL"/>
              <w:jc w:val="center"/>
            </w:pPr>
            <w:r w:rsidRPr="00414DF9">
              <w:t>Band</w:t>
            </w:r>
          </w:p>
        </w:tc>
        <w:tc>
          <w:tcPr>
            <w:tcW w:w="567" w:type="dxa"/>
          </w:tcPr>
          <w:p w14:paraId="651430DA" w14:textId="77777777" w:rsidR="006B45C0" w:rsidRPr="00414DF9" w:rsidRDefault="006B45C0" w:rsidP="00291632">
            <w:pPr>
              <w:pStyle w:val="TAL"/>
              <w:jc w:val="center"/>
            </w:pPr>
            <w:r w:rsidRPr="00414DF9">
              <w:t>No</w:t>
            </w:r>
          </w:p>
        </w:tc>
        <w:tc>
          <w:tcPr>
            <w:tcW w:w="709" w:type="dxa"/>
          </w:tcPr>
          <w:p w14:paraId="52A2FC27" w14:textId="77777777" w:rsidR="006B45C0" w:rsidRPr="00414DF9" w:rsidRDefault="006B45C0" w:rsidP="00291632">
            <w:pPr>
              <w:pStyle w:val="TAL"/>
              <w:jc w:val="center"/>
            </w:pPr>
            <w:r w:rsidRPr="00414DF9">
              <w:rPr>
                <w:bCs/>
                <w:iCs/>
              </w:rPr>
              <w:t>N/A</w:t>
            </w:r>
          </w:p>
        </w:tc>
        <w:tc>
          <w:tcPr>
            <w:tcW w:w="728" w:type="dxa"/>
          </w:tcPr>
          <w:p w14:paraId="51B03FA8" w14:textId="77777777" w:rsidR="006B45C0" w:rsidRPr="00414DF9" w:rsidRDefault="006B45C0" w:rsidP="00291632">
            <w:pPr>
              <w:pStyle w:val="TAL"/>
              <w:jc w:val="center"/>
            </w:pPr>
            <w:r w:rsidRPr="00414DF9">
              <w:t>FR1 only</w:t>
            </w:r>
          </w:p>
        </w:tc>
      </w:tr>
      <w:tr w:rsidR="006B45C0" w:rsidRPr="00414DF9" w14:paraId="2F477624" w14:textId="77777777" w:rsidTr="00291632">
        <w:trPr>
          <w:cantSplit/>
          <w:tblHeader/>
        </w:trPr>
        <w:tc>
          <w:tcPr>
            <w:tcW w:w="6917" w:type="dxa"/>
          </w:tcPr>
          <w:p w14:paraId="5E87D00A" w14:textId="77777777" w:rsidR="006B45C0" w:rsidRPr="00414DF9" w:rsidRDefault="006B45C0" w:rsidP="00291632">
            <w:pPr>
              <w:pStyle w:val="TAL"/>
              <w:rPr>
                <w:b/>
                <w:i/>
              </w:rPr>
            </w:pPr>
            <w:r w:rsidRPr="00414DF9">
              <w:rPr>
                <w:b/>
                <w:i/>
              </w:rPr>
              <w:t>multipleTCI</w:t>
            </w:r>
          </w:p>
          <w:p w14:paraId="1B44E62D" w14:textId="77777777" w:rsidR="006B45C0" w:rsidRPr="00414DF9" w:rsidRDefault="006B45C0" w:rsidP="00291632">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3D3F1E52" w14:textId="77777777" w:rsidR="006B45C0" w:rsidRPr="00414DF9" w:rsidRDefault="006B45C0" w:rsidP="00291632">
            <w:pPr>
              <w:pStyle w:val="TAL"/>
              <w:jc w:val="center"/>
            </w:pPr>
            <w:r w:rsidRPr="00414DF9">
              <w:t>Band</w:t>
            </w:r>
          </w:p>
        </w:tc>
        <w:tc>
          <w:tcPr>
            <w:tcW w:w="567" w:type="dxa"/>
          </w:tcPr>
          <w:p w14:paraId="397AFEB0" w14:textId="77777777" w:rsidR="006B45C0" w:rsidRPr="00414DF9" w:rsidRDefault="006B45C0" w:rsidP="00291632">
            <w:pPr>
              <w:pStyle w:val="TAL"/>
              <w:jc w:val="center"/>
            </w:pPr>
            <w:r w:rsidRPr="00414DF9">
              <w:t>Yes</w:t>
            </w:r>
          </w:p>
        </w:tc>
        <w:tc>
          <w:tcPr>
            <w:tcW w:w="709" w:type="dxa"/>
          </w:tcPr>
          <w:p w14:paraId="3E898A0B" w14:textId="77777777" w:rsidR="006B45C0" w:rsidRPr="00414DF9" w:rsidRDefault="006B45C0" w:rsidP="00291632">
            <w:pPr>
              <w:pStyle w:val="TAL"/>
              <w:jc w:val="center"/>
            </w:pPr>
            <w:r w:rsidRPr="00414DF9">
              <w:rPr>
                <w:bCs/>
                <w:iCs/>
              </w:rPr>
              <w:t>N/A</w:t>
            </w:r>
          </w:p>
        </w:tc>
        <w:tc>
          <w:tcPr>
            <w:tcW w:w="728" w:type="dxa"/>
          </w:tcPr>
          <w:p w14:paraId="3D81953F" w14:textId="77777777" w:rsidR="006B45C0" w:rsidRPr="00414DF9" w:rsidRDefault="006B45C0" w:rsidP="00291632">
            <w:pPr>
              <w:pStyle w:val="TAL"/>
              <w:jc w:val="center"/>
            </w:pPr>
            <w:r w:rsidRPr="00414DF9">
              <w:rPr>
                <w:bCs/>
                <w:iCs/>
              </w:rPr>
              <w:t>N/A</w:t>
            </w:r>
          </w:p>
        </w:tc>
      </w:tr>
      <w:tr w:rsidR="006B45C0" w:rsidRPr="00414DF9" w14:paraId="1AB27A5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8C1E44" w14:textId="77777777" w:rsidR="006B45C0" w:rsidRPr="00414DF9" w:rsidRDefault="006B45C0" w:rsidP="00291632">
            <w:pPr>
              <w:pStyle w:val="TAL"/>
              <w:rPr>
                <w:b/>
                <w:i/>
              </w:rPr>
            </w:pPr>
            <w:r w:rsidRPr="00414DF9">
              <w:rPr>
                <w:b/>
                <w:i/>
              </w:rPr>
              <w:t>multiPUCCH-HARQ-ACK-ForMulticastUnicast-r17</w:t>
            </w:r>
          </w:p>
          <w:p w14:paraId="1171F2B8" w14:textId="77777777" w:rsidR="006B45C0" w:rsidRPr="00414DF9" w:rsidRDefault="006B45C0" w:rsidP="00291632">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5B79326B" w14:textId="77777777" w:rsidR="006B45C0" w:rsidRPr="00414DF9" w:rsidRDefault="006B45C0" w:rsidP="00291632">
            <w:pPr>
              <w:pStyle w:val="TAL"/>
            </w:pPr>
          </w:p>
          <w:p w14:paraId="539007D7"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57899C32" w14:textId="77777777" w:rsidR="006B45C0" w:rsidRPr="00414DF9" w:rsidRDefault="006B45C0" w:rsidP="00291632">
            <w:pPr>
              <w:pStyle w:val="TAL"/>
              <w:rPr>
                <w:b/>
                <w:i/>
              </w:rPr>
            </w:pPr>
          </w:p>
          <w:p w14:paraId="553A02E1" w14:textId="77777777" w:rsidR="006B45C0" w:rsidRPr="00414DF9" w:rsidRDefault="006B45C0" w:rsidP="00291632">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D8D4DFA"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0F53A4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ACA6493"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1815BFB" w14:textId="77777777" w:rsidR="006B45C0" w:rsidRPr="00414DF9" w:rsidRDefault="006B45C0" w:rsidP="00291632">
            <w:pPr>
              <w:pStyle w:val="TAL"/>
              <w:jc w:val="center"/>
            </w:pPr>
            <w:r w:rsidRPr="00414DF9">
              <w:t>N/A</w:t>
            </w:r>
          </w:p>
        </w:tc>
      </w:tr>
      <w:tr w:rsidR="006B45C0" w:rsidRPr="00414DF9" w14:paraId="3177E9E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0BFA07" w14:textId="77777777" w:rsidR="006B45C0" w:rsidRPr="00414DF9" w:rsidRDefault="006B45C0" w:rsidP="00291632">
            <w:pPr>
              <w:pStyle w:val="TAL"/>
              <w:rPr>
                <w:rFonts w:cs="Arial"/>
                <w:b/>
                <w:i/>
                <w:szCs w:val="18"/>
              </w:rPr>
            </w:pPr>
            <w:r w:rsidRPr="00414DF9">
              <w:rPr>
                <w:rFonts w:cs="Arial"/>
                <w:b/>
                <w:i/>
                <w:szCs w:val="18"/>
              </w:rPr>
              <w:lastRenderedPageBreak/>
              <w:t>multiPUSCH-ActiveConfiguredGrant-r18</w:t>
            </w:r>
          </w:p>
          <w:p w14:paraId="0283AEA5" w14:textId="77777777" w:rsidR="006B45C0" w:rsidRPr="00414DF9" w:rsidRDefault="006B45C0" w:rsidP="00291632">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10CFAA17"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09BCE60A"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2ED1C22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40125F0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1BD4A254" w14:textId="77777777" w:rsidR="006B45C0" w:rsidRPr="00414DF9" w:rsidRDefault="006B45C0" w:rsidP="00291632">
            <w:pPr>
              <w:pStyle w:val="TAL"/>
              <w:ind w:left="601" w:hanging="283"/>
              <w:rPr>
                <w:rFonts w:cs="Arial"/>
                <w:szCs w:val="18"/>
              </w:rPr>
            </w:pPr>
          </w:p>
          <w:p w14:paraId="476443FC"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6C9101B9" w14:textId="77777777" w:rsidR="006B45C0" w:rsidRPr="00414DF9" w:rsidRDefault="006B45C0" w:rsidP="00291632">
            <w:pPr>
              <w:pStyle w:val="TAL"/>
              <w:rPr>
                <w:rFonts w:cs="Arial"/>
                <w:szCs w:val="18"/>
              </w:rPr>
            </w:pPr>
          </w:p>
          <w:p w14:paraId="11FBF49F" w14:textId="77777777" w:rsidR="006B45C0" w:rsidRPr="00414DF9" w:rsidRDefault="006B45C0" w:rsidP="00291632">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09E42625" w14:textId="77777777" w:rsidR="006B45C0" w:rsidRPr="00414DF9" w:rsidRDefault="006B45C0" w:rsidP="00291632">
            <w:pPr>
              <w:pStyle w:val="TAL"/>
              <w:rPr>
                <w:rFonts w:cs="Arial"/>
                <w:szCs w:val="18"/>
              </w:rPr>
            </w:pPr>
          </w:p>
          <w:p w14:paraId="10981DA1" w14:textId="77777777" w:rsidR="006B45C0" w:rsidRPr="00414DF9" w:rsidRDefault="006B45C0" w:rsidP="00291632">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36B56834" w14:textId="77777777" w:rsidR="006B45C0" w:rsidRPr="00414DF9" w:rsidRDefault="006B45C0" w:rsidP="00291632">
            <w:pPr>
              <w:pStyle w:val="TAL"/>
              <w:rPr>
                <w:rFonts w:cs="Arial"/>
                <w:szCs w:val="18"/>
              </w:rPr>
            </w:pPr>
          </w:p>
          <w:p w14:paraId="686B6E00"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7C67F167" w14:textId="77777777" w:rsidR="006B45C0" w:rsidRPr="00414DF9" w:rsidRDefault="006B45C0" w:rsidP="00291632">
            <w:pPr>
              <w:pStyle w:val="TAL"/>
              <w:rPr>
                <w:rFonts w:cs="Arial"/>
                <w:szCs w:val="18"/>
              </w:rPr>
            </w:pPr>
          </w:p>
          <w:p w14:paraId="3AA502D7"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676AC6D9" w14:textId="77777777" w:rsidR="006B45C0" w:rsidRPr="00414DF9" w:rsidRDefault="006B45C0" w:rsidP="00291632">
            <w:pPr>
              <w:pStyle w:val="TAL"/>
              <w:rPr>
                <w:rFonts w:cs="Arial"/>
                <w:szCs w:val="18"/>
              </w:rPr>
            </w:pPr>
          </w:p>
          <w:p w14:paraId="065B5D62" w14:textId="77777777" w:rsidR="006B45C0" w:rsidRPr="00414DF9" w:rsidRDefault="006B45C0" w:rsidP="00291632">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7A1A3750" w14:textId="77777777" w:rsidR="006B45C0" w:rsidRPr="00414DF9" w:rsidRDefault="006B45C0" w:rsidP="00291632">
            <w:pPr>
              <w:pStyle w:val="TAL"/>
              <w:rPr>
                <w:rFonts w:asciiTheme="majorHAnsi" w:hAnsiTheme="majorHAnsi" w:cstheme="majorHAnsi"/>
                <w:szCs w:val="18"/>
              </w:rPr>
            </w:pPr>
          </w:p>
          <w:p w14:paraId="5AC8F98A" w14:textId="77777777" w:rsidR="006B45C0" w:rsidRPr="00414DF9" w:rsidRDefault="006B45C0" w:rsidP="00291632">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6B19F82D" w14:textId="77777777" w:rsidR="006B45C0" w:rsidRPr="00414DF9" w:rsidRDefault="006B45C0" w:rsidP="0029163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E52B667"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62C888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57E673B"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2D4B0126" w14:textId="77777777" w:rsidR="006B45C0" w:rsidRPr="00414DF9" w:rsidRDefault="006B45C0" w:rsidP="00291632">
            <w:pPr>
              <w:pStyle w:val="TAL"/>
              <w:jc w:val="center"/>
            </w:pPr>
            <w:r w:rsidRPr="00414DF9">
              <w:t>N/A</w:t>
            </w:r>
          </w:p>
        </w:tc>
      </w:tr>
      <w:tr w:rsidR="006B45C0" w:rsidRPr="00414DF9" w14:paraId="3C4658C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5B16A" w14:textId="77777777" w:rsidR="006B45C0" w:rsidRPr="00414DF9" w:rsidRDefault="006B45C0" w:rsidP="00291632">
            <w:pPr>
              <w:pStyle w:val="TAL"/>
              <w:rPr>
                <w:rFonts w:cs="Arial"/>
                <w:b/>
                <w:i/>
                <w:szCs w:val="18"/>
              </w:rPr>
            </w:pPr>
            <w:r w:rsidRPr="00414DF9">
              <w:rPr>
                <w:rFonts w:cs="Arial"/>
                <w:b/>
                <w:i/>
                <w:szCs w:val="18"/>
              </w:rPr>
              <w:t>multiPUSCH-CG-r18</w:t>
            </w:r>
          </w:p>
          <w:p w14:paraId="52840F91" w14:textId="77777777" w:rsidR="006B45C0" w:rsidRPr="00414DF9" w:rsidRDefault="006B45C0" w:rsidP="00291632">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F560245"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11A1EDAE"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0C27F32C"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73A892FB" w14:textId="77777777" w:rsidR="006B45C0" w:rsidRPr="00414DF9" w:rsidRDefault="006B45C0" w:rsidP="00291632">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51BA9A3"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478ED5"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13F5932"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64DA883" w14:textId="77777777" w:rsidR="006B45C0" w:rsidRPr="00414DF9" w:rsidRDefault="006B45C0" w:rsidP="00291632">
            <w:pPr>
              <w:pStyle w:val="TAL"/>
              <w:jc w:val="center"/>
            </w:pPr>
            <w:r w:rsidRPr="00414DF9">
              <w:t>N/A</w:t>
            </w:r>
          </w:p>
        </w:tc>
      </w:tr>
      <w:tr w:rsidR="006B45C0" w:rsidRPr="00414DF9" w14:paraId="0D736E0F" w14:textId="77777777" w:rsidTr="00291632">
        <w:trPr>
          <w:cantSplit/>
          <w:tblHeader/>
        </w:trPr>
        <w:tc>
          <w:tcPr>
            <w:tcW w:w="6917" w:type="dxa"/>
          </w:tcPr>
          <w:p w14:paraId="71C94E37" w14:textId="77777777" w:rsidR="006B45C0" w:rsidRPr="00414DF9" w:rsidRDefault="006B45C0" w:rsidP="00291632">
            <w:pPr>
              <w:pStyle w:val="TAL"/>
              <w:rPr>
                <w:rFonts w:cs="Arial"/>
                <w:bCs/>
                <w:iCs/>
                <w:szCs w:val="18"/>
              </w:rPr>
            </w:pPr>
            <w:r w:rsidRPr="00414DF9">
              <w:rPr>
                <w:rFonts w:cs="Arial"/>
                <w:b/>
                <w:i/>
                <w:szCs w:val="18"/>
              </w:rPr>
              <w:t>multiPUSCH-SingleDCI-FR2-1-SCS-120kHz-r17</w:t>
            </w:r>
          </w:p>
          <w:p w14:paraId="52CA9874"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41477960" w14:textId="77777777" w:rsidR="006B45C0" w:rsidRPr="00414DF9" w:rsidRDefault="006B45C0" w:rsidP="00291632">
            <w:pPr>
              <w:pStyle w:val="TAL"/>
              <w:jc w:val="center"/>
            </w:pPr>
            <w:r w:rsidRPr="00414DF9">
              <w:t>Band</w:t>
            </w:r>
          </w:p>
        </w:tc>
        <w:tc>
          <w:tcPr>
            <w:tcW w:w="567" w:type="dxa"/>
          </w:tcPr>
          <w:p w14:paraId="6E082C8B" w14:textId="77777777" w:rsidR="006B45C0" w:rsidRPr="00414DF9" w:rsidRDefault="006B45C0" w:rsidP="00291632">
            <w:pPr>
              <w:pStyle w:val="TAL"/>
              <w:jc w:val="center"/>
            </w:pPr>
            <w:r w:rsidRPr="00414DF9">
              <w:t>No</w:t>
            </w:r>
          </w:p>
        </w:tc>
        <w:tc>
          <w:tcPr>
            <w:tcW w:w="709" w:type="dxa"/>
          </w:tcPr>
          <w:p w14:paraId="4AA1B413" w14:textId="77777777" w:rsidR="006B45C0" w:rsidRPr="00414DF9" w:rsidRDefault="006B45C0" w:rsidP="00291632">
            <w:pPr>
              <w:pStyle w:val="TAL"/>
              <w:jc w:val="center"/>
            </w:pPr>
            <w:r w:rsidRPr="00414DF9">
              <w:t>N/A</w:t>
            </w:r>
          </w:p>
        </w:tc>
        <w:tc>
          <w:tcPr>
            <w:tcW w:w="728" w:type="dxa"/>
          </w:tcPr>
          <w:p w14:paraId="3886262D" w14:textId="77777777" w:rsidR="006B45C0" w:rsidRPr="00414DF9" w:rsidRDefault="006B45C0" w:rsidP="00291632">
            <w:pPr>
              <w:pStyle w:val="TAL"/>
              <w:jc w:val="center"/>
            </w:pPr>
            <w:r w:rsidRPr="00414DF9">
              <w:t>N/A</w:t>
            </w:r>
          </w:p>
        </w:tc>
      </w:tr>
      <w:tr w:rsidR="006B45C0" w:rsidRPr="00414DF9" w14:paraId="50E17093" w14:textId="77777777" w:rsidTr="00291632">
        <w:trPr>
          <w:cantSplit/>
          <w:tblHeader/>
        </w:trPr>
        <w:tc>
          <w:tcPr>
            <w:tcW w:w="6917" w:type="dxa"/>
          </w:tcPr>
          <w:p w14:paraId="2051E388" w14:textId="77777777" w:rsidR="006B45C0" w:rsidRPr="00414DF9" w:rsidRDefault="006B45C0" w:rsidP="00291632">
            <w:pPr>
              <w:pStyle w:val="TAL"/>
              <w:rPr>
                <w:b/>
                <w:bCs/>
                <w:i/>
                <w:iCs/>
              </w:rPr>
            </w:pPr>
            <w:r w:rsidRPr="00414DF9">
              <w:rPr>
                <w:b/>
                <w:bCs/>
                <w:i/>
                <w:iCs/>
              </w:rPr>
              <w:t>multiPUSCH-SingleDCI-NonConsSlots-r18</w:t>
            </w:r>
          </w:p>
          <w:p w14:paraId="0092A716" w14:textId="77777777" w:rsidR="006B45C0" w:rsidRPr="00414DF9" w:rsidRDefault="006B45C0" w:rsidP="00291632">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15209FD5" w14:textId="77777777" w:rsidR="006B45C0" w:rsidRPr="00414DF9" w:rsidRDefault="006B45C0" w:rsidP="00291632">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1FA061A2" w14:textId="77777777" w:rsidR="006B45C0" w:rsidRPr="00414DF9" w:rsidRDefault="006B45C0" w:rsidP="00291632">
            <w:pPr>
              <w:pStyle w:val="TAL"/>
              <w:jc w:val="center"/>
            </w:pPr>
            <w:r w:rsidRPr="00414DF9">
              <w:t>Band</w:t>
            </w:r>
          </w:p>
        </w:tc>
        <w:tc>
          <w:tcPr>
            <w:tcW w:w="567" w:type="dxa"/>
          </w:tcPr>
          <w:p w14:paraId="66CE4C1E" w14:textId="77777777" w:rsidR="006B45C0" w:rsidRPr="00414DF9" w:rsidRDefault="006B45C0" w:rsidP="00291632">
            <w:pPr>
              <w:pStyle w:val="TAL"/>
              <w:jc w:val="center"/>
            </w:pPr>
            <w:r w:rsidRPr="00414DF9">
              <w:t>No</w:t>
            </w:r>
          </w:p>
        </w:tc>
        <w:tc>
          <w:tcPr>
            <w:tcW w:w="709" w:type="dxa"/>
          </w:tcPr>
          <w:p w14:paraId="134B0F4D" w14:textId="77777777" w:rsidR="006B45C0" w:rsidRPr="00414DF9" w:rsidRDefault="006B45C0" w:rsidP="00291632">
            <w:pPr>
              <w:pStyle w:val="TAL"/>
              <w:jc w:val="center"/>
            </w:pPr>
            <w:r w:rsidRPr="00414DF9">
              <w:t>N/A</w:t>
            </w:r>
          </w:p>
        </w:tc>
        <w:tc>
          <w:tcPr>
            <w:tcW w:w="728" w:type="dxa"/>
          </w:tcPr>
          <w:p w14:paraId="4196CA73" w14:textId="77777777" w:rsidR="006B45C0" w:rsidRPr="00414DF9" w:rsidRDefault="006B45C0" w:rsidP="00291632">
            <w:pPr>
              <w:pStyle w:val="TAL"/>
              <w:jc w:val="center"/>
            </w:pPr>
            <w:r w:rsidRPr="00414DF9">
              <w:t>FR1 only</w:t>
            </w:r>
          </w:p>
        </w:tc>
      </w:tr>
      <w:tr w:rsidR="006B45C0" w:rsidRPr="00414DF9" w14:paraId="2B0F8664" w14:textId="77777777" w:rsidTr="00291632">
        <w:trPr>
          <w:cantSplit/>
          <w:tblHeader/>
        </w:trPr>
        <w:tc>
          <w:tcPr>
            <w:tcW w:w="6917" w:type="dxa"/>
          </w:tcPr>
          <w:p w14:paraId="73A88639" w14:textId="77777777" w:rsidR="006B45C0" w:rsidRPr="00414DF9" w:rsidRDefault="006B45C0" w:rsidP="00291632">
            <w:pPr>
              <w:pStyle w:val="TAL"/>
              <w:rPr>
                <w:b/>
                <w:bCs/>
                <w:i/>
                <w:iCs/>
                <w:lang w:eastAsia="zh-CN"/>
              </w:rPr>
            </w:pPr>
            <w:r w:rsidRPr="00414DF9">
              <w:rPr>
                <w:b/>
                <w:bCs/>
                <w:i/>
                <w:iCs/>
              </w:rPr>
              <w:lastRenderedPageBreak/>
              <w:t>mux-HARQ-ACK-DiffPriorities-r17</w:t>
            </w:r>
          </w:p>
          <w:p w14:paraId="23323C35" w14:textId="77777777" w:rsidR="006B45C0" w:rsidRPr="00414DF9" w:rsidRDefault="006B45C0" w:rsidP="00291632">
            <w:pPr>
              <w:pStyle w:val="TAL"/>
            </w:pPr>
            <w:r w:rsidRPr="00414DF9">
              <w:t>Indicates whether the UE supports HARQ-ACK with different priorities multiplexing on a PUCCH/PUSCH, comprised of the following functional components:</w:t>
            </w:r>
          </w:p>
          <w:p w14:paraId="593C8EB3"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033B53E1"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160D92F7"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21CBD85D"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24382EF8"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1A6EA900"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225634BA" w14:textId="77777777" w:rsidR="006B45C0" w:rsidRPr="00414DF9" w:rsidRDefault="006B45C0" w:rsidP="00291632">
            <w:pPr>
              <w:pStyle w:val="TAL"/>
              <w:ind w:left="743" w:hanging="425"/>
              <w:rPr>
                <w:rFonts w:cs="Arial"/>
                <w:szCs w:val="18"/>
              </w:rPr>
            </w:pPr>
          </w:p>
          <w:p w14:paraId="6031813C" w14:textId="77777777" w:rsidR="006B45C0" w:rsidRPr="00414DF9" w:rsidRDefault="006B45C0" w:rsidP="00291632">
            <w:pPr>
              <w:pStyle w:val="TAL"/>
            </w:pPr>
            <w:r w:rsidRPr="00414DF9">
              <w:t xml:space="preserve">The UE indicating support of this feature shall also indicate the support of </w:t>
            </w:r>
            <w:r w:rsidRPr="00414DF9">
              <w:rPr>
                <w:i/>
              </w:rPr>
              <w:t>twoHARQ-ACK-Codebook-type1-r16.</w:t>
            </w:r>
          </w:p>
        </w:tc>
        <w:tc>
          <w:tcPr>
            <w:tcW w:w="709" w:type="dxa"/>
          </w:tcPr>
          <w:p w14:paraId="6637C771" w14:textId="77777777" w:rsidR="006B45C0" w:rsidRPr="00414DF9" w:rsidRDefault="006B45C0" w:rsidP="00291632">
            <w:pPr>
              <w:pStyle w:val="TAL"/>
              <w:rPr>
                <w:bCs/>
                <w:iCs/>
              </w:rPr>
            </w:pPr>
            <w:r w:rsidRPr="00414DF9">
              <w:t>Band</w:t>
            </w:r>
          </w:p>
        </w:tc>
        <w:tc>
          <w:tcPr>
            <w:tcW w:w="567" w:type="dxa"/>
          </w:tcPr>
          <w:p w14:paraId="04EB226E" w14:textId="77777777" w:rsidR="006B45C0" w:rsidRPr="00414DF9" w:rsidRDefault="006B45C0" w:rsidP="00291632">
            <w:pPr>
              <w:pStyle w:val="TAL"/>
            </w:pPr>
            <w:r w:rsidRPr="00414DF9">
              <w:t>No</w:t>
            </w:r>
          </w:p>
        </w:tc>
        <w:tc>
          <w:tcPr>
            <w:tcW w:w="709" w:type="dxa"/>
          </w:tcPr>
          <w:p w14:paraId="4B948A69" w14:textId="77777777" w:rsidR="006B45C0" w:rsidRPr="00414DF9" w:rsidRDefault="006B45C0" w:rsidP="00291632">
            <w:pPr>
              <w:pStyle w:val="TAL"/>
              <w:rPr>
                <w:bCs/>
                <w:iCs/>
              </w:rPr>
            </w:pPr>
            <w:r w:rsidRPr="00414DF9">
              <w:rPr>
                <w:bCs/>
                <w:iCs/>
              </w:rPr>
              <w:t>N/A</w:t>
            </w:r>
          </w:p>
        </w:tc>
        <w:tc>
          <w:tcPr>
            <w:tcW w:w="728" w:type="dxa"/>
          </w:tcPr>
          <w:p w14:paraId="1C8EBDAE" w14:textId="77777777" w:rsidR="006B45C0" w:rsidRPr="00414DF9" w:rsidRDefault="006B45C0" w:rsidP="00291632">
            <w:pPr>
              <w:pStyle w:val="TAL"/>
              <w:rPr>
                <w:bCs/>
                <w:iCs/>
              </w:rPr>
            </w:pPr>
            <w:r w:rsidRPr="00414DF9">
              <w:rPr>
                <w:bCs/>
                <w:iCs/>
              </w:rPr>
              <w:t>N/A</w:t>
            </w:r>
          </w:p>
        </w:tc>
      </w:tr>
      <w:tr w:rsidR="006B45C0" w:rsidRPr="00414DF9" w14:paraId="09B91F43" w14:textId="77777777" w:rsidTr="00291632">
        <w:trPr>
          <w:cantSplit/>
          <w:tblHeader/>
        </w:trPr>
        <w:tc>
          <w:tcPr>
            <w:tcW w:w="6917" w:type="dxa"/>
          </w:tcPr>
          <w:p w14:paraId="0DA37D6D" w14:textId="77777777" w:rsidR="006B45C0" w:rsidRPr="00414DF9" w:rsidRDefault="006B45C0" w:rsidP="00291632">
            <w:pPr>
              <w:pStyle w:val="TAL"/>
              <w:rPr>
                <w:b/>
                <w:i/>
              </w:rPr>
            </w:pPr>
            <w:r w:rsidRPr="00414DF9">
              <w:rPr>
                <w:b/>
                <w:i/>
              </w:rPr>
              <w:t>nack-OnlyFeedbackForMulticastWithDCI-Enabler-r17</w:t>
            </w:r>
          </w:p>
          <w:p w14:paraId="540F82EE" w14:textId="77777777" w:rsidR="006B45C0" w:rsidRPr="00414DF9" w:rsidRDefault="006B45C0" w:rsidP="00291632">
            <w:pPr>
              <w:pStyle w:val="TAL"/>
            </w:pPr>
            <w:r w:rsidRPr="00414DF9">
              <w:t>Indicates whether the UE supports DCI-based enabling/disabling NACK-only based HARQ-ACK feedback configured per G-RNTI by RRC signalling via DCI format 4_2.</w:t>
            </w:r>
          </w:p>
          <w:p w14:paraId="721ED779"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243D3631" w14:textId="77777777" w:rsidR="006B45C0" w:rsidRPr="00414DF9" w:rsidRDefault="006B45C0" w:rsidP="00291632">
            <w:pPr>
              <w:pStyle w:val="TAL"/>
              <w:jc w:val="center"/>
            </w:pPr>
            <w:r w:rsidRPr="00414DF9">
              <w:t>Band</w:t>
            </w:r>
          </w:p>
        </w:tc>
        <w:tc>
          <w:tcPr>
            <w:tcW w:w="567" w:type="dxa"/>
          </w:tcPr>
          <w:p w14:paraId="5B54CBBE" w14:textId="77777777" w:rsidR="006B45C0" w:rsidRPr="00414DF9" w:rsidRDefault="006B45C0" w:rsidP="00291632">
            <w:pPr>
              <w:pStyle w:val="TAL"/>
              <w:jc w:val="center"/>
            </w:pPr>
            <w:r w:rsidRPr="00414DF9">
              <w:t>No</w:t>
            </w:r>
          </w:p>
        </w:tc>
        <w:tc>
          <w:tcPr>
            <w:tcW w:w="709" w:type="dxa"/>
          </w:tcPr>
          <w:p w14:paraId="5F191EF9" w14:textId="77777777" w:rsidR="006B45C0" w:rsidRPr="00414DF9" w:rsidRDefault="006B45C0" w:rsidP="00291632">
            <w:pPr>
              <w:pStyle w:val="TAL"/>
              <w:jc w:val="center"/>
              <w:rPr>
                <w:bCs/>
                <w:iCs/>
              </w:rPr>
            </w:pPr>
            <w:r w:rsidRPr="00414DF9">
              <w:rPr>
                <w:bCs/>
                <w:iCs/>
              </w:rPr>
              <w:t>N/A</w:t>
            </w:r>
          </w:p>
        </w:tc>
        <w:tc>
          <w:tcPr>
            <w:tcW w:w="728" w:type="dxa"/>
          </w:tcPr>
          <w:p w14:paraId="61C62653" w14:textId="77777777" w:rsidR="006B45C0" w:rsidRPr="00414DF9" w:rsidRDefault="006B45C0" w:rsidP="00291632">
            <w:pPr>
              <w:pStyle w:val="TAL"/>
              <w:jc w:val="center"/>
              <w:rPr>
                <w:bCs/>
                <w:iCs/>
              </w:rPr>
            </w:pPr>
            <w:r w:rsidRPr="00414DF9">
              <w:rPr>
                <w:bCs/>
                <w:iCs/>
              </w:rPr>
              <w:t>N/A</w:t>
            </w:r>
          </w:p>
        </w:tc>
      </w:tr>
      <w:tr w:rsidR="006B45C0" w:rsidRPr="00414DF9" w14:paraId="7E7055D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F11067" w14:textId="77777777" w:rsidR="006B45C0" w:rsidRPr="00414DF9" w:rsidRDefault="006B45C0" w:rsidP="00291632">
            <w:pPr>
              <w:pStyle w:val="TAL"/>
              <w:rPr>
                <w:b/>
                <w:i/>
              </w:rPr>
            </w:pPr>
            <w:r w:rsidRPr="00414DF9">
              <w:rPr>
                <w:b/>
                <w:i/>
              </w:rPr>
              <w:t>nack-OnlyFeedbackForSPS-MulticastWithDCI-Enabler-r17</w:t>
            </w:r>
          </w:p>
          <w:p w14:paraId="440F08B3" w14:textId="77777777" w:rsidR="006B45C0" w:rsidRPr="00414DF9" w:rsidRDefault="006B45C0" w:rsidP="00291632">
            <w:pPr>
              <w:pStyle w:val="TAL"/>
              <w:rPr>
                <w:bCs/>
                <w:iCs/>
              </w:rPr>
            </w:pPr>
            <w:r w:rsidRPr="00414DF9">
              <w:rPr>
                <w:bCs/>
                <w:iCs/>
              </w:rPr>
              <w:t>Indicates whether the UE supports DCI-based enabling/disabling NACK-only based HARQ-ACK feedback configured per G-CS-RNTI by RRC signalling via DCI format 4_2.</w:t>
            </w:r>
          </w:p>
          <w:p w14:paraId="0FCD873C" w14:textId="77777777" w:rsidR="006B45C0" w:rsidRPr="00414DF9" w:rsidRDefault="006B45C0" w:rsidP="00291632">
            <w:pPr>
              <w:pStyle w:val="TAL"/>
              <w:rPr>
                <w:bCs/>
                <w:iCs/>
              </w:rPr>
            </w:pPr>
          </w:p>
          <w:p w14:paraId="5AC9B1DB"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6B90D15"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4378F09"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2770CC8"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323D8F" w14:textId="77777777" w:rsidR="006B45C0" w:rsidRPr="00414DF9" w:rsidRDefault="006B45C0" w:rsidP="00291632">
            <w:pPr>
              <w:pStyle w:val="TAL"/>
              <w:jc w:val="center"/>
              <w:rPr>
                <w:bCs/>
                <w:iCs/>
              </w:rPr>
            </w:pPr>
            <w:r w:rsidRPr="00414DF9">
              <w:rPr>
                <w:bCs/>
                <w:iCs/>
              </w:rPr>
              <w:t>N/A</w:t>
            </w:r>
          </w:p>
        </w:tc>
      </w:tr>
      <w:tr w:rsidR="006B45C0" w:rsidRPr="00414DF9" w14:paraId="34F8CCC2"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8F59D" w14:textId="77777777" w:rsidR="006B45C0" w:rsidRPr="00414DF9" w:rsidRDefault="006B45C0" w:rsidP="00291632">
            <w:pPr>
              <w:pStyle w:val="TAL"/>
              <w:rPr>
                <w:b/>
                <w:bCs/>
                <w:i/>
                <w:iCs/>
              </w:rPr>
            </w:pPr>
            <w:r w:rsidRPr="00414DF9">
              <w:rPr>
                <w:b/>
                <w:bCs/>
                <w:i/>
                <w:iCs/>
              </w:rPr>
              <w:t>ncd-SSB-BWP-Wor-r18</w:t>
            </w:r>
          </w:p>
          <w:p w14:paraId="251354FD" w14:textId="77777777" w:rsidR="006B45C0" w:rsidRPr="00414DF9" w:rsidRDefault="006B45C0" w:rsidP="00291632">
            <w:pPr>
              <w:pStyle w:val="TAL"/>
              <w:rPr>
                <w:rFonts w:eastAsiaTheme="minorEastAsia"/>
                <w:lang w:eastAsia="en-US"/>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lang w:eastAsia="en-US"/>
              </w:rPr>
              <w:t>UE performs L3 intra-frequency measurements without gaps based on NCD-SSB, where the NCD-SSB is within the active DL BWP.</w:t>
            </w:r>
          </w:p>
          <w:p w14:paraId="71B0364A" w14:textId="77777777" w:rsidR="006B45C0" w:rsidRPr="00414DF9" w:rsidRDefault="006B45C0" w:rsidP="00291632">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01FA08F"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85F422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97A82F9"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BFF875D" w14:textId="77777777" w:rsidR="006B45C0" w:rsidRPr="00414DF9" w:rsidRDefault="006B45C0" w:rsidP="00291632">
            <w:pPr>
              <w:pStyle w:val="TAL"/>
              <w:jc w:val="center"/>
            </w:pPr>
            <w:r w:rsidRPr="00414DF9">
              <w:t>N/A</w:t>
            </w:r>
          </w:p>
        </w:tc>
      </w:tr>
      <w:tr w:rsidR="006B45C0" w:rsidRPr="00414DF9" w14:paraId="2289119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D3FD60" w14:textId="77777777" w:rsidR="006B45C0" w:rsidRPr="00414DF9" w:rsidRDefault="006B45C0" w:rsidP="00291632">
            <w:pPr>
              <w:pStyle w:val="TAL"/>
              <w:rPr>
                <w:rFonts w:eastAsia="Yu Mincho"/>
                <w:bCs/>
                <w:i/>
                <w:iCs/>
              </w:rPr>
            </w:pPr>
            <w:r w:rsidRPr="00414DF9">
              <w:rPr>
                <w:b/>
                <w:bCs/>
                <w:i/>
                <w:iCs/>
              </w:rPr>
              <w:t>nesBasedCondHandoverWithDCI-r18</w:t>
            </w:r>
          </w:p>
          <w:p w14:paraId="2AAC2FFB" w14:textId="77777777" w:rsidR="006B45C0" w:rsidRPr="00414DF9" w:rsidRDefault="006B45C0" w:rsidP="00291632">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AB97D70" w14:textId="77777777" w:rsidR="006B45C0" w:rsidRPr="00414DF9" w:rsidRDefault="006B45C0" w:rsidP="00291632">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90DEF94" w14:textId="77777777" w:rsidR="006B45C0" w:rsidRPr="00414DF9" w:rsidRDefault="006B45C0" w:rsidP="00291632">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6ACDBF5"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7EFBA8" w14:textId="77777777" w:rsidR="006B45C0" w:rsidRPr="00414DF9" w:rsidRDefault="006B45C0" w:rsidP="00291632">
            <w:pPr>
              <w:pStyle w:val="TAL"/>
              <w:jc w:val="center"/>
              <w:rPr>
                <w:bCs/>
                <w:iCs/>
              </w:rPr>
            </w:pPr>
            <w:r w:rsidRPr="00414DF9">
              <w:rPr>
                <w:bCs/>
                <w:iCs/>
              </w:rPr>
              <w:t>N/A</w:t>
            </w:r>
          </w:p>
        </w:tc>
      </w:tr>
      <w:tr w:rsidR="006B45C0" w:rsidRPr="00414DF9" w14:paraId="36F0DC1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753C46" w14:textId="77777777" w:rsidR="006B45C0" w:rsidRPr="00414DF9" w:rsidRDefault="006B45C0" w:rsidP="00291632">
            <w:pPr>
              <w:pStyle w:val="TAL"/>
              <w:rPr>
                <w:b/>
                <w:bCs/>
                <w:i/>
                <w:iCs/>
              </w:rPr>
            </w:pPr>
            <w:r w:rsidRPr="00414DF9">
              <w:rPr>
                <w:b/>
                <w:bCs/>
                <w:i/>
                <w:iCs/>
              </w:rPr>
              <w:t>nes-CellDTX-DRX-r18</w:t>
            </w:r>
          </w:p>
          <w:p w14:paraId="4F965462" w14:textId="77777777" w:rsidR="006B45C0" w:rsidRPr="00414DF9" w:rsidRDefault="006B45C0" w:rsidP="00291632">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5301B1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8BA230"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4D9CFB2"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01CBB6"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808983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38F397" w14:textId="77777777" w:rsidR="006B45C0" w:rsidRPr="00414DF9" w:rsidRDefault="006B45C0" w:rsidP="00291632">
            <w:pPr>
              <w:pStyle w:val="TAL"/>
              <w:rPr>
                <w:b/>
                <w:bCs/>
                <w:i/>
                <w:iCs/>
              </w:rPr>
            </w:pPr>
            <w:r w:rsidRPr="00414DF9">
              <w:rPr>
                <w:b/>
                <w:bCs/>
                <w:i/>
                <w:iCs/>
              </w:rPr>
              <w:t>nes-CellDTX-DRX-DCI2-9-r18</w:t>
            </w:r>
          </w:p>
          <w:p w14:paraId="10E5C465" w14:textId="77777777" w:rsidR="006B45C0" w:rsidRPr="00414DF9" w:rsidRDefault="006B45C0" w:rsidP="00291632">
            <w:pPr>
              <w:pStyle w:val="TAL"/>
            </w:pPr>
            <w:r w:rsidRPr="00414DF9">
              <w:t>Indicates whether the UE supports cell DTX/DRX configuration activation and deactivation via DCI 2_9.</w:t>
            </w:r>
          </w:p>
          <w:p w14:paraId="59AC16AE" w14:textId="77777777" w:rsidR="006B45C0" w:rsidRPr="00414DF9" w:rsidRDefault="006B45C0" w:rsidP="00291632">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EEEFB2"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E6E5B6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AB4584E"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AC676D"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67724E6" w14:textId="77777777" w:rsidTr="00291632">
        <w:trPr>
          <w:cantSplit/>
          <w:tblHeader/>
        </w:trPr>
        <w:tc>
          <w:tcPr>
            <w:tcW w:w="6917" w:type="dxa"/>
          </w:tcPr>
          <w:p w14:paraId="0CC3503E" w14:textId="77777777" w:rsidR="006B45C0" w:rsidRPr="00414DF9" w:rsidRDefault="006B45C0" w:rsidP="00291632">
            <w:pPr>
              <w:pStyle w:val="TAL"/>
              <w:rPr>
                <w:b/>
                <w:i/>
              </w:rPr>
            </w:pPr>
            <w:r w:rsidRPr="00414DF9">
              <w:rPr>
                <w:b/>
                <w:i/>
              </w:rPr>
              <w:t>nonGroupSINR-reporting-r16</w:t>
            </w:r>
          </w:p>
          <w:p w14:paraId="3BEA1618" w14:textId="77777777" w:rsidR="006B45C0" w:rsidRPr="00414DF9" w:rsidRDefault="006B45C0" w:rsidP="00291632">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1E5E59B5" w14:textId="77777777" w:rsidR="006B45C0" w:rsidRPr="00414DF9" w:rsidRDefault="006B45C0" w:rsidP="00291632">
            <w:pPr>
              <w:pStyle w:val="TAL"/>
              <w:jc w:val="center"/>
            </w:pPr>
            <w:r w:rsidRPr="00414DF9">
              <w:t>Band</w:t>
            </w:r>
          </w:p>
        </w:tc>
        <w:tc>
          <w:tcPr>
            <w:tcW w:w="567" w:type="dxa"/>
          </w:tcPr>
          <w:p w14:paraId="24A43711" w14:textId="77777777" w:rsidR="006B45C0" w:rsidRPr="00414DF9" w:rsidRDefault="006B45C0" w:rsidP="00291632">
            <w:pPr>
              <w:pStyle w:val="TAL"/>
              <w:jc w:val="center"/>
            </w:pPr>
            <w:r w:rsidRPr="00414DF9">
              <w:t>No</w:t>
            </w:r>
          </w:p>
        </w:tc>
        <w:tc>
          <w:tcPr>
            <w:tcW w:w="709" w:type="dxa"/>
          </w:tcPr>
          <w:p w14:paraId="4AE15780" w14:textId="77777777" w:rsidR="006B45C0" w:rsidRPr="00414DF9" w:rsidRDefault="006B45C0" w:rsidP="00291632">
            <w:pPr>
              <w:pStyle w:val="TAL"/>
              <w:jc w:val="center"/>
              <w:rPr>
                <w:bCs/>
                <w:iCs/>
              </w:rPr>
            </w:pPr>
            <w:r w:rsidRPr="00414DF9">
              <w:rPr>
                <w:bCs/>
                <w:iCs/>
              </w:rPr>
              <w:t>N/A</w:t>
            </w:r>
          </w:p>
        </w:tc>
        <w:tc>
          <w:tcPr>
            <w:tcW w:w="728" w:type="dxa"/>
          </w:tcPr>
          <w:p w14:paraId="41E6988D" w14:textId="77777777" w:rsidR="006B45C0" w:rsidRPr="00414DF9" w:rsidRDefault="006B45C0" w:rsidP="00291632">
            <w:pPr>
              <w:pStyle w:val="TAL"/>
              <w:jc w:val="center"/>
              <w:rPr>
                <w:bCs/>
                <w:iCs/>
              </w:rPr>
            </w:pPr>
            <w:r w:rsidRPr="00414DF9">
              <w:rPr>
                <w:bCs/>
                <w:iCs/>
              </w:rPr>
              <w:t>N/A</w:t>
            </w:r>
          </w:p>
        </w:tc>
      </w:tr>
      <w:tr w:rsidR="006B45C0" w:rsidRPr="00414DF9" w14:paraId="7FA6E14F" w14:textId="77777777" w:rsidTr="00291632">
        <w:trPr>
          <w:cantSplit/>
          <w:tblHeader/>
        </w:trPr>
        <w:tc>
          <w:tcPr>
            <w:tcW w:w="6917" w:type="dxa"/>
          </w:tcPr>
          <w:p w14:paraId="63CF76ED" w14:textId="77777777" w:rsidR="006B45C0" w:rsidRPr="00414DF9" w:rsidRDefault="006B45C0" w:rsidP="00291632">
            <w:pPr>
              <w:pStyle w:val="TAL"/>
              <w:rPr>
                <w:rFonts w:cs="Arial"/>
                <w:b/>
                <w:bCs/>
                <w:i/>
                <w:iCs/>
                <w:szCs w:val="18"/>
              </w:rPr>
            </w:pPr>
            <w:r w:rsidRPr="00414DF9">
              <w:rPr>
                <w:rFonts w:cs="Arial"/>
                <w:b/>
                <w:bCs/>
                <w:i/>
                <w:iCs/>
                <w:szCs w:val="18"/>
              </w:rPr>
              <w:lastRenderedPageBreak/>
              <w:t>nr-PDCCH-OverlapLTE-CRS-RE-r18</w:t>
            </w:r>
          </w:p>
          <w:p w14:paraId="2912471A" w14:textId="77777777" w:rsidR="006B45C0" w:rsidRPr="00414DF9" w:rsidRDefault="006B45C0" w:rsidP="00291632">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D3E8497" w14:textId="77777777" w:rsidR="006B45C0" w:rsidRPr="00414DF9" w:rsidRDefault="006B45C0" w:rsidP="00291632">
            <w:pPr>
              <w:pStyle w:val="TAL"/>
              <w:rPr>
                <w:rFonts w:cs="Arial"/>
                <w:szCs w:val="18"/>
              </w:rPr>
            </w:pPr>
          </w:p>
          <w:p w14:paraId="22716E0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7496957F"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4FF2279D" w14:textId="77777777" w:rsidR="006B45C0" w:rsidRPr="00414DF9" w:rsidRDefault="006B45C0" w:rsidP="00291632">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17E6A341" w14:textId="77777777" w:rsidR="006B45C0" w:rsidRPr="00414DF9" w:rsidRDefault="006B45C0" w:rsidP="00291632">
            <w:pPr>
              <w:pStyle w:val="TAL"/>
              <w:rPr>
                <w:rFonts w:cs="Arial"/>
                <w:szCs w:val="18"/>
              </w:rPr>
            </w:pPr>
          </w:p>
          <w:p w14:paraId="0611B9B3" w14:textId="77777777" w:rsidR="006B45C0" w:rsidRPr="00414DF9" w:rsidRDefault="006B45C0" w:rsidP="00291632">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10DCDA2" w14:textId="77777777" w:rsidR="006B45C0" w:rsidRPr="00414DF9" w:rsidRDefault="006B45C0" w:rsidP="00291632">
            <w:pPr>
              <w:pStyle w:val="TAL"/>
              <w:jc w:val="center"/>
            </w:pPr>
            <w:r w:rsidRPr="00414DF9">
              <w:t>Band</w:t>
            </w:r>
          </w:p>
        </w:tc>
        <w:tc>
          <w:tcPr>
            <w:tcW w:w="567" w:type="dxa"/>
          </w:tcPr>
          <w:p w14:paraId="3996B63D" w14:textId="77777777" w:rsidR="006B45C0" w:rsidRPr="00414DF9" w:rsidRDefault="006B45C0" w:rsidP="00291632">
            <w:pPr>
              <w:pStyle w:val="TAL"/>
              <w:jc w:val="center"/>
            </w:pPr>
            <w:r w:rsidRPr="00414DF9">
              <w:t>No</w:t>
            </w:r>
          </w:p>
        </w:tc>
        <w:tc>
          <w:tcPr>
            <w:tcW w:w="709" w:type="dxa"/>
          </w:tcPr>
          <w:p w14:paraId="65DA1BB3" w14:textId="77777777" w:rsidR="006B45C0" w:rsidRPr="00414DF9" w:rsidRDefault="006B45C0" w:rsidP="00291632">
            <w:pPr>
              <w:pStyle w:val="TAL"/>
              <w:jc w:val="center"/>
              <w:rPr>
                <w:bCs/>
                <w:iCs/>
              </w:rPr>
            </w:pPr>
            <w:r w:rsidRPr="00414DF9">
              <w:rPr>
                <w:bCs/>
                <w:iCs/>
              </w:rPr>
              <w:t>N/A</w:t>
            </w:r>
          </w:p>
        </w:tc>
        <w:tc>
          <w:tcPr>
            <w:tcW w:w="728" w:type="dxa"/>
          </w:tcPr>
          <w:p w14:paraId="7B657E30" w14:textId="77777777" w:rsidR="006B45C0" w:rsidRPr="00414DF9" w:rsidRDefault="006B45C0" w:rsidP="00291632">
            <w:pPr>
              <w:pStyle w:val="TAL"/>
              <w:jc w:val="center"/>
              <w:rPr>
                <w:bCs/>
                <w:iCs/>
              </w:rPr>
            </w:pPr>
            <w:r w:rsidRPr="00414DF9">
              <w:t xml:space="preserve"> FR1 only</w:t>
            </w:r>
          </w:p>
        </w:tc>
      </w:tr>
      <w:tr w:rsidR="006B45C0" w:rsidRPr="00414DF9" w14:paraId="15029FB3" w14:textId="77777777" w:rsidTr="00291632">
        <w:trPr>
          <w:cantSplit/>
          <w:tblHeader/>
        </w:trPr>
        <w:tc>
          <w:tcPr>
            <w:tcW w:w="6917" w:type="dxa"/>
          </w:tcPr>
          <w:p w14:paraId="401E86DD" w14:textId="77777777" w:rsidR="006B45C0" w:rsidRPr="00414DF9" w:rsidRDefault="006B45C0" w:rsidP="00291632">
            <w:pPr>
              <w:pStyle w:val="TAL"/>
              <w:rPr>
                <w:b/>
                <w:i/>
              </w:rPr>
            </w:pPr>
            <w:r w:rsidRPr="00414DF9">
              <w:rPr>
                <w:b/>
                <w:i/>
              </w:rPr>
              <w:t>nr-PDCCH-OverlapLTE-CRS-RE-MultiPatterns-r18</w:t>
            </w:r>
          </w:p>
          <w:p w14:paraId="6E28AD2A" w14:textId="77777777" w:rsidR="006B45C0" w:rsidRPr="00414DF9" w:rsidRDefault="006B45C0" w:rsidP="00291632">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29881F24" w14:textId="77777777" w:rsidR="006B45C0" w:rsidRPr="00414DF9" w:rsidRDefault="006B45C0" w:rsidP="00291632">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661F7DB8" w14:textId="77777777" w:rsidR="006B45C0" w:rsidRPr="00414DF9" w:rsidRDefault="006B45C0" w:rsidP="00291632">
            <w:pPr>
              <w:pStyle w:val="TAL"/>
              <w:rPr>
                <w:bCs/>
              </w:rPr>
            </w:pPr>
          </w:p>
          <w:p w14:paraId="6126ED49" w14:textId="77777777" w:rsidR="006B45C0" w:rsidRPr="00414DF9" w:rsidRDefault="006B45C0" w:rsidP="00291632">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2D69E383" w14:textId="77777777" w:rsidR="006B45C0" w:rsidRPr="00414DF9" w:rsidRDefault="006B45C0" w:rsidP="00291632">
            <w:pPr>
              <w:pStyle w:val="TAL"/>
              <w:jc w:val="center"/>
            </w:pPr>
            <w:r w:rsidRPr="00414DF9">
              <w:t>Band</w:t>
            </w:r>
          </w:p>
        </w:tc>
        <w:tc>
          <w:tcPr>
            <w:tcW w:w="567" w:type="dxa"/>
          </w:tcPr>
          <w:p w14:paraId="5249D1D6" w14:textId="77777777" w:rsidR="006B45C0" w:rsidRPr="00414DF9" w:rsidRDefault="006B45C0" w:rsidP="00291632">
            <w:pPr>
              <w:pStyle w:val="TAL"/>
              <w:jc w:val="center"/>
            </w:pPr>
            <w:r w:rsidRPr="00414DF9">
              <w:t>No</w:t>
            </w:r>
          </w:p>
        </w:tc>
        <w:tc>
          <w:tcPr>
            <w:tcW w:w="709" w:type="dxa"/>
          </w:tcPr>
          <w:p w14:paraId="7503CFE3" w14:textId="77777777" w:rsidR="006B45C0" w:rsidRPr="00414DF9" w:rsidRDefault="006B45C0" w:rsidP="00291632">
            <w:pPr>
              <w:pStyle w:val="TAL"/>
              <w:jc w:val="center"/>
              <w:rPr>
                <w:bCs/>
                <w:iCs/>
              </w:rPr>
            </w:pPr>
            <w:r w:rsidRPr="00414DF9">
              <w:rPr>
                <w:bCs/>
                <w:iCs/>
              </w:rPr>
              <w:t>N/A</w:t>
            </w:r>
          </w:p>
        </w:tc>
        <w:tc>
          <w:tcPr>
            <w:tcW w:w="728" w:type="dxa"/>
          </w:tcPr>
          <w:p w14:paraId="2E4B2CCE" w14:textId="77777777" w:rsidR="006B45C0" w:rsidRPr="00414DF9" w:rsidRDefault="006B45C0" w:rsidP="00291632">
            <w:pPr>
              <w:pStyle w:val="TAL"/>
              <w:jc w:val="center"/>
              <w:rPr>
                <w:bCs/>
                <w:iCs/>
              </w:rPr>
            </w:pPr>
            <w:r w:rsidRPr="00414DF9">
              <w:t>FR1 only</w:t>
            </w:r>
          </w:p>
        </w:tc>
      </w:tr>
      <w:tr w:rsidR="006B45C0" w:rsidRPr="00414DF9" w14:paraId="0ABA05D6" w14:textId="77777777" w:rsidTr="00291632">
        <w:trPr>
          <w:cantSplit/>
          <w:tblHeader/>
        </w:trPr>
        <w:tc>
          <w:tcPr>
            <w:tcW w:w="6917" w:type="dxa"/>
          </w:tcPr>
          <w:p w14:paraId="20B546BC" w14:textId="77777777" w:rsidR="006B45C0" w:rsidRPr="00414DF9" w:rsidRDefault="006B45C0" w:rsidP="00291632">
            <w:pPr>
              <w:pStyle w:val="TAL"/>
              <w:rPr>
                <w:b/>
                <w:i/>
              </w:rPr>
            </w:pPr>
            <w:r w:rsidRPr="00414DF9">
              <w:rPr>
                <w:b/>
                <w:i/>
              </w:rPr>
              <w:t>nr-PDCCH-OverlapLTE-CRS-RE-Span-3-4-r18</w:t>
            </w:r>
          </w:p>
          <w:p w14:paraId="65675051" w14:textId="77777777" w:rsidR="006B45C0" w:rsidRPr="00414DF9" w:rsidRDefault="006B45C0" w:rsidP="00291632">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7813234" w14:textId="77777777" w:rsidR="006B45C0" w:rsidRPr="00414DF9" w:rsidRDefault="006B45C0" w:rsidP="00291632">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426FDB9E" w14:textId="77777777" w:rsidR="006B45C0" w:rsidRPr="00414DF9" w:rsidRDefault="006B45C0" w:rsidP="00291632">
            <w:pPr>
              <w:pStyle w:val="TAL"/>
              <w:jc w:val="center"/>
            </w:pPr>
            <w:r w:rsidRPr="00414DF9">
              <w:t>Band</w:t>
            </w:r>
          </w:p>
        </w:tc>
        <w:tc>
          <w:tcPr>
            <w:tcW w:w="567" w:type="dxa"/>
          </w:tcPr>
          <w:p w14:paraId="5849175C" w14:textId="77777777" w:rsidR="006B45C0" w:rsidRPr="00414DF9" w:rsidRDefault="006B45C0" w:rsidP="00291632">
            <w:pPr>
              <w:pStyle w:val="TAL"/>
              <w:jc w:val="center"/>
            </w:pPr>
            <w:r w:rsidRPr="00414DF9">
              <w:t>No</w:t>
            </w:r>
          </w:p>
        </w:tc>
        <w:tc>
          <w:tcPr>
            <w:tcW w:w="709" w:type="dxa"/>
          </w:tcPr>
          <w:p w14:paraId="071211E5" w14:textId="77777777" w:rsidR="006B45C0" w:rsidRPr="00414DF9" w:rsidRDefault="006B45C0" w:rsidP="00291632">
            <w:pPr>
              <w:pStyle w:val="TAL"/>
              <w:jc w:val="center"/>
              <w:rPr>
                <w:bCs/>
                <w:iCs/>
              </w:rPr>
            </w:pPr>
            <w:r w:rsidRPr="00414DF9">
              <w:rPr>
                <w:bCs/>
                <w:iCs/>
              </w:rPr>
              <w:t>N/A</w:t>
            </w:r>
          </w:p>
        </w:tc>
        <w:tc>
          <w:tcPr>
            <w:tcW w:w="728" w:type="dxa"/>
          </w:tcPr>
          <w:p w14:paraId="5B454021" w14:textId="77777777" w:rsidR="006B45C0" w:rsidRPr="00414DF9" w:rsidRDefault="006B45C0" w:rsidP="00291632">
            <w:pPr>
              <w:pStyle w:val="TAL"/>
              <w:jc w:val="center"/>
              <w:rPr>
                <w:bCs/>
                <w:iCs/>
              </w:rPr>
            </w:pPr>
            <w:r w:rsidRPr="00414DF9">
              <w:t>FR1 only</w:t>
            </w:r>
          </w:p>
        </w:tc>
      </w:tr>
      <w:tr w:rsidR="006B45C0" w:rsidRPr="00414DF9" w14:paraId="0DF947B1" w14:textId="77777777" w:rsidTr="00291632">
        <w:trPr>
          <w:cantSplit/>
          <w:tblHeader/>
        </w:trPr>
        <w:tc>
          <w:tcPr>
            <w:tcW w:w="6917" w:type="dxa"/>
          </w:tcPr>
          <w:p w14:paraId="1D7EA009" w14:textId="77777777" w:rsidR="006B45C0" w:rsidRPr="00414DF9" w:rsidRDefault="006B45C0" w:rsidP="00291632">
            <w:pPr>
              <w:pStyle w:val="TAL"/>
              <w:rPr>
                <w:b/>
                <w:i/>
              </w:rPr>
            </w:pPr>
            <w:r w:rsidRPr="00414DF9">
              <w:rPr>
                <w:b/>
                <w:i/>
              </w:rPr>
              <w:t>nr-UE-TxTEG-ID-MaxSupport-r17</w:t>
            </w:r>
          </w:p>
          <w:p w14:paraId="1DCE4314" w14:textId="77777777" w:rsidR="006B45C0" w:rsidRPr="00414DF9" w:rsidRDefault="006B45C0" w:rsidP="00291632">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CF00686" w14:textId="77777777" w:rsidR="006B45C0" w:rsidRPr="00414DF9" w:rsidRDefault="006B45C0" w:rsidP="00291632">
            <w:pPr>
              <w:pStyle w:val="TAL"/>
              <w:jc w:val="center"/>
            </w:pPr>
            <w:r w:rsidRPr="00414DF9">
              <w:t>Band</w:t>
            </w:r>
          </w:p>
        </w:tc>
        <w:tc>
          <w:tcPr>
            <w:tcW w:w="567" w:type="dxa"/>
          </w:tcPr>
          <w:p w14:paraId="6F36F541" w14:textId="77777777" w:rsidR="006B45C0" w:rsidRPr="00414DF9" w:rsidRDefault="006B45C0" w:rsidP="00291632">
            <w:pPr>
              <w:pStyle w:val="TAL"/>
              <w:jc w:val="center"/>
            </w:pPr>
            <w:r w:rsidRPr="00414DF9">
              <w:t>No</w:t>
            </w:r>
          </w:p>
        </w:tc>
        <w:tc>
          <w:tcPr>
            <w:tcW w:w="709" w:type="dxa"/>
          </w:tcPr>
          <w:p w14:paraId="2A6BAFC2" w14:textId="77777777" w:rsidR="006B45C0" w:rsidRPr="00414DF9" w:rsidRDefault="006B45C0" w:rsidP="00291632">
            <w:pPr>
              <w:pStyle w:val="TAL"/>
              <w:jc w:val="center"/>
              <w:rPr>
                <w:bCs/>
                <w:iCs/>
              </w:rPr>
            </w:pPr>
            <w:r w:rsidRPr="00414DF9">
              <w:rPr>
                <w:bCs/>
                <w:iCs/>
              </w:rPr>
              <w:t>N/A</w:t>
            </w:r>
          </w:p>
        </w:tc>
        <w:tc>
          <w:tcPr>
            <w:tcW w:w="728" w:type="dxa"/>
          </w:tcPr>
          <w:p w14:paraId="004263BF" w14:textId="77777777" w:rsidR="006B45C0" w:rsidRPr="00414DF9" w:rsidRDefault="006B45C0" w:rsidP="00291632">
            <w:pPr>
              <w:pStyle w:val="TAL"/>
              <w:jc w:val="center"/>
              <w:rPr>
                <w:bCs/>
                <w:iCs/>
              </w:rPr>
            </w:pPr>
            <w:r w:rsidRPr="00414DF9">
              <w:rPr>
                <w:bCs/>
                <w:iCs/>
              </w:rPr>
              <w:t>N/A</w:t>
            </w:r>
          </w:p>
        </w:tc>
      </w:tr>
      <w:tr w:rsidR="006B45C0" w:rsidRPr="00414DF9" w14:paraId="1928A4FD" w14:textId="77777777" w:rsidTr="00291632">
        <w:trPr>
          <w:cantSplit/>
          <w:tblHeader/>
        </w:trPr>
        <w:tc>
          <w:tcPr>
            <w:tcW w:w="6917" w:type="dxa"/>
          </w:tcPr>
          <w:p w14:paraId="2F4018B6" w14:textId="77777777" w:rsidR="006B45C0" w:rsidRPr="00414DF9" w:rsidRDefault="006B45C0" w:rsidP="00291632">
            <w:pPr>
              <w:pStyle w:val="TAL"/>
              <w:rPr>
                <w:b/>
                <w:i/>
              </w:rPr>
            </w:pPr>
            <w:r w:rsidRPr="00414DF9">
              <w:rPr>
                <w:b/>
                <w:i/>
              </w:rPr>
              <w:lastRenderedPageBreak/>
              <w:t>ntn-DMRS-BundlingNGSO-r18</w:t>
            </w:r>
          </w:p>
          <w:p w14:paraId="4900C3E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3D696E42" w14:textId="77777777" w:rsidR="006B45C0" w:rsidRPr="00414DF9" w:rsidRDefault="006B45C0" w:rsidP="00291632">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10B7A9EE" w14:textId="77777777" w:rsidR="006B45C0" w:rsidRPr="00414DF9" w:rsidRDefault="006B45C0" w:rsidP="00291632">
            <w:pPr>
              <w:pStyle w:val="TAL"/>
              <w:rPr>
                <w:rFonts w:cs="Arial"/>
                <w:szCs w:val="18"/>
              </w:rPr>
            </w:pPr>
          </w:p>
          <w:p w14:paraId="70FEBBAA" w14:textId="77777777" w:rsidR="006B45C0" w:rsidRPr="00414DF9" w:rsidRDefault="006B45C0" w:rsidP="00291632">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77726F67" w14:textId="77777777" w:rsidR="006B45C0" w:rsidRPr="00414DF9" w:rsidRDefault="006B45C0" w:rsidP="00291632">
            <w:pPr>
              <w:pStyle w:val="TAL"/>
              <w:rPr>
                <w:rFonts w:cs="Arial"/>
                <w:szCs w:val="18"/>
              </w:rPr>
            </w:pPr>
          </w:p>
          <w:p w14:paraId="7C28ABFD" w14:textId="77777777" w:rsidR="006B45C0" w:rsidRPr="00414DF9" w:rsidRDefault="006B45C0" w:rsidP="00291632">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3F5B0691" w14:textId="77777777" w:rsidR="006B45C0" w:rsidRPr="00414DF9" w:rsidRDefault="006B45C0" w:rsidP="00291632">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2217B3AE" w14:textId="77777777" w:rsidR="006B45C0" w:rsidRPr="00414DF9" w:rsidRDefault="006B45C0" w:rsidP="00291632">
            <w:pPr>
              <w:pStyle w:val="TAN"/>
            </w:pPr>
            <w:r w:rsidRPr="00414DF9">
              <w:t>NOTE 3:</w:t>
            </w:r>
            <w:r w:rsidRPr="00414DF9">
              <w:rPr>
                <w:rFonts w:cs="Arial"/>
                <w:szCs w:val="18"/>
              </w:rPr>
              <w:tab/>
            </w:r>
            <w:r w:rsidRPr="00414DF9">
              <w:t>DM-RS bundling is only applicable for UL transmissions with pi/2 BPSK, BPSK, and QPSK modulation orders.</w:t>
            </w:r>
          </w:p>
          <w:p w14:paraId="0254ED3C" w14:textId="77777777" w:rsidR="006B45C0" w:rsidRPr="00414DF9" w:rsidRDefault="006B45C0" w:rsidP="00291632">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0F1DD42B" w14:textId="77777777" w:rsidR="006B45C0" w:rsidRPr="00414DF9" w:rsidRDefault="006B45C0" w:rsidP="00291632">
            <w:pPr>
              <w:pStyle w:val="TAL"/>
              <w:jc w:val="center"/>
            </w:pPr>
            <w:r w:rsidRPr="00414DF9">
              <w:t>Band</w:t>
            </w:r>
          </w:p>
        </w:tc>
        <w:tc>
          <w:tcPr>
            <w:tcW w:w="567" w:type="dxa"/>
          </w:tcPr>
          <w:p w14:paraId="06612009" w14:textId="77777777" w:rsidR="006B45C0" w:rsidRPr="00414DF9" w:rsidRDefault="006B45C0" w:rsidP="00291632">
            <w:pPr>
              <w:pStyle w:val="TAL"/>
              <w:jc w:val="center"/>
            </w:pPr>
            <w:r w:rsidRPr="00414DF9">
              <w:t>No</w:t>
            </w:r>
          </w:p>
        </w:tc>
        <w:tc>
          <w:tcPr>
            <w:tcW w:w="709" w:type="dxa"/>
          </w:tcPr>
          <w:p w14:paraId="5716BC67" w14:textId="77777777" w:rsidR="006B45C0" w:rsidRPr="00414DF9" w:rsidRDefault="006B45C0" w:rsidP="00291632">
            <w:pPr>
              <w:pStyle w:val="TAL"/>
              <w:jc w:val="center"/>
              <w:rPr>
                <w:bCs/>
                <w:iCs/>
              </w:rPr>
            </w:pPr>
            <w:r w:rsidRPr="00414DF9">
              <w:rPr>
                <w:bCs/>
                <w:iCs/>
              </w:rPr>
              <w:t>N/A</w:t>
            </w:r>
          </w:p>
        </w:tc>
        <w:tc>
          <w:tcPr>
            <w:tcW w:w="728" w:type="dxa"/>
          </w:tcPr>
          <w:p w14:paraId="1E46B208" w14:textId="77777777" w:rsidR="006B45C0" w:rsidRPr="00414DF9" w:rsidRDefault="006B45C0" w:rsidP="00291632">
            <w:pPr>
              <w:pStyle w:val="TAL"/>
              <w:jc w:val="center"/>
              <w:rPr>
                <w:bCs/>
                <w:iCs/>
              </w:rPr>
            </w:pPr>
            <w:r w:rsidRPr="00414DF9">
              <w:rPr>
                <w:bCs/>
                <w:iCs/>
              </w:rPr>
              <w:t>N/A</w:t>
            </w:r>
          </w:p>
        </w:tc>
      </w:tr>
      <w:tr w:rsidR="006B45C0" w:rsidRPr="00414DF9" w14:paraId="5F9D57B6" w14:textId="77777777" w:rsidTr="00291632">
        <w:trPr>
          <w:cantSplit/>
          <w:tblHeader/>
        </w:trPr>
        <w:tc>
          <w:tcPr>
            <w:tcW w:w="6917" w:type="dxa"/>
          </w:tcPr>
          <w:p w14:paraId="474E4DB5" w14:textId="77777777" w:rsidR="006B45C0" w:rsidRPr="00414DF9" w:rsidRDefault="006B45C0" w:rsidP="00291632">
            <w:pPr>
              <w:pStyle w:val="TAL"/>
              <w:rPr>
                <w:rFonts w:cs="Arial"/>
                <w:b/>
                <w:bCs/>
                <w:i/>
                <w:iCs/>
                <w:szCs w:val="18"/>
              </w:rPr>
            </w:pPr>
            <w:bookmarkStart w:id="24" w:name="_Hlk42794445"/>
            <w:r w:rsidRPr="00414DF9">
              <w:rPr>
                <w:rFonts w:cs="Arial"/>
                <w:b/>
                <w:bCs/>
                <w:i/>
                <w:iCs/>
                <w:szCs w:val="18"/>
              </w:rPr>
              <w:t>olpc-SRS-Pos-r16</w:t>
            </w:r>
          </w:p>
          <w:bookmarkEnd w:id="24"/>
          <w:p w14:paraId="220803C1"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2884C5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890F7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C67770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84D2C4A" w14:textId="77777777" w:rsidR="006B45C0" w:rsidRPr="00414DF9" w:rsidRDefault="006B45C0" w:rsidP="00291632">
            <w:pPr>
              <w:pStyle w:val="TAN"/>
              <w:ind w:hanging="533"/>
            </w:pPr>
            <w:r w:rsidRPr="00414DF9">
              <w:t>NOTE:</w:t>
            </w:r>
            <w:r w:rsidRPr="00414DF9">
              <w:rPr>
                <w:rFonts w:cs="Arial"/>
                <w:iCs/>
                <w:szCs w:val="18"/>
              </w:rPr>
              <w:tab/>
            </w:r>
            <w:r w:rsidRPr="00414DF9">
              <w:t>A PRS from a PRS-only TP is treated as PRS from a non-serving cell.</w:t>
            </w:r>
          </w:p>
          <w:p w14:paraId="73A9054C" w14:textId="77777777" w:rsidR="006B45C0" w:rsidRPr="00414DF9" w:rsidRDefault="006B45C0" w:rsidP="00291632">
            <w:pPr>
              <w:pStyle w:val="TAN"/>
              <w:ind w:hanging="533"/>
            </w:pPr>
          </w:p>
          <w:p w14:paraId="363D1C7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6179AB6A" w14:textId="77777777" w:rsidR="006B45C0" w:rsidRPr="00414DF9" w:rsidRDefault="006B45C0" w:rsidP="00291632">
            <w:pPr>
              <w:pStyle w:val="TAL"/>
              <w:jc w:val="center"/>
            </w:pPr>
            <w:r w:rsidRPr="00414DF9">
              <w:rPr>
                <w:rFonts w:cs="Arial"/>
                <w:bCs/>
                <w:iCs/>
                <w:szCs w:val="18"/>
              </w:rPr>
              <w:t>Band</w:t>
            </w:r>
          </w:p>
        </w:tc>
        <w:tc>
          <w:tcPr>
            <w:tcW w:w="567" w:type="dxa"/>
          </w:tcPr>
          <w:p w14:paraId="13B1E577" w14:textId="77777777" w:rsidR="006B45C0" w:rsidRPr="00414DF9" w:rsidRDefault="006B45C0" w:rsidP="00291632">
            <w:pPr>
              <w:pStyle w:val="TAL"/>
              <w:jc w:val="center"/>
            </w:pPr>
            <w:r w:rsidRPr="00414DF9">
              <w:rPr>
                <w:rFonts w:cs="Arial"/>
                <w:bCs/>
                <w:iCs/>
                <w:szCs w:val="18"/>
              </w:rPr>
              <w:t>No</w:t>
            </w:r>
          </w:p>
        </w:tc>
        <w:tc>
          <w:tcPr>
            <w:tcW w:w="709" w:type="dxa"/>
          </w:tcPr>
          <w:p w14:paraId="2ABCC58C" w14:textId="77777777" w:rsidR="006B45C0" w:rsidRPr="00414DF9" w:rsidRDefault="006B45C0" w:rsidP="00291632">
            <w:pPr>
              <w:pStyle w:val="TAL"/>
              <w:jc w:val="center"/>
            </w:pPr>
            <w:r w:rsidRPr="00414DF9">
              <w:rPr>
                <w:bCs/>
                <w:iCs/>
              </w:rPr>
              <w:t>N/A</w:t>
            </w:r>
          </w:p>
        </w:tc>
        <w:tc>
          <w:tcPr>
            <w:tcW w:w="728" w:type="dxa"/>
          </w:tcPr>
          <w:p w14:paraId="26F351FE" w14:textId="77777777" w:rsidR="006B45C0" w:rsidRPr="00414DF9" w:rsidRDefault="006B45C0" w:rsidP="00291632">
            <w:pPr>
              <w:pStyle w:val="TAL"/>
              <w:jc w:val="center"/>
            </w:pPr>
            <w:r w:rsidRPr="00414DF9">
              <w:rPr>
                <w:bCs/>
                <w:iCs/>
              </w:rPr>
              <w:t>N/A</w:t>
            </w:r>
          </w:p>
        </w:tc>
      </w:tr>
      <w:tr w:rsidR="006B45C0" w:rsidRPr="00414DF9" w14:paraId="1DB424AE" w14:textId="77777777" w:rsidTr="00291632">
        <w:trPr>
          <w:cantSplit/>
          <w:tblHeader/>
        </w:trPr>
        <w:tc>
          <w:tcPr>
            <w:tcW w:w="6917" w:type="dxa"/>
          </w:tcPr>
          <w:p w14:paraId="323AC42C" w14:textId="77777777" w:rsidR="006B45C0" w:rsidRPr="00414DF9" w:rsidRDefault="006B45C0" w:rsidP="00291632">
            <w:pPr>
              <w:pStyle w:val="TAL"/>
              <w:rPr>
                <w:rFonts w:cs="Arial"/>
                <w:b/>
                <w:bCs/>
                <w:i/>
                <w:iCs/>
                <w:szCs w:val="18"/>
              </w:rPr>
            </w:pPr>
            <w:r w:rsidRPr="00414DF9">
              <w:rPr>
                <w:rFonts w:cs="Arial"/>
                <w:b/>
                <w:bCs/>
                <w:i/>
                <w:iCs/>
                <w:szCs w:val="18"/>
              </w:rPr>
              <w:lastRenderedPageBreak/>
              <w:t>olpc-SRS-PosRRC-Inactive-r17</w:t>
            </w:r>
          </w:p>
          <w:p w14:paraId="1384AAC6"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639818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5CFBD3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3E6FE1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0FAF1B51" w14:textId="77777777" w:rsidR="006B45C0" w:rsidRPr="00414DF9" w:rsidRDefault="006B45C0" w:rsidP="00291632">
            <w:pPr>
              <w:pStyle w:val="TAN"/>
            </w:pPr>
            <w:r w:rsidRPr="00414DF9">
              <w:t>NOTE:</w:t>
            </w:r>
            <w:r w:rsidRPr="00414DF9">
              <w:rPr>
                <w:rFonts w:cs="Arial"/>
                <w:iCs/>
                <w:szCs w:val="18"/>
              </w:rPr>
              <w:tab/>
            </w:r>
            <w:r w:rsidRPr="00414DF9">
              <w:t>A PRS from a PRS-only TP is treated as PRS from a non-serving cell.</w:t>
            </w:r>
          </w:p>
          <w:p w14:paraId="4BB7AD2B" w14:textId="77777777" w:rsidR="006B45C0" w:rsidRPr="00414DF9" w:rsidRDefault="006B45C0" w:rsidP="00291632">
            <w:pPr>
              <w:pStyle w:val="TAN"/>
              <w:ind w:left="568" w:hanging="284"/>
            </w:pPr>
          </w:p>
          <w:p w14:paraId="607B340B" w14:textId="77777777" w:rsidR="006B45C0" w:rsidRPr="00414DF9" w:rsidRDefault="006B45C0" w:rsidP="00291632">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718879A3"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1BAF54C8"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0544C28" w14:textId="77777777" w:rsidR="006B45C0" w:rsidRPr="00414DF9" w:rsidRDefault="006B45C0" w:rsidP="00291632">
            <w:pPr>
              <w:pStyle w:val="TAL"/>
              <w:jc w:val="center"/>
              <w:rPr>
                <w:bCs/>
                <w:iCs/>
              </w:rPr>
            </w:pPr>
            <w:r w:rsidRPr="00414DF9">
              <w:rPr>
                <w:bCs/>
                <w:iCs/>
              </w:rPr>
              <w:t>N/A</w:t>
            </w:r>
          </w:p>
        </w:tc>
        <w:tc>
          <w:tcPr>
            <w:tcW w:w="728" w:type="dxa"/>
          </w:tcPr>
          <w:p w14:paraId="2CFA69A8" w14:textId="77777777" w:rsidR="006B45C0" w:rsidRPr="00414DF9" w:rsidRDefault="006B45C0" w:rsidP="00291632">
            <w:pPr>
              <w:pStyle w:val="TAL"/>
              <w:jc w:val="center"/>
              <w:rPr>
                <w:bCs/>
                <w:iCs/>
              </w:rPr>
            </w:pPr>
            <w:r w:rsidRPr="00414DF9">
              <w:rPr>
                <w:bCs/>
                <w:iCs/>
              </w:rPr>
              <w:t>N/A</w:t>
            </w:r>
          </w:p>
        </w:tc>
      </w:tr>
      <w:tr w:rsidR="006B45C0" w:rsidRPr="00414DF9" w14:paraId="401236F3" w14:textId="77777777" w:rsidTr="00291632">
        <w:trPr>
          <w:cantSplit/>
          <w:tblHeader/>
        </w:trPr>
        <w:tc>
          <w:tcPr>
            <w:tcW w:w="6917" w:type="dxa"/>
          </w:tcPr>
          <w:p w14:paraId="22EFE81A" w14:textId="77777777" w:rsidR="006B45C0" w:rsidRPr="00414DF9" w:rsidRDefault="006B45C0" w:rsidP="00291632">
            <w:pPr>
              <w:pStyle w:val="TAL"/>
              <w:rPr>
                <w:b/>
                <w:i/>
              </w:rPr>
            </w:pPr>
            <w:r w:rsidRPr="00414DF9">
              <w:rPr>
                <w:b/>
                <w:i/>
              </w:rPr>
              <w:t>oneShotHARQ-feedbackPhy-Priority-r17</w:t>
            </w:r>
          </w:p>
          <w:p w14:paraId="68A7EC75" w14:textId="77777777" w:rsidR="006B45C0" w:rsidRPr="00414DF9" w:rsidRDefault="006B45C0" w:rsidP="00291632">
            <w:pPr>
              <w:pStyle w:val="TAL"/>
            </w:pPr>
            <w:r w:rsidRPr="00414DF9">
              <w:t>Indicates whether the UE supports transmission of type 3 HARQ-ACK codebook using the first or second PUCCH configuration based on PHY priority indication in the triggering DCI.</w:t>
            </w:r>
          </w:p>
          <w:p w14:paraId="0D273B7E"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35221555" w14:textId="77777777" w:rsidR="006B45C0" w:rsidRPr="00414DF9" w:rsidRDefault="006B45C0" w:rsidP="00291632">
            <w:pPr>
              <w:pStyle w:val="TAL"/>
              <w:jc w:val="center"/>
              <w:rPr>
                <w:rFonts w:cs="Arial"/>
                <w:bCs/>
                <w:iCs/>
                <w:szCs w:val="18"/>
              </w:rPr>
            </w:pPr>
            <w:r w:rsidRPr="00414DF9">
              <w:t>Band</w:t>
            </w:r>
          </w:p>
        </w:tc>
        <w:tc>
          <w:tcPr>
            <w:tcW w:w="567" w:type="dxa"/>
          </w:tcPr>
          <w:p w14:paraId="77993F6F" w14:textId="77777777" w:rsidR="006B45C0" w:rsidRPr="00414DF9" w:rsidRDefault="006B45C0" w:rsidP="00291632">
            <w:pPr>
              <w:pStyle w:val="TAL"/>
              <w:jc w:val="center"/>
              <w:rPr>
                <w:rFonts w:cs="Arial"/>
                <w:bCs/>
                <w:iCs/>
                <w:szCs w:val="18"/>
              </w:rPr>
            </w:pPr>
            <w:r w:rsidRPr="00414DF9">
              <w:t>No</w:t>
            </w:r>
          </w:p>
        </w:tc>
        <w:tc>
          <w:tcPr>
            <w:tcW w:w="709" w:type="dxa"/>
          </w:tcPr>
          <w:p w14:paraId="4D237232" w14:textId="77777777" w:rsidR="006B45C0" w:rsidRPr="00414DF9" w:rsidRDefault="006B45C0" w:rsidP="00291632">
            <w:pPr>
              <w:pStyle w:val="TAL"/>
              <w:jc w:val="center"/>
              <w:rPr>
                <w:bCs/>
                <w:iCs/>
              </w:rPr>
            </w:pPr>
            <w:r w:rsidRPr="00414DF9">
              <w:t>N/A</w:t>
            </w:r>
          </w:p>
        </w:tc>
        <w:tc>
          <w:tcPr>
            <w:tcW w:w="728" w:type="dxa"/>
          </w:tcPr>
          <w:p w14:paraId="63E0BF27" w14:textId="77777777" w:rsidR="006B45C0" w:rsidRPr="00414DF9" w:rsidRDefault="006B45C0" w:rsidP="00291632">
            <w:pPr>
              <w:pStyle w:val="TAL"/>
              <w:jc w:val="center"/>
              <w:rPr>
                <w:bCs/>
                <w:iCs/>
              </w:rPr>
            </w:pPr>
            <w:r w:rsidRPr="00414DF9">
              <w:t>N/A</w:t>
            </w:r>
          </w:p>
        </w:tc>
      </w:tr>
      <w:tr w:rsidR="006B45C0" w:rsidRPr="00414DF9" w14:paraId="0151B855" w14:textId="77777777" w:rsidTr="00291632">
        <w:trPr>
          <w:cantSplit/>
          <w:tblHeader/>
        </w:trPr>
        <w:tc>
          <w:tcPr>
            <w:tcW w:w="6917" w:type="dxa"/>
          </w:tcPr>
          <w:p w14:paraId="15D2E4D1" w14:textId="77777777" w:rsidR="006B45C0" w:rsidRPr="00414DF9" w:rsidRDefault="006B45C0" w:rsidP="00291632">
            <w:pPr>
              <w:pStyle w:val="TAL"/>
              <w:rPr>
                <w:b/>
                <w:i/>
              </w:rPr>
            </w:pPr>
            <w:r w:rsidRPr="00414DF9">
              <w:rPr>
                <w:b/>
                <w:i/>
              </w:rPr>
              <w:t>oneShotHARQ-feedbackTriggeredByDCI-1-2-r17</w:t>
            </w:r>
          </w:p>
          <w:p w14:paraId="56A0E5EA" w14:textId="77777777" w:rsidR="006B45C0" w:rsidRPr="00414DF9" w:rsidRDefault="006B45C0" w:rsidP="00291632">
            <w:pPr>
              <w:pStyle w:val="TAL"/>
            </w:pPr>
            <w:r w:rsidRPr="00414DF9">
              <w:t>Indicates whether the UE supports one-shot HARQ ACK feedback triggered by DCI format 1_2, comprised of the following functional components:</w:t>
            </w:r>
          </w:p>
          <w:p w14:paraId="75A120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41685D7C"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5BD74479"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6C6ABB68" w14:textId="77777777" w:rsidR="006B45C0" w:rsidRPr="00414DF9" w:rsidRDefault="006B45C0" w:rsidP="00291632">
            <w:pPr>
              <w:pStyle w:val="TAL"/>
              <w:jc w:val="center"/>
              <w:rPr>
                <w:rFonts w:cs="Arial"/>
                <w:bCs/>
                <w:iCs/>
                <w:szCs w:val="18"/>
              </w:rPr>
            </w:pPr>
            <w:r w:rsidRPr="00414DF9">
              <w:t>Band</w:t>
            </w:r>
          </w:p>
        </w:tc>
        <w:tc>
          <w:tcPr>
            <w:tcW w:w="567" w:type="dxa"/>
          </w:tcPr>
          <w:p w14:paraId="55A482BC" w14:textId="77777777" w:rsidR="006B45C0" w:rsidRPr="00414DF9" w:rsidRDefault="006B45C0" w:rsidP="00291632">
            <w:pPr>
              <w:pStyle w:val="TAL"/>
              <w:jc w:val="center"/>
              <w:rPr>
                <w:rFonts w:cs="Arial"/>
                <w:bCs/>
                <w:iCs/>
                <w:szCs w:val="18"/>
              </w:rPr>
            </w:pPr>
            <w:r w:rsidRPr="00414DF9">
              <w:t>No</w:t>
            </w:r>
          </w:p>
        </w:tc>
        <w:tc>
          <w:tcPr>
            <w:tcW w:w="709" w:type="dxa"/>
          </w:tcPr>
          <w:p w14:paraId="23384D2D" w14:textId="77777777" w:rsidR="006B45C0" w:rsidRPr="00414DF9" w:rsidRDefault="006B45C0" w:rsidP="00291632">
            <w:pPr>
              <w:pStyle w:val="TAL"/>
              <w:jc w:val="center"/>
              <w:rPr>
                <w:bCs/>
                <w:iCs/>
              </w:rPr>
            </w:pPr>
            <w:r w:rsidRPr="00414DF9">
              <w:t>N/A</w:t>
            </w:r>
          </w:p>
        </w:tc>
        <w:tc>
          <w:tcPr>
            <w:tcW w:w="728" w:type="dxa"/>
          </w:tcPr>
          <w:p w14:paraId="41F579E2" w14:textId="77777777" w:rsidR="006B45C0" w:rsidRPr="00414DF9" w:rsidRDefault="006B45C0" w:rsidP="00291632">
            <w:pPr>
              <w:pStyle w:val="TAL"/>
              <w:jc w:val="center"/>
              <w:rPr>
                <w:bCs/>
                <w:iCs/>
              </w:rPr>
            </w:pPr>
            <w:r w:rsidRPr="00414DF9">
              <w:t>N/A</w:t>
            </w:r>
          </w:p>
        </w:tc>
      </w:tr>
      <w:tr w:rsidR="006B45C0" w:rsidRPr="00414DF9" w14:paraId="42F11FF2" w14:textId="77777777" w:rsidTr="00291632">
        <w:trPr>
          <w:cantSplit/>
          <w:tblHeader/>
        </w:trPr>
        <w:tc>
          <w:tcPr>
            <w:tcW w:w="6917" w:type="dxa"/>
          </w:tcPr>
          <w:p w14:paraId="37195791" w14:textId="77777777" w:rsidR="006B45C0" w:rsidRPr="00414DF9" w:rsidRDefault="006B45C0" w:rsidP="00291632">
            <w:pPr>
              <w:pStyle w:val="TAL"/>
              <w:rPr>
                <w:b/>
                <w:bCs/>
                <w:i/>
                <w:iCs/>
              </w:rPr>
            </w:pPr>
            <w:r w:rsidRPr="00414DF9">
              <w:rPr>
                <w:b/>
                <w:bCs/>
                <w:i/>
                <w:iCs/>
              </w:rPr>
              <w:t>oneSlotPeriodicTRS-r16</w:t>
            </w:r>
          </w:p>
          <w:p w14:paraId="6241227A" w14:textId="77777777" w:rsidR="006B45C0" w:rsidRPr="00414DF9" w:rsidRDefault="006B45C0" w:rsidP="00291632">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77D48E97"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306F22C1"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32950F2B" w14:textId="77777777" w:rsidR="006B45C0" w:rsidRPr="00414DF9" w:rsidRDefault="006B45C0" w:rsidP="00291632">
            <w:pPr>
              <w:pStyle w:val="TAL"/>
              <w:jc w:val="center"/>
              <w:rPr>
                <w:rFonts w:cs="Arial"/>
                <w:bCs/>
                <w:iCs/>
                <w:szCs w:val="18"/>
              </w:rPr>
            </w:pPr>
            <w:r w:rsidRPr="00414DF9">
              <w:rPr>
                <w:bCs/>
                <w:iCs/>
              </w:rPr>
              <w:t>TDD only</w:t>
            </w:r>
          </w:p>
        </w:tc>
        <w:tc>
          <w:tcPr>
            <w:tcW w:w="728" w:type="dxa"/>
          </w:tcPr>
          <w:p w14:paraId="1B73C249" w14:textId="77777777" w:rsidR="006B45C0" w:rsidRPr="00414DF9" w:rsidRDefault="006B45C0" w:rsidP="00291632">
            <w:pPr>
              <w:pStyle w:val="TAL"/>
              <w:jc w:val="center"/>
              <w:rPr>
                <w:rFonts w:cs="Arial"/>
                <w:bCs/>
                <w:iCs/>
                <w:szCs w:val="18"/>
              </w:rPr>
            </w:pPr>
            <w:r w:rsidRPr="00414DF9">
              <w:t>FR1 only</w:t>
            </w:r>
          </w:p>
        </w:tc>
      </w:tr>
      <w:tr w:rsidR="006B45C0" w:rsidRPr="00414DF9" w14:paraId="4CFDAC5C" w14:textId="77777777" w:rsidTr="00291632">
        <w:trPr>
          <w:cantSplit/>
          <w:tblHeader/>
        </w:trPr>
        <w:tc>
          <w:tcPr>
            <w:tcW w:w="6917" w:type="dxa"/>
          </w:tcPr>
          <w:p w14:paraId="37634DF2" w14:textId="77777777" w:rsidR="006B45C0" w:rsidRPr="00414DF9" w:rsidRDefault="006B45C0" w:rsidP="00291632">
            <w:pPr>
              <w:pStyle w:val="TAL"/>
              <w:rPr>
                <w:b/>
                <w:bCs/>
                <w:i/>
                <w:iCs/>
              </w:rPr>
            </w:pPr>
            <w:r w:rsidRPr="00414DF9">
              <w:rPr>
                <w:b/>
                <w:bCs/>
                <w:i/>
                <w:iCs/>
              </w:rPr>
              <w:t>outOfOrderOperationDL-r16</w:t>
            </w:r>
          </w:p>
          <w:p w14:paraId="77B21E3E" w14:textId="77777777" w:rsidR="006B45C0" w:rsidRPr="00414DF9" w:rsidRDefault="006B45C0" w:rsidP="00291632">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073F2EDB" w14:textId="77777777" w:rsidR="006B45C0" w:rsidRPr="00414DF9" w:rsidRDefault="006B45C0" w:rsidP="00291632">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1DF544A1" w14:textId="77777777" w:rsidR="006B45C0" w:rsidRPr="00414DF9" w:rsidRDefault="006B45C0" w:rsidP="00291632">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65568963" w14:textId="77777777" w:rsidR="006B45C0" w:rsidRPr="00414DF9" w:rsidRDefault="006B45C0" w:rsidP="00291632">
            <w:pPr>
              <w:pStyle w:val="TAL"/>
              <w:jc w:val="center"/>
              <w:rPr>
                <w:bCs/>
                <w:iCs/>
              </w:rPr>
            </w:pPr>
            <w:r w:rsidRPr="00414DF9">
              <w:rPr>
                <w:bCs/>
                <w:iCs/>
              </w:rPr>
              <w:t>Band</w:t>
            </w:r>
          </w:p>
        </w:tc>
        <w:tc>
          <w:tcPr>
            <w:tcW w:w="567" w:type="dxa"/>
          </w:tcPr>
          <w:p w14:paraId="43E17DF2" w14:textId="77777777" w:rsidR="006B45C0" w:rsidRPr="00414DF9" w:rsidRDefault="006B45C0" w:rsidP="00291632">
            <w:pPr>
              <w:pStyle w:val="TAL"/>
              <w:jc w:val="center"/>
              <w:rPr>
                <w:bCs/>
                <w:iCs/>
              </w:rPr>
            </w:pPr>
            <w:r w:rsidRPr="00414DF9">
              <w:rPr>
                <w:bCs/>
                <w:iCs/>
              </w:rPr>
              <w:t>No</w:t>
            </w:r>
          </w:p>
        </w:tc>
        <w:tc>
          <w:tcPr>
            <w:tcW w:w="709" w:type="dxa"/>
          </w:tcPr>
          <w:p w14:paraId="3CA984BB" w14:textId="77777777" w:rsidR="006B45C0" w:rsidRPr="00414DF9" w:rsidRDefault="006B45C0" w:rsidP="00291632">
            <w:pPr>
              <w:pStyle w:val="TAL"/>
              <w:jc w:val="center"/>
              <w:rPr>
                <w:bCs/>
                <w:iCs/>
              </w:rPr>
            </w:pPr>
            <w:r w:rsidRPr="00414DF9">
              <w:rPr>
                <w:bCs/>
                <w:iCs/>
              </w:rPr>
              <w:t>N/A</w:t>
            </w:r>
          </w:p>
        </w:tc>
        <w:tc>
          <w:tcPr>
            <w:tcW w:w="728" w:type="dxa"/>
          </w:tcPr>
          <w:p w14:paraId="4E55CF47" w14:textId="77777777" w:rsidR="006B45C0" w:rsidRPr="00414DF9" w:rsidRDefault="006B45C0" w:rsidP="00291632">
            <w:pPr>
              <w:pStyle w:val="TAL"/>
              <w:jc w:val="center"/>
            </w:pPr>
            <w:r w:rsidRPr="00414DF9">
              <w:t>N/A</w:t>
            </w:r>
          </w:p>
        </w:tc>
      </w:tr>
      <w:tr w:rsidR="006B45C0" w:rsidRPr="00414DF9" w14:paraId="5FDCCF53" w14:textId="77777777" w:rsidTr="00291632">
        <w:trPr>
          <w:cantSplit/>
          <w:tblHeader/>
        </w:trPr>
        <w:tc>
          <w:tcPr>
            <w:tcW w:w="6917" w:type="dxa"/>
          </w:tcPr>
          <w:p w14:paraId="3ACA2FE5" w14:textId="77777777" w:rsidR="006B45C0" w:rsidRPr="00414DF9" w:rsidRDefault="006B45C0" w:rsidP="00291632">
            <w:pPr>
              <w:pStyle w:val="TAL"/>
              <w:rPr>
                <w:b/>
                <w:bCs/>
                <w:i/>
                <w:iCs/>
              </w:rPr>
            </w:pPr>
            <w:r w:rsidRPr="00414DF9">
              <w:rPr>
                <w:b/>
                <w:bCs/>
                <w:i/>
                <w:iCs/>
              </w:rPr>
              <w:t>outOfOrderOperationUL-r16</w:t>
            </w:r>
          </w:p>
          <w:p w14:paraId="799C424C" w14:textId="77777777" w:rsidR="006B45C0" w:rsidRPr="00414DF9" w:rsidRDefault="006B45C0" w:rsidP="00291632">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7AA86334" w14:textId="77777777" w:rsidR="006B45C0" w:rsidRPr="00414DF9" w:rsidRDefault="006B45C0" w:rsidP="00291632">
            <w:pPr>
              <w:pStyle w:val="TAL"/>
              <w:rPr>
                <w:i/>
                <w:iCs/>
              </w:rPr>
            </w:pPr>
          </w:p>
          <w:p w14:paraId="28F2BD00" w14:textId="77777777" w:rsidR="006B45C0" w:rsidRPr="00414DF9" w:rsidRDefault="006B45C0" w:rsidP="00291632">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03496D44" w14:textId="77777777" w:rsidR="006B45C0" w:rsidRPr="00414DF9" w:rsidRDefault="006B45C0" w:rsidP="00291632">
            <w:pPr>
              <w:pStyle w:val="TAL"/>
              <w:jc w:val="center"/>
              <w:rPr>
                <w:bCs/>
                <w:iCs/>
              </w:rPr>
            </w:pPr>
            <w:r w:rsidRPr="00414DF9">
              <w:rPr>
                <w:bCs/>
                <w:iCs/>
              </w:rPr>
              <w:t>Band</w:t>
            </w:r>
          </w:p>
        </w:tc>
        <w:tc>
          <w:tcPr>
            <w:tcW w:w="567" w:type="dxa"/>
          </w:tcPr>
          <w:p w14:paraId="32F16906" w14:textId="77777777" w:rsidR="006B45C0" w:rsidRPr="00414DF9" w:rsidRDefault="006B45C0" w:rsidP="00291632">
            <w:pPr>
              <w:pStyle w:val="TAL"/>
              <w:jc w:val="center"/>
              <w:rPr>
                <w:bCs/>
                <w:iCs/>
              </w:rPr>
            </w:pPr>
            <w:r w:rsidRPr="00414DF9">
              <w:rPr>
                <w:bCs/>
                <w:iCs/>
              </w:rPr>
              <w:t>No</w:t>
            </w:r>
          </w:p>
        </w:tc>
        <w:tc>
          <w:tcPr>
            <w:tcW w:w="709" w:type="dxa"/>
          </w:tcPr>
          <w:p w14:paraId="7256E22C" w14:textId="77777777" w:rsidR="006B45C0" w:rsidRPr="00414DF9" w:rsidRDefault="006B45C0" w:rsidP="00291632">
            <w:pPr>
              <w:pStyle w:val="TAL"/>
              <w:jc w:val="center"/>
              <w:rPr>
                <w:bCs/>
                <w:iCs/>
              </w:rPr>
            </w:pPr>
            <w:r w:rsidRPr="00414DF9">
              <w:rPr>
                <w:bCs/>
                <w:iCs/>
              </w:rPr>
              <w:t>N/A</w:t>
            </w:r>
          </w:p>
        </w:tc>
        <w:tc>
          <w:tcPr>
            <w:tcW w:w="728" w:type="dxa"/>
          </w:tcPr>
          <w:p w14:paraId="0A2F9E69" w14:textId="77777777" w:rsidR="006B45C0" w:rsidRPr="00414DF9" w:rsidRDefault="006B45C0" w:rsidP="00291632">
            <w:pPr>
              <w:pStyle w:val="TAL"/>
              <w:jc w:val="center"/>
            </w:pPr>
            <w:r w:rsidRPr="00414DF9">
              <w:t>N/A</w:t>
            </w:r>
          </w:p>
        </w:tc>
      </w:tr>
      <w:tr w:rsidR="006B45C0" w:rsidRPr="00414DF9" w14:paraId="2A5793CA" w14:textId="77777777" w:rsidTr="00291632">
        <w:trPr>
          <w:cantSplit/>
          <w:tblHeader/>
        </w:trPr>
        <w:tc>
          <w:tcPr>
            <w:tcW w:w="6917" w:type="dxa"/>
          </w:tcPr>
          <w:p w14:paraId="350A914C" w14:textId="77777777" w:rsidR="006B45C0" w:rsidRPr="00414DF9" w:rsidRDefault="006B45C0" w:rsidP="00291632">
            <w:pPr>
              <w:pStyle w:val="TAL"/>
              <w:rPr>
                <w:b/>
                <w:bCs/>
                <w:i/>
                <w:iCs/>
              </w:rPr>
            </w:pPr>
            <w:r w:rsidRPr="00414DF9">
              <w:rPr>
                <w:b/>
                <w:bCs/>
                <w:i/>
                <w:iCs/>
              </w:rPr>
              <w:lastRenderedPageBreak/>
              <w:t>overlapPDSCHsFullyFreqTime-r16</w:t>
            </w:r>
          </w:p>
          <w:p w14:paraId="7174EAE5" w14:textId="77777777" w:rsidR="006B45C0" w:rsidRPr="00414DF9" w:rsidRDefault="006B45C0" w:rsidP="00291632">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2D644EAD" w14:textId="77777777" w:rsidR="006B45C0" w:rsidRPr="00414DF9" w:rsidRDefault="006B45C0" w:rsidP="00291632">
            <w:pPr>
              <w:pStyle w:val="TAL"/>
            </w:pPr>
          </w:p>
          <w:p w14:paraId="7C2B0382" w14:textId="77777777" w:rsidR="006B45C0" w:rsidRPr="00414DF9" w:rsidRDefault="006B45C0" w:rsidP="00291632">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19328911" w14:textId="77777777" w:rsidR="006B45C0" w:rsidRPr="00414DF9" w:rsidRDefault="006B45C0" w:rsidP="00291632">
            <w:pPr>
              <w:pStyle w:val="TAL"/>
              <w:jc w:val="center"/>
              <w:rPr>
                <w:bCs/>
                <w:iCs/>
              </w:rPr>
            </w:pPr>
            <w:r w:rsidRPr="00414DF9">
              <w:rPr>
                <w:bCs/>
                <w:iCs/>
              </w:rPr>
              <w:t>Band</w:t>
            </w:r>
          </w:p>
        </w:tc>
        <w:tc>
          <w:tcPr>
            <w:tcW w:w="567" w:type="dxa"/>
          </w:tcPr>
          <w:p w14:paraId="42C107F3" w14:textId="77777777" w:rsidR="006B45C0" w:rsidRPr="00414DF9" w:rsidRDefault="006B45C0" w:rsidP="00291632">
            <w:pPr>
              <w:pStyle w:val="TAL"/>
              <w:jc w:val="center"/>
              <w:rPr>
                <w:bCs/>
                <w:iCs/>
              </w:rPr>
            </w:pPr>
            <w:r w:rsidRPr="00414DF9">
              <w:rPr>
                <w:bCs/>
                <w:iCs/>
              </w:rPr>
              <w:t>No</w:t>
            </w:r>
          </w:p>
        </w:tc>
        <w:tc>
          <w:tcPr>
            <w:tcW w:w="709" w:type="dxa"/>
          </w:tcPr>
          <w:p w14:paraId="025AC6A7" w14:textId="77777777" w:rsidR="006B45C0" w:rsidRPr="00414DF9" w:rsidRDefault="006B45C0" w:rsidP="00291632">
            <w:pPr>
              <w:pStyle w:val="TAL"/>
              <w:jc w:val="center"/>
              <w:rPr>
                <w:bCs/>
                <w:iCs/>
              </w:rPr>
            </w:pPr>
            <w:r w:rsidRPr="00414DF9">
              <w:rPr>
                <w:bCs/>
                <w:iCs/>
              </w:rPr>
              <w:t>N/A</w:t>
            </w:r>
          </w:p>
        </w:tc>
        <w:tc>
          <w:tcPr>
            <w:tcW w:w="728" w:type="dxa"/>
          </w:tcPr>
          <w:p w14:paraId="6F83B22E" w14:textId="77777777" w:rsidR="006B45C0" w:rsidRPr="00414DF9" w:rsidRDefault="006B45C0" w:rsidP="00291632">
            <w:pPr>
              <w:pStyle w:val="TAL"/>
              <w:jc w:val="center"/>
            </w:pPr>
            <w:r w:rsidRPr="00414DF9">
              <w:t>N/A</w:t>
            </w:r>
          </w:p>
        </w:tc>
      </w:tr>
      <w:tr w:rsidR="006B45C0" w:rsidRPr="00414DF9" w14:paraId="7BB9331D" w14:textId="77777777" w:rsidTr="00291632">
        <w:trPr>
          <w:cantSplit/>
          <w:tblHeader/>
        </w:trPr>
        <w:tc>
          <w:tcPr>
            <w:tcW w:w="6917" w:type="dxa"/>
          </w:tcPr>
          <w:p w14:paraId="7CCD6759" w14:textId="77777777" w:rsidR="006B45C0" w:rsidRPr="00414DF9" w:rsidRDefault="006B45C0" w:rsidP="00291632">
            <w:pPr>
              <w:pStyle w:val="TAL"/>
              <w:rPr>
                <w:b/>
                <w:bCs/>
                <w:i/>
                <w:iCs/>
              </w:rPr>
            </w:pPr>
            <w:r w:rsidRPr="00414DF9">
              <w:rPr>
                <w:b/>
                <w:bCs/>
                <w:i/>
                <w:iCs/>
              </w:rPr>
              <w:t>overlapPDSCHsInTimePartiallyFreq-r16</w:t>
            </w:r>
          </w:p>
          <w:p w14:paraId="6F02BFA9" w14:textId="77777777" w:rsidR="006B45C0" w:rsidRPr="00414DF9" w:rsidRDefault="006B45C0" w:rsidP="00291632">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577F99D3" w14:textId="77777777" w:rsidR="006B45C0" w:rsidRPr="00414DF9" w:rsidRDefault="006B45C0" w:rsidP="00291632">
            <w:pPr>
              <w:pStyle w:val="TAL"/>
              <w:jc w:val="center"/>
              <w:rPr>
                <w:bCs/>
                <w:iCs/>
              </w:rPr>
            </w:pPr>
            <w:r w:rsidRPr="00414DF9">
              <w:rPr>
                <w:bCs/>
                <w:iCs/>
              </w:rPr>
              <w:t>Band</w:t>
            </w:r>
          </w:p>
        </w:tc>
        <w:tc>
          <w:tcPr>
            <w:tcW w:w="567" w:type="dxa"/>
          </w:tcPr>
          <w:p w14:paraId="553D0EFD" w14:textId="77777777" w:rsidR="006B45C0" w:rsidRPr="00414DF9" w:rsidRDefault="006B45C0" w:rsidP="00291632">
            <w:pPr>
              <w:pStyle w:val="TAL"/>
              <w:jc w:val="center"/>
              <w:rPr>
                <w:bCs/>
                <w:iCs/>
              </w:rPr>
            </w:pPr>
            <w:r w:rsidRPr="00414DF9">
              <w:rPr>
                <w:bCs/>
                <w:iCs/>
              </w:rPr>
              <w:t>No</w:t>
            </w:r>
          </w:p>
        </w:tc>
        <w:tc>
          <w:tcPr>
            <w:tcW w:w="709" w:type="dxa"/>
          </w:tcPr>
          <w:p w14:paraId="2274E9DC" w14:textId="77777777" w:rsidR="006B45C0" w:rsidRPr="00414DF9" w:rsidRDefault="006B45C0" w:rsidP="00291632">
            <w:pPr>
              <w:pStyle w:val="TAL"/>
              <w:jc w:val="center"/>
              <w:rPr>
                <w:bCs/>
                <w:iCs/>
              </w:rPr>
            </w:pPr>
            <w:r w:rsidRPr="00414DF9">
              <w:rPr>
                <w:bCs/>
                <w:iCs/>
              </w:rPr>
              <w:t>N/A</w:t>
            </w:r>
          </w:p>
        </w:tc>
        <w:tc>
          <w:tcPr>
            <w:tcW w:w="728" w:type="dxa"/>
          </w:tcPr>
          <w:p w14:paraId="7A3C709D" w14:textId="77777777" w:rsidR="006B45C0" w:rsidRPr="00414DF9" w:rsidRDefault="006B45C0" w:rsidP="00291632">
            <w:pPr>
              <w:pStyle w:val="TAL"/>
              <w:jc w:val="center"/>
            </w:pPr>
            <w:r w:rsidRPr="00414DF9">
              <w:t>N/A</w:t>
            </w:r>
          </w:p>
        </w:tc>
      </w:tr>
      <w:tr w:rsidR="006B45C0" w:rsidRPr="00414DF9" w14:paraId="3A4E44F4" w14:textId="77777777" w:rsidTr="00291632">
        <w:trPr>
          <w:cantSplit/>
          <w:tblHeader/>
        </w:trPr>
        <w:tc>
          <w:tcPr>
            <w:tcW w:w="6917" w:type="dxa"/>
          </w:tcPr>
          <w:p w14:paraId="0AEAD7F3" w14:textId="77777777" w:rsidR="006B45C0" w:rsidRPr="00414DF9" w:rsidRDefault="006B45C0" w:rsidP="00291632">
            <w:pPr>
              <w:pStyle w:val="TAL"/>
              <w:rPr>
                <w:b/>
                <w:bCs/>
                <w:i/>
                <w:iCs/>
              </w:rPr>
            </w:pPr>
            <w:r w:rsidRPr="00414DF9">
              <w:rPr>
                <w:b/>
                <w:bCs/>
                <w:i/>
                <w:iCs/>
              </w:rPr>
              <w:t>overlapRateMatchingEUTRA-CRS-r16</w:t>
            </w:r>
          </w:p>
          <w:p w14:paraId="6E6B34DB" w14:textId="77777777" w:rsidR="006B45C0" w:rsidRPr="00414DF9" w:rsidRDefault="006B45C0" w:rsidP="00291632">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21D79C83"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679C173E"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6A349491"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7E345FDB" w14:textId="77777777" w:rsidR="006B45C0" w:rsidRPr="00414DF9" w:rsidRDefault="006B45C0" w:rsidP="00291632">
            <w:pPr>
              <w:pStyle w:val="TAL"/>
              <w:jc w:val="center"/>
              <w:rPr>
                <w:rFonts w:cs="Arial"/>
                <w:bCs/>
                <w:iCs/>
                <w:szCs w:val="18"/>
              </w:rPr>
            </w:pPr>
            <w:r w:rsidRPr="00414DF9">
              <w:t>FR1 only</w:t>
            </w:r>
          </w:p>
        </w:tc>
      </w:tr>
      <w:tr w:rsidR="006B45C0" w:rsidRPr="00414DF9" w14:paraId="310C33CC" w14:textId="77777777" w:rsidTr="00291632">
        <w:trPr>
          <w:cantSplit/>
          <w:tblHeader/>
        </w:trPr>
        <w:tc>
          <w:tcPr>
            <w:tcW w:w="6917" w:type="dxa"/>
          </w:tcPr>
          <w:p w14:paraId="67B809CC" w14:textId="77777777" w:rsidR="006B45C0" w:rsidRPr="00414DF9" w:rsidRDefault="006B45C0" w:rsidP="00291632">
            <w:pPr>
              <w:pStyle w:val="TAL"/>
              <w:rPr>
                <w:b/>
                <w:bCs/>
                <w:i/>
                <w:iCs/>
              </w:rPr>
            </w:pPr>
            <w:r w:rsidRPr="00414DF9">
              <w:rPr>
                <w:b/>
                <w:bCs/>
                <w:i/>
                <w:iCs/>
              </w:rPr>
              <w:t>overlapRateMatchingEUTRA-CRS-Patterns-3-4-Diff-CS-Pool-r18</w:t>
            </w:r>
          </w:p>
          <w:p w14:paraId="1A5CCA0D" w14:textId="77777777" w:rsidR="006B45C0" w:rsidRPr="00414DF9" w:rsidRDefault="006B45C0" w:rsidP="00291632">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74C0209F" w14:textId="77777777" w:rsidR="006B45C0" w:rsidRPr="00414DF9" w:rsidRDefault="006B45C0" w:rsidP="00291632">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09B0740B" w14:textId="77777777" w:rsidR="006B45C0" w:rsidRPr="00414DF9" w:rsidRDefault="006B45C0" w:rsidP="00291632">
            <w:pPr>
              <w:pStyle w:val="TAL"/>
              <w:jc w:val="center"/>
              <w:rPr>
                <w:bCs/>
                <w:iCs/>
              </w:rPr>
            </w:pPr>
            <w:r w:rsidRPr="00414DF9">
              <w:rPr>
                <w:bCs/>
                <w:iCs/>
              </w:rPr>
              <w:t>Band</w:t>
            </w:r>
          </w:p>
        </w:tc>
        <w:tc>
          <w:tcPr>
            <w:tcW w:w="567" w:type="dxa"/>
          </w:tcPr>
          <w:p w14:paraId="51607C46" w14:textId="77777777" w:rsidR="006B45C0" w:rsidRPr="00414DF9" w:rsidRDefault="006B45C0" w:rsidP="00291632">
            <w:pPr>
              <w:pStyle w:val="TAL"/>
              <w:jc w:val="center"/>
              <w:rPr>
                <w:bCs/>
                <w:iCs/>
              </w:rPr>
            </w:pPr>
            <w:r w:rsidRPr="00414DF9">
              <w:rPr>
                <w:bCs/>
                <w:iCs/>
              </w:rPr>
              <w:t>No</w:t>
            </w:r>
          </w:p>
        </w:tc>
        <w:tc>
          <w:tcPr>
            <w:tcW w:w="709" w:type="dxa"/>
          </w:tcPr>
          <w:p w14:paraId="7D8C5EB2" w14:textId="77777777" w:rsidR="006B45C0" w:rsidRPr="00414DF9" w:rsidRDefault="006B45C0" w:rsidP="00291632">
            <w:pPr>
              <w:pStyle w:val="TAL"/>
              <w:jc w:val="center"/>
              <w:rPr>
                <w:bCs/>
                <w:iCs/>
              </w:rPr>
            </w:pPr>
            <w:r w:rsidRPr="00414DF9">
              <w:rPr>
                <w:bCs/>
                <w:iCs/>
              </w:rPr>
              <w:t>N/A</w:t>
            </w:r>
          </w:p>
        </w:tc>
        <w:tc>
          <w:tcPr>
            <w:tcW w:w="728" w:type="dxa"/>
          </w:tcPr>
          <w:p w14:paraId="0D19C7A1" w14:textId="77777777" w:rsidR="006B45C0" w:rsidRPr="00414DF9" w:rsidRDefault="006B45C0" w:rsidP="00291632">
            <w:pPr>
              <w:pStyle w:val="TAL"/>
              <w:jc w:val="center"/>
            </w:pPr>
            <w:r w:rsidRPr="00414DF9">
              <w:t>FR1 only</w:t>
            </w:r>
          </w:p>
        </w:tc>
      </w:tr>
      <w:tr w:rsidR="006B45C0" w:rsidRPr="00414DF9" w14:paraId="16261A41" w14:textId="77777777" w:rsidTr="00291632">
        <w:trPr>
          <w:cantSplit/>
          <w:tblHeader/>
        </w:trPr>
        <w:tc>
          <w:tcPr>
            <w:tcW w:w="6917" w:type="dxa"/>
          </w:tcPr>
          <w:p w14:paraId="3C2BD773" w14:textId="77777777" w:rsidR="006B45C0" w:rsidRPr="00414DF9" w:rsidRDefault="006B45C0" w:rsidP="00291632">
            <w:pPr>
              <w:pStyle w:val="TAL"/>
              <w:rPr>
                <w:b/>
                <w:bCs/>
                <w:i/>
                <w:iCs/>
              </w:rPr>
            </w:pPr>
            <w:r w:rsidRPr="00414DF9">
              <w:rPr>
                <w:b/>
                <w:bCs/>
                <w:i/>
                <w:iCs/>
              </w:rPr>
              <w:t>overlapUL-TransReduction-r18</w:t>
            </w:r>
          </w:p>
          <w:p w14:paraId="78F53569" w14:textId="77777777" w:rsidR="006B45C0" w:rsidRPr="00414DF9" w:rsidRDefault="006B45C0" w:rsidP="00291632">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20EE6CA" w14:textId="77777777" w:rsidR="006B45C0" w:rsidRPr="00414DF9" w:rsidRDefault="006B45C0" w:rsidP="00291632">
            <w:pPr>
              <w:pStyle w:val="TAL"/>
              <w:rPr>
                <w:rFonts w:cs="Arial"/>
                <w:szCs w:val="18"/>
                <w:lang w:eastAsia="ko-KR"/>
              </w:rPr>
            </w:pPr>
          </w:p>
          <w:p w14:paraId="40B8D815" w14:textId="77777777" w:rsidR="006B45C0" w:rsidRPr="00414DF9" w:rsidRDefault="006B45C0" w:rsidP="00291632">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0E466B7C" w14:textId="77777777" w:rsidR="006B45C0" w:rsidRPr="00414DF9" w:rsidRDefault="006B45C0" w:rsidP="00291632">
            <w:pPr>
              <w:pStyle w:val="TAL"/>
              <w:rPr>
                <w:rFonts w:cs="Arial"/>
                <w:szCs w:val="18"/>
                <w:lang w:eastAsia="ko-KR"/>
              </w:rPr>
            </w:pPr>
          </w:p>
          <w:p w14:paraId="3E961CF5" w14:textId="77777777" w:rsidR="006B45C0" w:rsidRPr="00414DF9" w:rsidRDefault="006B45C0" w:rsidP="00291632">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1FE1C397" w14:textId="77777777" w:rsidR="006B45C0" w:rsidRPr="00414DF9" w:rsidRDefault="006B45C0" w:rsidP="00291632">
            <w:pPr>
              <w:pStyle w:val="TAL"/>
              <w:jc w:val="center"/>
              <w:rPr>
                <w:bCs/>
                <w:iCs/>
              </w:rPr>
            </w:pPr>
            <w:r w:rsidRPr="00414DF9">
              <w:rPr>
                <w:bCs/>
                <w:iCs/>
              </w:rPr>
              <w:t>Band</w:t>
            </w:r>
          </w:p>
        </w:tc>
        <w:tc>
          <w:tcPr>
            <w:tcW w:w="567" w:type="dxa"/>
          </w:tcPr>
          <w:p w14:paraId="33193081" w14:textId="77777777" w:rsidR="006B45C0" w:rsidRPr="00414DF9" w:rsidRDefault="006B45C0" w:rsidP="00291632">
            <w:pPr>
              <w:pStyle w:val="TAL"/>
              <w:jc w:val="center"/>
              <w:rPr>
                <w:bCs/>
                <w:iCs/>
              </w:rPr>
            </w:pPr>
            <w:r w:rsidRPr="00414DF9">
              <w:rPr>
                <w:bCs/>
                <w:iCs/>
              </w:rPr>
              <w:t>No</w:t>
            </w:r>
          </w:p>
        </w:tc>
        <w:tc>
          <w:tcPr>
            <w:tcW w:w="709" w:type="dxa"/>
          </w:tcPr>
          <w:p w14:paraId="686684A0" w14:textId="77777777" w:rsidR="006B45C0" w:rsidRPr="00414DF9" w:rsidRDefault="006B45C0" w:rsidP="00291632">
            <w:pPr>
              <w:pStyle w:val="TAL"/>
              <w:jc w:val="center"/>
              <w:rPr>
                <w:bCs/>
                <w:iCs/>
              </w:rPr>
            </w:pPr>
            <w:r w:rsidRPr="00414DF9">
              <w:rPr>
                <w:bCs/>
                <w:iCs/>
              </w:rPr>
              <w:t>N/A</w:t>
            </w:r>
          </w:p>
        </w:tc>
        <w:tc>
          <w:tcPr>
            <w:tcW w:w="728" w:type="dxa"/>
          </w:tcPr>
          <w:p w14:paraId="3FFADE11" w14:textId="77777777" w:rsidR="006B45C0" w:rsidRPr="00414DF9" w:rsidRDefault="006B45C0" w:rsidP="00291632">
            <w:pPr>
              <w:pStyle w:val="TAL"/>
              <w:jc w:val="center"/>
            </w:pPr>
            <w:r w:rsidRPr="00414DF9">
              <w:t>N/A</w:t>
            </w:r>
          </w:p>
        </w:tc>
      </w:tr>
      <w:tr w:rsidR="006B45C0" w:rsidRPr="00414DF9" w14:paraId="4466BD20" w14:textId="77777777" w:rsidTr="00291632">
        <w:trPr>
          <w:cantSplit/>
          <w:tblHeader/>
        </w:trPr>
        <w:tc>
          <w:tcPr>
            <w:tcW w:w="6917" w:type="dxa"/>
          </w:tcPr>
          <w:p w14:paraId="4EC9EE8D" w14:textId="77777777" w:rsidR="006B45C0" w:rsidRPr="00414DF9" w:rsidRDefault="006B45C0" w:rsidP="00291632">
            <w:pPr>
              <w:pStyle w:val="TAL"/>
              <w:rPr>
                <w:b/>
                <w:i/>
              </w:rPr>
            </w:pPr>
            <w:r w:rsidRPr="00414DF9">
              <w:rPr>
                <w:b/>
                <w:i/>
              </w:rPr>
              <w:t>parallelMeasurementWithoutRestriction-r17</w:t>
            </w:r>
          </w:p>
          <w:p w14:paraId="33D1873E" w14:textId="77777777" w:rsidR="006B45C0" w:rsidRPr="00414DF9" w:rsidRDefault="006B45C0" w:rsidP="00291632">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3E1E35" w14:textId="77777777" w:rsidR="006B45C0" w:rsidRPr="00414DF9" w:rsidRDefault="006B45C0" w:rsidP="00291632">
            <w:pPr>
              <w:pStyle w:val="TAL"/>
              <w:jc w:val="center"/>
              <w:rPr>
                <w:bCs/>
                <w:iCs/>
              </w:rPr>
            </w:pPr>
            <w:r w:rsidRPr="00414DF9">
              <w:rPr>
                <w:bCs/>
                <w:iCs/>
              </w:rPr>
              <w:t>Band</w:t>
            </w:r>
          </w:p>
        </w:tc>
        <w:tc>
          <w:tcPr>
            <w:tcW w:w="567" w:type="dxa"/>
          </w:tcPr>
          <w:p w14:paraId="52199212" w14:textId="77777777" w:rsidR="006B45C0" w:rsidRPr="00414DF9" w:rsidRDefault="006B45C0" w:rsidP="00291632">
            <w:pPr>
              <w:pStyle w:val="TAL"/>
              <w:jc w:val="center"/>
              <w:rPr>
                <w:bCs/>
                <w:iCs/>
              </w:rPr>
            </w:pPr>
            <w:r w:rsidRPr="00414DF9">
              <w:t>No</w:t>
            </w:r>
          </w:p>
        </w:tc>
        <w:tc>
          <w:tcPr>
            <w:tcW w:w="709" w:type="dxa"/>
          </w:tcPr>
          <w:p w14:paraId="3A05ACEF" w14:textId="77777777" w:rsidR="006B45C0" w:rsidRPr="00414DF9" w:rsidRDefault="006B45C0" w:rsidP="00291632">
            <w:pPr>
              <w:pStyle w:val="TAL"/>
              <w:jc w:val="center"/>
              <w:rPr>
                <w:bCs/>
                <w:iCs/>
              </w:rPr>
            </w:pPr>
            <w:r w:rsidRPr="00414DF9">
              <w:rPr>
                <w:bCs/>
                <w:iCs/>
              </w:rPr>
              <w:t>FDD only</w:t>
            </w:r>
          </w:p>
        </w:tc>
        <w:tc>
          <w:tcPr>
            <w:tcW w:w="728" w:type="dxa"/>
          </w:tcPr>
          <w:p w14:paraId="06C811FD" w14:textId="77777777" w:rsidR="006B45C0" w:rsidRPr="00414DF9" w:rsidRDefault="006B45C0" w:rsidP="00291632">
            <w:pPr>
              <w:pStyle w:val="TAL"/>
              <w:jc w:val="center"/>
            </w:pPr>
            <w:r w:rsidRPr="00414DF9">
              <w:t>FR1 only</w:t>
            </w:r>
          </w:p>
        </w:tc>
      </w:tr>
      <w:tr w:rsidR="006B45C0" w:rsidRPr="00414DF9" w14:paraId="557CC523" w14:textId="77777777" w:rsidTr="00291632">
        <w:trPr>
          <w:cantSplit/>
          <w:tblHeader/>
        </w:trPr>
        <w:tc>
          <w:tcPr>
            <w:tcW w:w="6917" w:type="dxa"/>
          </w:tcPr>
          <w:p w14:paraId="34724087" w14:textId="77777777" w:rsidR="006B45C0" w:rsidRPr="00414DF9" w:rsidRDefault="006B45C0" w:rsidP="00291632">
            <w:pPr>
              <w:pStyle w:val="TAL"/>
            </w:pPr>
            <w:r w:rsidRPr="00414DF9">
              <w:rPr>
                <w:b/>
                <w:bCs/>
                <w:i/>
                <w:iCs/>
              </w:rPr>
              <w:t>parallelPRS-MeasRRC-Inactive-r17</w:t>
            </w:r>
          </w:p>
          <w:p w14:paraId="1E2254F6" w14:textId="77777777" w:rsidR="006B45C0" w:rsidRPr="00414DF9" w:rsidRDefault="006B45C0" w:rsidP="00291632">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62213A5" w14:textId="77777777" w:rsidR="006B45C0" w:rsidRPr="00414DF9" w:rsidRDefault="006B45C0" w:rsidP="00291632">
            <w:pPr>
              <w:pStyle w:val="TAL"/>
              <w:jc w:val="center"/>
              <w:rPr>
                <w:bCs/>
                <w:iCs/>
              </w:rPr>
            </w:pPr>
            <w:r w:rsidRPr="00414DF9">
              <w:rPr>
                <w:bCs/>
                <w:iCs/>
              </w:rPr>
              <w:t>Band</w:t>
            </w:r>
          </w:p>
        </w:tc>
        <w:tc>
          <w:tcPr>
            <w:tcW w:w="567" w:type="dxa"/>
          </w:tcPr>
          <w:p w14:paraId="04587637" w14:textId="77777777" w:rsidR="006B45C0" w:rsidRPr="00414DF9" w:rsidRDefault="006B45C0" w:rsidP="00291632">
            <w:pPr>
              <w:pStyle w:val="TAL"/>
              <w:jc w:val="center"/>
              <w:rPr>
                <w:bCs/>
                <w:iCs/>
              </w:rPr>
            </w:pPr>
            <w:r w:rsidRPr="00414DF9">
              <w:rPr>
                <w:bCs/>
                <w:iCs/>
              </w:rPr>
              <w:t>No</w:t>
            </w:r>
          </w:p>
        </w:tc>
        <w:tc>
          <w:tcPr>
            <w:tcW w:w="709" w:type="dxa"/>
          </w:tcPr>
          <w:p w14:paraId="50BBC437" w14:textId="77777777" w:rsidR="006B45C0" w:rsidRPr="00414DF9" w:rsidRDefault="006B45C0" w:rsidP="00291632">
            <w:pPr>
              <w:pStyle w:val="TAL"/>
              <w:jc w:val="center"/>
              <w:rPr>
                <w:bCs/>
                <w:iCs/>
              </w:rPr>
            </w:pPr>
            <w:r w:rsidRPr="00414DF9">
              <w:rPr>
                <w:bCs/>
                <w:iCs/>
              </w:rPr>
              <w:t>N/A</w:t>
            </w:r>
          </w:p>
        </w:tc>
        <w:tc>
          <w:tcPr>
            <w:tcW w:w="728" w:type="dxa"/>
          </w:tcPr>
          <w:p w14:paraId="4E636093" w14:textId="77777777" w:rsidR="006B45C0" w:rsidRPr="00414DF9" w:rsidRDefault="006B45C0" w:rsidP="00291632">
            <w:pPr>
              <w:pStyle w:val="TAL"/>
              <w:jc w:val="center"/>
            </w:pPr>
            <w:r w:rsidRPr="00414DF9">
              <w:t>N/A</w:t>
            </w:r>
          </w:p>
        </w:tc>
      </w:tr>
      <w:tr w:rsidR="006B45C0" w:rsidRPr="00414DF9" w14:paraId="17F949E8" w14:textId="77777777" w:rsidTr="00291632">
        <w:trPr>
          <w:cantSplit/>
          <w:tblHeader/>
        </w:trPr>
        <w:tc>
          <w:tcPr>
            <w:tcW w:w="6917" w:type="dxa"/>
          </w:tcPr>
          <w:p w14:paraId="2EA3B279" w14:textId="77777777" w:rsidR="006B45C0" w:rsidRPr="00414DF9" w:rsidRDefault="006B45C0" w:rsidP="00291632">
            <w:pPr>
              <w:pStyle w:val="TAL"/>
              <w:rPr>
                <w:b/>
                <w:bCs/>
                <w:i/>
                <w:iCs/>
              </w:rPr>
            </w:pPr>
            <w:r w:rsidRPr="00414DF9">
              <w:rPr>
                <w:b/>
                <w:bCs/>
                <w:i/>
                <w:iCs/>
              </w:rPr>
              <w:t>pdcch-MonitoringResumptionAfterUL-NACK-r18</w:t>
            </w:r>
          </w:p>
          <w:p w14:paraId="59028EDE"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PDCCH monitoring resumption after UL NACK.</w:t>
            </w:r>
          </w:p>
          <w:p w14:paraId="522FBC5B" w14:textId="77777777" w:rsidR="006B45C0" w:rsidRPr="00414DF9" w:rsidRDefault="006B45C0" w:rsidP="00291632">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0C59C382" w14:textId="77777777" w:rsidR="006B45C0" w:rsidRPr="00414DF9" w:rsidRDefault="006B45C0" w:rsidP="00291632">
            <w:pPr>
              <w:pStyle w:val="TAL"/>
              <w:jc w:val="center"/>
              <w:rPr>
                <w:bCs/>
                <w:iCs/>
              </w:rPr>
            </w:pPr>
            <w:r w:rsidRPr="00414DF9">
              <w:t>Band</w:t>
            </w:r>
          </w:p>
        </w:tc>
        <w:tc>
          <w:tcPr>
            <w:tcW w:w="567" w:type="dxa"/>
          </w:tcPr>
          <w:p w14:paraId="6AADFA89" w14:textId="77777777" w:rsidR="006B45C0" w:rsidRPr="00414DF9" w:rsidRDefault="006B45C0" w:rsidP="00291632">
            <w:pPr>
              <w:pStyle w:val="TAL"/>
              <w:jc w:val="center"/>
              <w:rPr>
                <w:bCs/>
                <w:iCs/>
              </w:rPr>
            </w:pPr>
            <w:r w:rsidRPr="00414DF9">
              <w:t>No</w:t>
            </w:r>
          </w:p>
        </w:tc>
        <w:tc>
          <w:tcPr>
            <w:tcW w:w="709" w:type="dxa"/>
          </w:tcPr>
          <w:p w14:paraId="2F714F55" w14:textId="77777777" w:rsidR="006B45C0" w:rsidRPr="00414DF9" w:rsidRDefault="006B45C0" w:rsidP="00291632">
            <w:pPr>
              <w:pStyle w:val="TAL"/>
              <w:jc w:val="center"/>
              <w:rPr>
                <w:bCs/>
                <w:iCs/>
              </w:rPr>
            </w:pPr>
            <w:r w:rsidRPr="00414DF9">
              <w:t>N/A</w:t>
            </w:r>
          </w:p>
        </w:tc>
        <w:tc>
          <w:tcPr>
            <w:tcW w:w="728" w:type="dxa"/>
          </w:tcPr>
          <w:p w14:paraId="28FD497F" w14:textId="77777777" w:rsidR="006B45C0" w:rsidRPr="00414DF9" w:rsidRDefault="006B45C0" w:rsidP="00291632">
            <w:pPr>
              <w:pStyle w:val="TAL"/>
              <w:jc w:val="center"/>
            </w:pPr>
            <w:r w:rsidRPr="00414DF9">
              <w:t>N/A</w:t>
            </w:r>
          </w:p>
        </w:tc>
      </w:tr>
      <w:tr w:rsidR="006B45C0" w:rsidRPr="00414DF9" w14:paraId="0B6AAFD4" w14:textId="77777777" w:rsidTr="00291632">
        <w:trPr>
          <w:cantSplit/>
          <w:tblHeader/>
        </w:trPr>
        <w:tc>
          <w:tcPr>
            <w:tcW w:w="6917" w:type="dxa"/>
          </w:tcPr>
          <w:p w14:paraId="519508AB" w14:textId="77777777" w:rsidR="006B45C0" w:rsidRPr="00414DF9" w:rsidRDefault="006B45C0" w:rsidP="00291632">
            <w:pPr>
              <w:pStyle w:val="TAL"/>
            </w:pPr>
            <w:r w:rsidRPr="00414DF9">
              <w:rPr>
                <w:b/>
                <w:bCs/>
                <w:i/>
                <w:iCs/>
              </w:rPr>
              <w:t>pdcch-SkippingWithoutSSSG-r17</w:t>
            </w:r>
          </w:p>
          <w:p w14:paraId="5D7A7B96" w14:textId="77777777" w:rsidR="006B45C0" w:rsidRPr="00414DF9" w:rsidRDefault="006B45C0" w:rsidP="00291632">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3EE3FFCF" w14:textId="77777777" w:rsidR="006B45C0" w:rsidRPr="00414DF9" w:rsidRDefault="006B45C0" w:rsidP="00291632">
            <w:pPr>
              <w:pStyle w:val="TAL"/>
              <w:jc w:val="center"/>
              <w:rPr>
                <w:bCs/>
                <w:iCs/>
              </w:rPr>
            </w:pPr>
            <w:r w:rsidRPr="00414DF9">
              <w:rPr>
                <w:bCs/>
                <w:iCs/>
              </w:rPr>
              <w:t>Band</w:t>
            </w:r>
          </w:p>
        </w:tc>
        <w:tc>
          <w:tcPr>
            <w:tcW w:w="567" w:type="dxa"/>
          </w:tcPr>
          <w:p w14:paraId="4BD98BA1" w14:textId="77777777" w:rsidR="006B45C0" w:rsidRPr="00414DF9" w:rsidRDefault="006B45C0" w:rsidP="00291632">
            <w:pPr>
              <w:pStyle w:val="TAL"/>
              <w:jc w:val="center"/>
              <w:rPr>
                <w:bCs/>
                <w:iCs/>
              </w:rPr>
            </w:pPr>
            <w:r w:rsidRPr="00414DF9">
              <w:rPr>
                <w:bCs/>
                <w:iCs/>
              </w:rPr>
              <w:t>No</w:t>
            </w:r>
          </w:p>
        </w:tc>
        <w:tc>
          <w:tcPr>
            <w:tcW w:w="709" w:type="dxa"/>
          </w:tcPr>
          <w:p w14:paraId="73CE7AC0" w14:textId="77777777" w:rsidR="006B45C0" w:rsidRPr="00414DF9" w:rsidRDefault="006B45C0" w:rsidP="00291632">
            <w:pPr>
              <w:pStyle w:val="TAL"/>
              <w:jc w:val="center"/>
              <w:rPr>
                <w:bCs/>
                <w:iCs/>
              </w:rPr>
            </w:pPr>
            <w:r w:rsidRPr="00414DF9">
              <w:rPr>
                <w:bCs/>
                <w:iCs/>
              </w:rPr>
              <w:t>N/A</w:t>
            </w:r>
          </w:p>
        </w:tc>
        <w:tc>
          <w:tcPr>
            <w:tcW w:w="728" w:type="dxa"/>
          </w:tcPr>
          <w:p w14:paraId="5347FABB" w14:textId="77777777" w:rsidR="006B45C0" w:rsidRPr="00414DF9" w:rsidRDefault="006B45C0" w:rsidP="00291632">
            <w:pPr>
              <w:pStyle w:val="TAL"/>
              <w:jc w:val="center"/>
            </w:pPr>
            <w:r w:rsidRPr="00414DF9">
              <w:t>N/A</w:t>
            </w:r>
          </w:p>
        </w:tc>
      </w:tr>
      <w:tr w:rsidR="006B45C0" w:rsidRPr="00414DF9" w14:paraId="0473EE00" w14:textId="77777777" w:rsidTr="00291632">
        <w:trPr>
          <w:cantSplit/>
          <w:tblHeader/>
        </w:trPr>
        <w:tc>
          <w:tcPr>
            <w:tcW w:w="6917" w:type="dxa"/>
          </w:tcPr>
          <w:p w14:paraId="16E80DF8" w14:textId="77777777" w:rsidR="006B45C0" w:rsidRPr="00414DF9" w:rsidRDefault="006B45C0" w:rsidP="00291632">
            <w:pPr>
              <w:pStyle w:val="TAL"/>
            </w:pPr>
            <w:r w:rsidRPr="00414DF9">
              <w:rPr>
                <w:b/>
                <w:bCs/>
                <w:i/>
                <w:iCs/>
              </w:rPr>
              <w:t>pdcch-SkippingWithSSSG-r17</w:t>
            </w:r>
          </w:p>
          <w:p w14:paraId="5F6C8E2D" w14:textId="77777777" w:rsidR="006B45C0" w:rsidRPr="00414DF9" w:rsidRDefault="006B45C0" w:rsidP="00291632">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973F32" w14:textId="77777777" w:rsidR="006B45C0" w:rsidRPr="00414DF9" w:rsidRDefault="006B45C0" w:rsidP="00291632">
            <w:pPr>
              <w:pStyle w:val="TAL"/>
            </w:pPr>
          </w:p>
          <w:p w14:paraId="5F603BC0"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09E125BF" w14:textId="77777777" w:rsidR="006B45C0" w:rsidRPr="00414DF9" w:rsidRDefault="006B45C0" w:rsidP="00291632">
            <w:pPr>
              <w:pStyle w:val="TAL"/>
              <w:jc w:val="center"/>
              <w:rPr>
                <w:bCs/>
                <w:iCs/>
              </w:rPr>
            </w:pPr>
            <w:r w:rsidRPr="00414DF9">
              <w:rPr>
                <w:bCs/>
                <w:iCs/>
              </w:rPr>
              <w:t>Band</w:t>
            </w:r>
          </w:p>
        </w:tc>
        <w:tc>
          <w:tcPr>
            <w:tcW w:w="567" w:type="dxa"/>
          </w:tcPr>
          <w:p w14:paraId="1D71C091" w14:textId="77777777" w:rsidR="006B45C0" w:rsidRPr="00414DF9" w:rsidRDefault="006B45C0" w:rsidP="00291632">
            <w:pPr>
              <w:pStyle w:val="TAL"/>
              <w:jc w:val="center"/>
              <w:rPr>
                <w:bCs/>
                <w:iCs/>
              </w:rPr>
            </w:pPr>
            <w:r w:rsidRPr="00414DF9">
              <w:rPr>
                <w:bCs/>
                <w:iCs/>
              </w:rPr>
              <w:t>No</w:t>
            </w:r>
          </w:p>
        </w:tc>
        <w:tc>
          <w:tcPr>
            <w:tcW w:w="709" w:type="dxa"/>
          </w:tcPr>
          <w:p w14:paraId="2FF54CA6" w14:textId="77777777" w:rsidR="006B45C0" w:rsidRPr="00414DF9" w:rsidRDefault="006B45C0" w:rsidP="00291632">
            <w:pPr>
              <w:pStyle w:val="TAL"/>
              <w:jc w:val="center"/>
              <w:rPr>
                <w:bCs/>
                <w:iCs/>
              </w:rPr>
            </w:pPr>
            <w:r w:rsidRPr="00414DF9">
              <w:rPr>
                <w:bCs/>
                <w:iCs/>
              </w:rPr>
              <w:t>N/A</w:t>
            </w:r>
          </w:p>
        </w:tc>
        <w:tc>
          <w:tcPr>
            <w:tcW w:w="728" w:type="dxa"/>
          </w:tcPr>
          <w:p w14:paraId="708A4B34" w14:textId="77777777" w:rsidR="006B45C0" w:rsidRPr="00414DF9" w:rsidRDefault="006B45C0" w:rsidP="00291632">
            <w:pPr>
              <w:pStyle w:val="TAL"/>
              <w:jc w:val="center"/>
            </w:pPr>
            <w:r w:rsidRPr="00414DF9">
              <w:t>N/A</w:t>
            </w:r>
          </w:p>
        </w:tc>
      </w:tr>
      <w:tr w:rsidR="006B45C0" w:rsidRPr="00414DF9" w14:paraId="753CFC75" w14:textId="77777777" w:rsidTr="00291632">
        <w:trPr>
          <w:cantSplit/>
          <w:tblHeader/>
        </w:trPr>
        <w:tc>
          <w:tcPr>
            <w:tcW w:w="6917" w:type="dxa"/>
          </w:tcPr>
          <w:p w14:paraId="6E7E1CE3" w14:textId="77777777" w:rsidR="006B45C0" w:rsidRPr="00414DF9" w:rsidRDefault="006B45C0" w:rsidP="00291632">
            <w:pPr>
              <w:pStyle w:val="TAL"/>
              <w:rPr>
                <w:rFonts w:eastAsiaTheme="minorEastAsia"/>
                <w:b/>
                <w:bCs/>
                <w:i/>
                <w:iCs/>
              </w:rPr>
            </w:pPr>
            <w:r w:rsidRPr="00414DF9">
              <w:rPr>
                <w:rFonts w:eastAsiaTheme="minorEastAsia"/>
                <w:b/>
                <w:bCs/>
                <w:i/>
                <w:iCs/>
              </w:rPr>
              <w:lastRenderedPageBreak/>
              <w:t>pdc-maxNumberPRS-ResourceProcessedPerSlot-r18</w:t>
            </w:r>
          </w:p>
          <w:p w14:paraId="772714B7" w14:textId="77777777" w:rsidR="006B45C0" w:rsidRPr="00414DF9" w:rsidRDefault="006B45C0" w:rsidP="00291632">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3152B22F" w14:textId="77777777" w:rsidR="006B45C0" w:rsidRPr="00414DF9" w:rsidRDefault="006B45C0" w:rsidP="00291632">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4C8A78BC" w14:textId="77777777" w:rsidR="006B45C0" w:rsidRPr="00414DF9" w:rsidRDefault="006B45C0" w:rsidP="00291632">
            <w:pPr>
              <w:pStyle w:val="TAL"/>
              <w:jc w:val="center"/>
              <w:rPr>
                <w:bCs/>
                <w:iCs/>
              </w:rPr>
            </w:pPr>
            <w:r w:rsidRPr="00414DF9">
              <w:rPr>
                <w:rFonts w:cs="Arial"/>
                <w:szCs w:val="18"/>
                <w:lang w:eastAsia="zh-CN"/>
              </w:rPr>
              <w:t>Band</w:t>
            </w:r>
          </w:p>
        </w:tc>
        <w:tc>
          <w:tcPr>
            <w:tcW w:w="567" w:type="dxa"/>
          </w:tcPr>
          <w:p w14:paraId="77469EF5" w14:textId="77777777" w:rsidR="006B45C0" w:rsidRPr="00414DF9" w:rsidRDefault="006B45C0" w:rsidP="00291632">
            <w:pPr>
              <w:pStyle w:val="TAL"/>
              <w:jc w:val="center"/>
              <w:rPr>
                <w:bCs/>
                <w:iCs/>
              </w:rPr>
            </w:pPr>
            <w:r w:rsidRPr="00414DF9">
              <w:rPr>
                <w:rFonts w:cs="Arial"/>
                <w:szCs w:val="18"/>
                <w:lang w:eastAsia="zh-CN"/>
              </w:rPr>
              <w:t>No</w:t>
            </w:r>
          </w:p>
        </w:tc>
        <w:tc>
          <w:tcPr>
            <w:tcW w:w="709" w:type="dxa"/>
          </w:tcPr>
          <w:p w14:paraId="6B4D14F6" w14:textId="77777777" w:rsidR="006B45C0" w:rsidRPr="00414DF9" w:rsidRDefault="006B45C0" w:rsidP="00291632">
            <w:pPr>
              <w:pStyle w:val="TAL"/>
              <w:jc w:val="center"/>
              <w:rPr>
                <w:bCs/>
                <w:iCs/>
              </w:rPr>
            </w:pPr>
            <w:r w:rsidRPr="00414DF9">
              <w:rPr>
                <w:bCs/>
                <w:iCs/>
                <w:lang w:eastAsia="zh-CN"/>
              </w:rPr>
              <w:t>N/A</w:t>
            </w:r>
          </w:p>
        </w:tc>
        <w:tc>
          <w:tcPr>
            <w:tcW w:w="728" w:type="dxa"/>
          </w:tcPr>
          <w:p w14:paraId="072A1A3B" w14:textId="77777777" w:rsidR="006B45C0" w:rsidRPr="00414DF9" w:rsidRDefault="006B45C0" w:rsidP="00291632">
            <w:pPr>
              <w:pStyle w:val="TAL"/>
              <w:jc w:val="center"/>
            </w:pPr>
            <w:r w:rsidRPr="00414DF9">
              <w:rPr>
                <w:bCs/>
                <w:iCs/>
                <w:lang w:eastAsia="zh-CN"/>
              </w:rPr>
              <w:t>N/A</w:t>
            </w:r>
          </w:p>
        </w:tc>
      </w:tr>
      <w:tr w:rsidR="006B45C0" w:rsidRPr="00414DF9" w14:paraId="39AC5F98" w14:textId="77777777" w:rsidTr="00291632">
        <w:trPr>
          <w:cantSplit/>
          <w:tblHeader/>
        </w:trPr>
        <w:tc>
          <w:tcPr>
            <w:tcW w:w="6917" w:type="dxa"/>
          </w:tcPr>
          <w:p w14:paraId="3FAE0918" w14:textId="77777777" w:rsidR="006B45C0" w:rsidRPr="00414DF9" w:rsidRDefault="006B45C0" w:rsidP="00291632">
            <w:pPr>
              <w:pStyle w:val="TAL"/>
              <w:rPr>
                <w:b/>
                <w:bCs/>
                <w:i/>
                <w:iCs/>
              </w:rPr>
            </w:pPr>
            <w:r w:rsidRPr="00414DF9">
              <w:rPr>
                <w:b/>
                <w:bCs/>
                <w:i/>
                <w:iCs/>
              </w:rPr>
              <w:t>pdsch-1024QAM-2MIMO-FR1-r17</w:t>
            </w:r>
          </w:p>
          <w:p w14:paraId="129FA979" w14:textId="77777777" w:rsidR="006B45C0" w:rsidRPr="00414DF9" w:rsidRDefault="006B45C0" w:rsidP="00291632">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123552F0" w14:textId="77777777" w:rsidR="006B45C0" w:rsidRPr="00414DF9" w:rsidRDefault="006B45C0" w:rsidP="00291632">
            <w:pPr>
              <w:pStyle w:val="TAL"/>
            </w:pPr>
          </w:p>
          <w:p w14:paraId="22BB7BB5"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0D85A347" w14:textId="77777777" w:rsidR="006B45C0" w:rsidRPr="00414DF9" w:rsidRDefault="006B45C0" w:rsidP="00291632">
            <w:pPr>
              <w:pStyle w:val="TAL"/>
              <w:jc w:val="center"/>
              <w:rPr>
                <w:bCs/>
                <w:iCs/>
              </w:rPr>
            </w:pPr>
            <w:r w:rsidRPr="00414DF9">
              <w:rPr>
                <w:bCs/>
                <w:iCs/>
              </w:rPr>
              <w:t>Band</w:t>
            </w:r>
          </w:p>
        </w:tc>
        <w:tc>
          <w:tcPr>
            <w:tcW w:w="567" w:type="dxa"/>
          </w:tcPr>
          <w:p w14:paraId="5AD58A12" w14:textId="77777777" w:rsidR="006B45C0" w:rsidRPr="00414DF9" w:rsidRDefault="006B45C0" w:rsidP="00291632">
            <w:pPr>
              <w:pStyle w:val="TAL"/>
              <w:jc w:val="center"/>
              <w:rPr>
                <w:bCs/>
                <w:iCs/>
              </w:rPr>
            </w:pPr>
            <w:r w:rsidRPr="00414DF9">
              <w:rPr>
                <w:bCs/>
                <w:iCs/>
              </w:rPr>
              <w:t>No</w:t>
            </w:r>
          </w:p>
        </w:tc>
        <w:tc>
          <w:tcPr>
            <w:tcW w:w="709" w:type="dxa"/>
          </w:tcPr>
          <w:p w14:paraId="4D1EC5FB" w14:textId="77777777" w:rsidR="006B45C0" w:rsidRPr="00414DF9" w:rsidRDefault="006B45C0" w:rsidP="00291632">
            <w:pPr>
              <w:pStyle w:val="TAL"/>
              <w:jc w:val="center"/>
              <w:rPr>
                <w:bCs/>
                <w:iCs/>
              </w:rPr>
            </w:pPr>
            <w:r w:rsidRPr="00414DF9">
              <w:rPr>
                <w:bCs/>
                <w:iCs/>
              </w:rPr>
              <w:t>N/A</w:t>
            </w:r>
          </w:p>
        </w:tc>
        <w:tc>
          <w:tcPr>
            <w:tcW w:w="728" w:type="dxa"/>
          </w:tcPr>
          <w:p w14:paraId="309E082C" w14:textId="77777777" w:rsidR="006B45C0" w:rsidRPr="00414DF9" w:rsidRDefault="006B45C0" w:rsidP="00291632">
            <w:pPr>
              <w:pStyle w:val="TAL"/>
              <w:jc w:val="center"/>
            </w:pPr>
            <w:r w:rsidRPr="00414DF9">
              <w:t>FR1 only</w:t>
            </w:r>
          </w:p>
        </w:tc>
      </w:tr>
      <w:tr w:rsidR="006B45C0" w:rsidRPr="00414DF9" w14:paraId="2E554984" w14:textId="77777777" w:rsidTr="00291632">
        <w:trPr>
          <w:cantSplit/>
          <w:tblHeader/>
        </w:trPr>
        <w:tc>
          <w:tcPr>
            <w:tcW w:w="6917" w:type="dxa"/>
          </w:tcPr>
          <w:p w14:paraId="24DC1B5E" w14:textId="77777777" w:rsidR="006B45C0" w:rsidRPr="00414DF9" w:rsidRDefault="006B45C0" w:rsidP="00291632">
            <w:pPr>
              <w:pStyle w:val="TAL"/>
              <w:rPr>
                <w:b/>
                <w:bCs/>
                <w:i/>
                <w:iCs/>
              </w:rPr>
            </w:pPr>
            <w:r w:rsidRPr="00414DF9">
              <w:rPr>
                <w:b/>
                <w:bCs/>
                <w:i/>
                <w:iCs/>
              </w:rPr>
              <w:t>pdsch-1024QAM-FR1-r17</w:t>
            </w:r>
          </w:p>
          <w:p w14:paraId="2B12B420" w14:textId="77777777" w:rsidR="006B45C0" w:rsidRPr="00414DF9" w:rsidRDefault="006B45C0" w:rsidP="00291632">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0794F457" w14:textId="77777777" w:rsidR="006B45C0" w:rsidRPr="00414DF9" w:rsidRDefault="006B45C0" w:rsidP="00291632">
            <w:pPr>
              <w:pStyle w:val="TAL"/>
              <w:rPr>
                <w:rFonts w:cs="Arial"/>
                <w:szCs w:val="18"/>
              </w:rPr>
            </w:pPr>
          </w:p>
          <w:p w14:paraId="786E505E"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3B0E3124" w14:textId="77777777" w:rsidR="006B45C0" w:rsidRPr="00414DF9" w:rsidRDefault="006B45C0" w:rsidP="00291632">
            <w:pPr>
              <w:pStyle w:val="TAL"/>
              <w:jc w:val="center"/>
              <w:rPr>
                <w:bCs/>
                <w:iCs/>
              </w:rPr>
            </w:pPr>
            <w:r w:rsidRPr="00414DF9">
              <w:rPr>
                <w:bCs/>
                <w:iCs/>
              </w:rPr>
              <w:t>Band</w:t>
            </w:r>
          </w:p>
        </w:tc>
        <w:tc>
          <w:tcPr>
            <w:tcW w:w="567" w:type="dxa"/>
          </w:tcPr>
          <w:p w14:paraId="2A8009D2" w14:textId="77777777" w:rsidR="006B45C0" w:rsidRPr="00414DF9" w:rsidRDefault="006B45C0" w:rsidP="00291632">
            <w:pPr>
              <w:pStyle w:val="TAL"/>
              <w:jc w:val="center"/>
              <w:rPr>
                <w:bCs/>
                <w:iCs/>
              </w:rPr>
            </w:pPr>
            <w:r w:rsidRPr="00414DF9">
              <w:rPr>
                <w:bCs/>
                <w:iCs/>
              </w:rPr>
              <w:t>No</w:t>
            </w:r>
          </w:p>
        </w:tc>
        <w:tc>
          <w:tcPr>
            <w:tcW w:w="709" w:type="dxa"/>
          </w:tcPr>
          <w:p w14:paraId="0D058BAB" w14:textId="77777777" w:rsidR="006B45C0" w:rsidRPr="00414DF9" w:rsidRDefault="006B45C0" w:rsidP="00291632">
            <w:pPr>
              <w:pStyle w:val="TAL"/>
              <w:jc w:val="center"/>
              <w:rPr>
                <w:bCs/>
                <w:iCs/>
              </w:rPr>
            </w:pPr>
            <w:r w:rsidRPr="00414DF9">
              <w:rPr>
                <w:bCs/>
                <w:iCs/>
              </w:rPr>
              <w:t>N/A</w:t>
            </w:r>
          </w:p>
        </w:tc>
        <w:tc>
          <w:tcPr>
            <w:tcW w:w="728" w:type="dxa"/>
          </w:tcPr>
          <w:p w14:paraId="28CBD273" w14:textId="77777777" w:rsidR="006B45C0" w:rsidRPr="00414DF9" w:rsidRDefault="006B45C0" w:rsidP="00291632">
            <w:pPr>
              <w:pStyle w:val="TAL"/>
              <w:jc w:val="center"/>
            </w:pPr>
            <w:r w:rsidRPr="00414DF9">
              <w:t>FR1 only</w:t>
            </w:r>
          </w:p>
        </w:tc>
      </w:tr>
      <w:tr w:rsidR="006B45C0" w:rsidRPr="00414DF9" w14:paraId="1D62830E" w14:textId="77777777" w:rsidTr="00291632">
        <w:trPr>
          <w:cantSplit/>
          <w:tblHeader/>
        </w:trPr>
        <w:tc>
          <w:tcPr>
            <w:tcW w:w="6917" w:type="dxa"/>
          </w:tcPr>
          <w:p w14:paraId="18F20839" w14:textId="77777777" w:rsidR="006B45C0" w:rsidRPr="00414DF9" w:rsidRDefault="006B45C0" w:rsidP="00291632">
            <w:pPr>
              <w:pStyle w:val="TAL"/>
              <w:rPr>
                <w:b/>
                <w:bCs/>
                <w:i/>
                <w:iCs/>
              </w:rPr>
            </w:pPr>
            <w:r w:rsidRPr="00414DF9">
              <w:rPr>
                <w:b/>
                <w:bCs/>
                <w:i/>
                <w:iCs/>
              </w:rPr>
              <w:t>pdsch-256QAM-FR2</w:t>
            </w:r>
          </w:p>
          <w:p w14:paraId="18324030" w14:textId="77777777" w:rsidR="006B45C0" w:rsidRPr="00414DF9" w:rsidRDefault="006B45C0" w:rsidP="00291632">
            <w:pPr>
              <w:pStyle w:val="TAL"/>
            </w:pPr>
            <w:r w:rsidRPr="00414DF9">
              <w:rPr>
                <w:bCs/>
                <w:iCs/>
              </w:rPr>
              <w:t>Indicates whether the UE supports 256QAM modulation scheme for PDSCH for FR2 as defined in 7.3.1.2 of TS 38.211 [6].</w:t>
            </w:r>
          </w:p>
        </w:tc>
        <w:tc>
          <w:tcPr>
            <w:tcW w:w="709" w:type="dxa"/>
          </w:tcPr>
          <w:p w14:paraId="5AD51DDE" w14:textId="77777777" w:rsidR="006B45C0" w:rsidRPr="00414DF9" w:rsidRDefault="006B45C0" w:rsidP="00291632">
            <w:pPr>
              <w:pStyle w:val="TAL"/>
              <w:jc w:val="center"/>
              <w:rPr>
                <w:rFonts w:cs="Arial"/>
                <w:szCs w:val="18"/>
              </w:rPr>
            </w:pPr>
            <w:r w:rsidRPr="00414DF9">
              <w:rPr>
                <w:bCs/>
                <w:iCs/>
              </w:rPr>
              <w:t>Band</w:t>
            </w:r>
          </w:p>
        </w:tc>
        <w:tc>
          <w:tcPr>
            <w:tcW w:w="567" w:type="dxa"/>
          </w:tcPr>
          <w:p w14:paraId="3CE7C2D6" w14:textId="77777777" w:rsidR="006B45C0" w:rsidRPr="00414DF9" w:rsidRDefault="006B45C0" w:rsidP="00291632">
            <w:pPr>
              <w:pStyle w:val="TAL"/>
              <w:jc w:val="center"/>
              <w:rPr>
                <w:rFonts w:cs="Arial"/>
                <w:szCs w:val="18"/>
              </w:rPr>
            </w:pPr>
            <w:r w:rsidRPr="00414DF9">
              <w:rPr>
                <w:bCs/>
                <w:iCs/>
              </w:rPr>
              <w:t>No</w:t>
            </w:r>
          </w:p>
        </w:tc>
        <w:tc>
          <w:tcPr>
            <w:tcW w:w="709" w:type="dxa"/>
          </w:tcPr>
          <w:p w14:paraId="222A68E1" w14:textId="77777777" w:rsidR="006B45C0" w:rsidRPr="00414DF9" w:rsidRDefault="006B45C0" w:rsidP="00291632">
            <w:pPr>
              <w:pStyle w:val="TAL"/>
              <w:jc w:val="center"/>
              <w:rPr>
                <w:rFonts w:cs="Arial"/>
                <w:szCs w:val="18"/>
              </w:rPr>
            </w:pPr>
            <w:r w:rsidRPr="00414DF9">
              <w:rPr>
                <w:bCs/>
                <w:iCs/>
              </w:rPr>
              <w:t>N/A</w:t>
            </w:r>
          </w:p>
        </w:tc>
        <w:tc>
          <w:tcPr>
            <w:tcW w:w="728" w:type="dxa"/>
          </w:tcPr>
          <w:p w14:paraId="5006511C" w14:textId="77777777" w:rsidR="006B45C0" w:rsidRPr="00414DF9" w:rsidRDefault="006B45C0" w:rsidP="00291632">
            <w:pPr>
              <w:pStyle w:val="TAL"/>
              <w:jc w:val="center"/>
            </w:pPr>
            <w:r w:rsidRPr="00414DF9">
              <w:t>FR2 only</w:t>
            </w:r>
          </w:p>
        </w:tc>
      </w:tr>
      <w:tr w:rsidR="006B45C0" w:rsidRPr="00414DF9" w14:paraId="5B56F53D" w14:textId="77777777" w:rsidTr="00291632">
        <w:trPr>
          <w:cantSplit/>
          <w:tblHeader/>
        </w:trPr>
        <w:tc>
          <w:tcPr>
            <w:tcW w:w="6917" w:type="dxa"/>
          </w:tcPr>
          <w:p w14:paraId="674A686E" w14:textId="77777777" w:rsidR="006B45C0" w:rsidRPr="00414DF9" w:rsidRDefault="006B45C0" w:rsidP="00291632">
            <w:pPr>
              <w:pStyle w:val="TAL"/>
              <w:rPr>
                <w:b/>
                <w:bCs/>
                <w:i/>
                <w:iCs/>
              </w:rPr>
            </w:pPr>
            <w:r w:rsidRPr="00414DF9">
              <w:rPr>
                <w:b/>
                <w:bCs/>
                <w:i/>
                <w:iCs/>
              </w:rPr>
              <w:t>pdsch-MappingTypeB-Alt-r16</w:t>
            </w:r>
          </w:p>
          <w:p w14:paraId="2C953494" w14:textId="77777777" w:rsidR="006B45C0" w:rsidRPr="00414DF9" w:rsidRDefault="006B45C0" w:rsidP="00291632">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730EEBD4" w14:textId="77777777" w:rsidR="006B45C0" w:rsidRPr="00414DF9" w:rsidRDefault="006B45C0" w:rsidP="00291632">
            <w:pPr>
              <w:pStyle w:val="TAL"/>
              <w:jc w:val="center"/>
              <w:rPr>
                <w:bCs/>
                <w:iCs/>
              </w:rPr>
            </w:pPr>
            <w:r w:rsidRPr="00414DF9">
              <w:rPr>
                <w:bCs/>
                <w:iCs/>
              </w:rPr>
              <w:t>Band</w:t>
            </w:r>
          </w:p>
        </w:tc>
        <w:tc>
          <w:tcPr>
            <w:tcW w:w="567" w:type="dxa"/>
          </w:tcPr>
          <w:p w14:paraId="1E7A0A98" w14:textId="77777777" w:rsidR="006B45C0" w:rsidRPr="00414DF9" w:rsidRDefault="006B45C0" w:rsidP="00291632">
            <w:pPr>
              <w:pStyle w:val="TAL"/>
              <w:jc w:val="center"/>
              <w:rPr>
                <w:bCs/>
                <w:iCs/>
              </w:rPr>
            </w:pPr>
            <w:r w:rsidRPr="00414DF9">
              <w:rPr>
                <w:bCs/>
                <w:iCs/>
              </w:rPr>
              <w:t>No</w:t>
            </w:r>
          </w:p>
        </w:tc>
        <w:tc>
          <w:tcPr>
            <w:tcW w:w="709" w:type="dxa"/>
          </w:tcPr>
          <w:p w14:paraId="4AF53652" w14:textId="77777777" w:rsidR="006B45C0" w:rsidRPr="00414DF9" w:rsidRDefault="006B45C0" w:rsidP="00291632">
            <w:pPr>
              <w:pStyle w:val="TAL"/>
              <w:jc w:val="center"/>
              <w:rPr>
                <w:bCs/>
                <w:iCs/>
              </w:rPr>
            </w:pPr>
            <w:r w:rsidRPr="00414DF9">
              <w:rPr>
                <w:bCs/>
                <w:iCs/>
              </w:rPr>
              <w:t>N/A</w:t>
            </w:r>
          </w:p>
        </w:tc>
        <w:tc>
          <w:tcPr>
            <w:tcW w:w="728" w:type="dxa"/>
          </w:tcPr>
          <w:p w14:paraId="3C31BE1B" w14:textId="77777777" w:rsidR="006B45C0" w:rsidRPr="00414DF9" w:rsidRDefault="006B45C0" w:rsidP="00291632">
            <w:pPr>
              <w:pStyle w:val="TAL"/>
              <w:jc w:val="center"/>
            </w:pPr>
            <w:r w:rsidRPr="00414DF9">
              <w:t>FR1 only</w:t>
            </w:r>
          </w:p>
        </w:tc>
      </w:tr>
      <w:tr w:rsidR="006B45C0" w:rsidRPr="00414DF9" w14:paraId="1BA0322F" w14:textId="77777777" w:rsidTr="00291632">
        <w:trPr>
          <w:cantSplit/>
          <w:tblHeader/>
        </w:trPr>
        <w:tc>
          <w:tcPr>
            <w:tcW w:w="6917" w:type="dxa"/>
          </w:tcPr>
          <w:p w14:paraId="320B006D" w14:textId="77777777" w:rsidR="006B45C0" w:rsidRPr="00414DF9" w:rsidRDefault="006B45C0" w:rsidP="00291632">
            <w:pPr>
              <w:pStyle w:val="TAL"/>
              <w:rPr>
                <w:b/>
                <w:bCs/>
                <w:i/>
                <w:iCs/>
              </w:rPr>
            </w:pPr>
            <w:r w:rsidRPr="00414DF9">
              <w:rPr>
                <w:b/>
                <w:bCs/>
                <w:i/>
                <w:iCs/>
              </w:rPr>
              <w:t>periodicBeamReport</w:t>
            </w:r>
          </w:p>
          <w:p w14:paraId="6B1C1236" w14:textId="77777777" w:rsidR="006B45C0" w:rsidRPr="00414DF9" w:rsidRDefault="006B45C0" w:rsidP="00291632">
            <w:pPr>
              <w:pStyle w:val="TAL"/>
              <w:rPr>
                <w:bCs/>
                <w:iCs/>
              </w:rPr>
            </w:pPr>
            <w:r w:rsidRPr="00414DF9">
              <w:rPr>
                <w:bCs/>
                <w:iCs/>
              </w:rPr>
              <w:t>Indicates whether UE supports periodic 'CRI/RSRP' or 'SSBRI/RSRP' reporting using PUCCH formats 2, 3 and 4 in one slot.</w:t>
            </w:r>
          </w:p>
        </w:tc>
        <w:tc>
          <w:tcPr>
            <w:tcW w:w="709" w:type="dxa"/>
          </w:tcPr>
          <w:p w14:paraId="2EF39FCC" w14:textId="77777777" w:rsidR="006B45C0" w:rsidRPr="00414DF9" w:rsidRDefault="006B45C0" w:rsidP="00291632">
            <w:pPr>
              <w:pStyle w:val="TAL"/>
              <w:jc w:val="center"/>
              <w:rPr>
                <w:bCs/>
                <w:iCs/>
              </w:rPr>
            </w:pPr>
            <w:r w:rsidRPr="00414DF9">
              <w:rPr>
                <w:bCs/>
                <w:iCs/>
              </w:rPr>
              <w:t>Band</w:t>
            </w:r>
          </w:p>
        </w:tc>
        <w:tc>
          <w:tcPr>
            <w:tcW w:w="567" w:type="dxa"/>
          </w:tcPr>
          <w:p w14:paraId="53462A74" w14:textId="77777777" w:rsidR="006B45C0" w:rsidRPr="00414DF9" w:rsidRDefault="006B45C0" w:rsidP="00291632">
            <w:pPr>
              <w:pStyle w:val="TAL"/>
              <w:jc w:val="center"/>
              <w:rPr>
                <w:bCs/>
                <w:iCs/>
              </w:rPr>
            </w:pPr>
            <w:r w:rsidRPr="00414DF9">
              <w:rPr>
                <w:bCs/>
                <w:iCs/>
              </w:rPr>
              <w:t>Yes</w:t>
            </w:r>
          </w:p>
        </w:tc>
        <w:tc>
          <w:tcPr>
            <w:tcW w:w="709" w:type="dxa"/>
          </w:tcPr>
          <w:p w14:paraId="45D779B5" w14:textId="77777777" w:rsidR="006B45C0" w:rsidRPr="00414DF9" w:rsidRDefault="006B45C0" w:rsidP="00291632">
            <w:pPr>
              <w:pStyle w:val="TAL"/>
              <w:jc w:val="center"/>
              <w:rPr>
                <w:bCs/>
                <w:iCs/>
              </w:rPr>
            </w:pPr>
            <w:r w:rsidRPr="00414DF9">
              <w:rPr>
                <w:bCs/>
                <w:iCs/>
              </w:rPr>
              <w:t>N/A</w:t>
            </w:r>
          </w:p>
        </w:tc>
        <w:tc>
          <w:tcPr>
            <w:tcW w:w="728" w:type="dxa"/>
          </w:tcPr>
          <w:p w14:paraId="7664FF39" w14:textId="77777777" w:rsidR="006B45C0" w:rsidRPr="00414DF9" w:rsidRDefault="006B45C0" w:rsidP="00291632">
            <w:pPr>
              <w:pStyle w:val="TAL"/>
              <w:jc w:val="center"/>
            </w:pPr>
            <w:r w:rsidRPr="00414DF9">
              <w:rPr>
                <w:bCs/>
                <w:iCs/>
              </w:rPr>
              <w:t>N/A</w:t>
            </w:r>
          </w:p>
        </w:tc>
      </w:tr>
      <w:tr w:rsidR="006B45C0" w:rsidRPr="00414DF9" w14:paraId="5D74C8A0" w14:textId="77777777" w:rsidTr="00291632">
        <w:trPr>
          <w:cantSplit/>
          <w:tblHeader/>
        </w:trPr>
        <w:tc>
          <w:tcPr>
            <w:tcW w:w="6917" w:type="dxa"/>
          </w:tcPr>
          <w:p w14:paraId="6BB1EDF1" w14:textId="77777777" w:rsidR="006B45C0" w:rsidRPr="00414DF9" w:rsidRDefault="006B45C0" w:rsidP="00291632">
            <w:pPr>
              <w:pStyle w:val="TAL"/>
              <w:rPr>
                <w:b/>
                <w:bCs/>
                <w:i/>
                <w:iCs/>
              </w:rPr>
            </w:pPr>
            <w:r w:rsidRPr="00414DF9">
              <w:rPr>
                <w:b/>
                <w:bCs/>
                <w:i/>
                <w:iCs/>
              </w:rPr>
              <w:t>posJointTriggerBySingleDCI-RRC-Connected-r18</w:t>
            </w:r>
          </w:p>
          <w:p w14:paraId="24023196" w14:textId="77777777" w:rsidR="006B45C0" w:rsidRPr="00414DF9" w:rsidRDefault="006B45C0" w:rsidP="00291632">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33504DD" w14:textId="77777777" w:rsidR="006B45C0" w:rsidRPr="00414DF9" w:rsidRDefault="006B45C0" w:rsidP="00291632">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4083CB2" w14:textId="77777777" w:rsidR="006B45C0" w:rsidRPr="00414DF9" w:rsidRDefault="006B45C0" w:rsidP="00291632">
            <w:pPr>
              <w:pStyle w:val="TAL"/>
              <w:jc w:val="center"/>
              <w:rPr>
                <w:bCs/>
                <w:iCs/>
              </w:rPr>
            </w:pPr>
            <w:r w:rsidRPr="00414DF9">
              <w:rPr>
                <w:rFonts w:cs="Arial"/>
              </w:rPr>
              <w:t>Band</w:t>
            </w:r>
          </w:p>
        </w:tc>
        <w:tc>
          <w:tcPr>
            <w:tcW w:w="567" w:type="dxa"/>
          </w:tcPr>
          <w:p w14:paraId="6B0D4B29" w14:textId="77777777" w:rsidR="006B45C0" w:rsidRPr="00414DF9" w:rsidRDefault="006B45C0" w:rsidP="00291632">
            <w:pPr>
              <w:pStyle w:val="TAL"/>
              <w:jc w:val="center"/>
              <w:rPr>
                <w:bCs/>
                <w:iCs/>
              </w:rPr>
            </w:pPr>
            <w:r w:rsidRPr="00414DF9">
              <w:rPr>
                <w:rFonts w:cs="Arial"/>
              </w:rPr>
              <w:t>No</w:t>
            </w:r>
          </w:p>
        </w:tc>
        <w:tc>
          <w:tcPr>
            <w:tcW w:w="709" w:type="dxa"/>
          </w:tcPr>
          <w:p w14:paraId="78095435" w14:textId="77777777" w:rsidR="006B45C0" w:rsidRPr="00414DF9" w:rsidRDefault="006B45C0" w:rsidP="00291632">
            <w:pPr>
              <w:pStyle w:val="TAL"/>
              <w:jc w:val="center"/>
              <w:rPr>
                <w:bCs/>
                <w:iCs/>
              </w:rPr>
            </w:pPr>
            <w:r w:rsidRPr="00414DF9">
              <w:rPr>
                <w:rFonts w:cs="Arial"/>
              </w:rPr>
              <w:t>N/A</w:t>
            </w:r>
          </w:p>
        </w:tc>
        <w:tc>
          <w:tcPr>
            <w:tcW w:w="728" w:type="dxa"/>
          </w:tcPr>
          <w:p w14:paraId="18F08040" w14:textId="77777777" w:rsidR="006B45C0" w:rsidRPr="00414DF9" w:rsidRDefault="006B45C0" w:rsidP="00291632">
            <w:pPr>
              <w:pStyle w:val="TAL"/>
              <w:jc w:val="center"/>
              <w:rPr>
                <w:bCs/>
                <w:iCs/>
              </w:rPr>
            </w:pPr>
            <w:r w:rsidRPr="00414DF9">
              <w:rPr>
                <w:rFonts w:cs="Arial"/>
              </w:rPr>
              <w:t>N/A</w:t>
            </w:r>
          </w:p>
        </w:tc>
      </w:tr>
      <w:tr w:rsidR="006B45C0" w:rsidRPr="00414DF9" w14:paraId="529D2975" w14:textId="77777777" w:rsidTr="00291632">
        <w:trPr>
          <w:cantSplit/>
          <w:tblHeader/>
        </w:trPr>
        <w:tc>
          <w:tcPr>
            <w:tcW w:w="6917" w:type="dxa"/>
          </w:tcPr>
          <w:p w14:paraId="644196DD" w14:textId="77777777" w:rsidR="006B45C0" w:rsidRPr="00414DF9" w:rsidRDefault="006B45C0" w:rsidP="00291632">
            <w:pPr>
              <w:pStyle w:val="TAL"/>
              <w:rPr>
                <w:rFonts w:cs="Arial"/>
                <w:b/>
                <w:bCs/>
                <w:i/>
                <w:iCs/>
                <w:szCs w:val="18"/>
              </w:rPr>
            </w:pPr>
            <w:r w:rsidRPr="00414DF9">
              <w:rPr>
                <w:rFonts w:cs="Arial"/>
                <w:b/>
                <w:bCs/>
                <w:i/>
                <w:iCs/>
                <w:szCs w:val="18"/>
              </w:rPr>
              <w:lastRenderedPageBreak/>
              <w:t>posSRS-BWA-RRC-Inactive-r18</w:t>
            </w:r>
          </w:p>
          <w:p w14:paraId="434575F9"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5ACBBB8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54E718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4098E9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454EF01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005D4A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160C11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67F764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18CB51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4AFB989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3118F47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566D0B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74610C3C"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4A1F5641"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2F3CCA37" w14:textId="77777777" w:rsidR="006B45C0" w:rsidRPr="00414DF9" w:rsidRDefault="006B45C0" w:rsidP="00291632">
            <w:pPr>
              <w:pStyle w:val="TAN"/>
            </w:pPr>
            <w:r w:rsidRPr="00414DF9">
              <w:t>NOTE:</w:t>
            </w:r>
            <w:r w:rsidRPr="00414DF9">
              <w:tab/>
              <w:t>The power class is only applicable for FR1 bands.</w:t>
            </w:r>
          </w:p>
          <w:p w14:paraId="4A266836" w14:textId="77777777" w:rsidR="006B45C0" w:rsidRPr="00414DF9" w:rsidRDefault="006B45C0" w:rsidP="00291632">
            <w:pPr>
              <w:pStyle w:val="TAN"/>
              <w:rPr>
                <w:rFonts w:cs="Arial"/>
                <w:szCs w:val="18"/>
              </w:rPr>
            </w:pPr>
          </w:p>
          <w:p w14:paraId="3E78BD5A"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39050874" w14:textId="77777777" w:rsidR="006B45C0" w:rsidRPr="00414DF9" w:rsidRDefault="006B45C0" w:rsidP="00291632">
            <w:pPr>
              <w:pStyle w:val="TAL"/>
              <w:jc w:val="center"/>
              <w:rPr>
                <w:rFonts w:cs="Arial"/>
              </w:rPr>
            </w:pPr>
            <w:r w:rsidRPr="00414DF9">
              <w:rPr>
                <w:rFonts w:cs="Arial"/>
              </w:rPr>
              <w:t>Band</w:t>
            </w:r>
          </w:p>
        </w:tc>
        <w:tc>
          <w:tcPr>
            <w:tcW w:w="567" w:type="dxa"/>
          </w:tcPr>
          <w:p w14:paraId="11220D0E" w14:textId="77777777" w:rsidR="006B45C0" w:rsidRPr="00414DF9" w:rsidRDefault="006B45C0" w:rsidP="00291632">
            <w:pPr>
              <w:pStyle w:val="TAL"/>
              <w:jc w:val="center"/>
              <w:rPr>
                <w:rFonts w:cs="Arial"/>
              </w:rPr>
            </w:pPr>
            <w:r w:rsidRPr="00414DF9">
              <w:rPr>
                <w:rFonts w:cs="Arial"/>
              </w:rPr>
              <w:t>No</w:t>
            </w:r>
          </w:p>
        </w:tc>
        <w:tc>
          <w:tcPr>
            <w:tcW w:w="709" w:type="dxa"/>
          </w:tcPr>
          <w:p w14:paraId="625B8D6D" w14:textId="77777777" w:rsidR="006B45C0" w:rsidRPr="00414DF9" w:rsidRDefault="006B45C0" w:rsidP="00291632">
            <w:pPr>
              <w:pStyle w:val="TAL"/>
              <w:jc w:val="center"/>
              <w:rPr>
                <w:rFonts w:cs="Arial"/>
              </w:rPr>
            </w:pPr>
            <w:r w:rsidRPr="00414DF9">
              <w:rPr>
                <w:rFonts w:cs="Arial"/>
              </w:rPr>
              <w:t>N/A</w:t>
            </w:r>
          </w:p>
        </w:tc>
        <w:tc>
          <w:tcPr>
            <w:tcW w:w="728" w:type="dxa"/>
          </w:tcPr>
          <w:p w14:paraId="6D4D8967" w14:textId="77777777" w:rsidR="006B45C0" w:rsidRPr="00414DF9" w:rsidRDefault="006B45C0" w:rsidP="00291632">
            <w:pPr>
              <w:pStyle w:val="TAL"/>
              <w:jc w:val="center"/>
              <w:rPr>
                <w:rFonts w:cs="Arial"/>
              </w:rPr>
            </w:pPr>
            <w:r w:rsidRPr="00414DF9">
              <w:rPr>
                <w:rFonts w:cs="Arial"/>
              </w:rPr>
              <w:t>N/A</w:t>
            </w:r>
          </w:p>
        </w:tc>
      </w:tr>
      <w:tr w:rsidR="006B45C0" w:rsidRPr="00414DF9" w14:paraId="1310FB93" w14:textId="77777777" w:rsidTr="00291632">
        <w:trPr>
          <w:cantSplit/>
          <w:tblHeader/>
        </w:trPr>
        <w:tc>
          <w:tcPr>
            <w:tcW w:w="6917" w:type="dxa"/>
          </w:tcPr>
          <w:p w14:paraId="724C3CDA" w14:textId="77777777" w:rsidR="006B45C0" w:rsidRPr="00414DF9" w:rsidRDefault="006B45C0" w:rsidP="00291632">
            <w:pPr>
              <w:pStyle w:val="TAL"/>
              <w:rPr>
                <w:b/>
                <w:bCs/>
                <w:i/>
                <w:iCs/>
              </w:rPr>
            </w:pPr>
            <w:r w:rsidRPr="00414DF9">
              <w:rPr>
                <w:b/>
                <w:bCs/>
                <w:i/>
                <w:iCs/>
              </w:rPr>
              <w:t>posSRS-PreconfigureRRC-InactiveInitialUL-BWP-r18</w:t>
            </w:r>
          </w:p>
          <w:p w14:paraId="71C75EBE" w14:textId="77777777" w:rsidR="006B45C0" w:rsidRPr="00414DF9" w:rsidRDefault="006B45C0" w:rsidP="00291632">
            <w:pPr>
              <w:pStyle w:val="TAL"/>
              <w:rPr>
                <w:rFonts w:cs="Arial"/>
              </w:rPr>
            </w:pPr>
            <w:r w:rsidRPr="00414DF9">
              <w:rPr>
                <w:rFonts w:cs="Arial"/>
              </w:rPr>
              <w:t>Indicates whether the UE supports preconfigured SRS with validity area in RRC_INACTIVE for initial UL BWP.</w:t>
            </w:r>
          </w:p>
          <w:p w14:paraId="088AA06E"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493943BF" w14:textId="77777777" w:rsidR="006B45C0" w:rsidRPr="00414DF9" w:rsidRDefault="006B45C0" w:rsidP="00291632">
            <w:pPr>
              <w:pStyle w:val="TAL"/>
              <w:jc w:val="center"/>
              <w:rPr>
                <w:bCs/>
                <w:iCs/>
              </w:rPr>
            </w:pPr>
            <w:r w:rsidRPr="00414DF9">
              <w:t>Band</w:t>
            </w:r>
          </w:p>
        </w:tc>
        <w:tc>
          <w:tcPr>
            <w:tcW w:w="567" w:type="dxa"/>
          </w:tcPr>
          <w:p w14:paraId="34E8E189" w14:textId="77777777" w:rsidR="006B45C0" w:rsidRPr="00414DF9" w:rsidRDefault="006B45C0" w:rsidP="00291632">
            <w:pPr>
              <w:pStyle w:val="TAL"/>
              <w:jc w:val="center"/>
              <w:rPr>
                <w:bCs/>
                <w:iCs/>
              </w:rPr>
            </w:pPr>
            <w:r w:rsidRPr="00414DF9">
              <w:t>No</w:t>
            </w:r>
          </w:p>
        </w:tc>
        <w:tc>
          <w:tcPr>
            <w:tcW w:w="709" w:type="dxa"/>
          </w:tcPr>
          <w:p w14:paraId="652114DE" w14:textId="77777777" w:rsidR="006B45C0" w:rsidRPr="00414DF9" w:rsidRDefault="006B45C0" w:rsidP="00291632">
            <w:pPr>
              <w:pStyle w:val="TAL"/>
              <w:jc w:val="center"/>
              <w:rPr>
                <w:bCs/>
                <w:iCs/>
              </w:rPr>
            </w:pPr>
            <w:r w:rsidRPr="00414DF9">
              <w:t>N/A</w:t>
            </w:r>
          </w:p>
        </w:tc>
        <w:tc>
          <w:tcPr>
            <w:tcW w:w="728" w:type="dxa"/>
          </w:tcPr>
          <w:p w14:paraId="412A6928" w14:textId="77777777" w:rsidR="006B45C0" w:rsidRPr="00414DF9" w:rsidRDefault="006B45C0" w:rsidP="00291632">
            <w:pPr>
              <w:pStyle w:val="TAL"/>
              <w:jc w:val="center"/>
              <w:rPr>
                <w:bCs/>
                <w:iCs/>
              </w:rPr>
            </w:pPr>
            <w:r w:rsidRPr="00414DF9">
              <w:t>N/A</w:t>
            </w:r>
          </w:p>
        </w:tc>
      </w:tr>
      <w:tr w:rsidR="006B45C0" w:rsidRPr="00414DF9" w14:paraId="13200A3A" w14:textId="77777777" w:rsidTr="00291632">
        <w:trPr>
          <w:cantSplit/>
          <w:tblHeader/>
        </w:trPr>
        <w:tc>
          <w:tcPr>
            <w:tcW w:w="6917" w:type="dxa"/>
          </w:tcPr>
          <w:p w14:paraId="0D8FFA4A" w14:textId="77777777" w:rsidR="006B45C0" w:rsidRPr="00414DF9" w:rsidRDefault="006B45C0" w:rsidP="00291632">
            <w:pPr>
              <w:pStyle w:val="TAL"/>
              <w:rPr>
                <w:b/>
                <w:bCs/>
                <w:i/>
                <w:iCs/>
              </w:rPr>
            </w:pPr>
            <w:r w:rsidRPr="00414DF9">
              <w:rPr>
                <w:b/>
                <w:bCs/>
                <w:i/>
                <w:iCs/>
              </w:rPr>
              <w:t>posSRS-PreconfigureRRC-InactiveOutsideInitialUL-BWP-r18</w:t>
            </w:r>
          </w:p>
          <w:p w14:paraId="6781B216" w14:textId="77777777" w:rsidR="006B45C0" w:rsidRPr="00414DF9" w:rsidRDefault="006B45C0" w:rsidP="00291632">
            <w:pPr>
              <w:pStyle w:val="TAL"/>
              <w:rPr>
                <w:rFonts w:cs="Arial"/>
              </w:rPr>
            </w:pPr>
            <w:r w:rsidRPr="00414DF9">
              <w:rPr>
                <w:rFonts w:cs="Arial"/>
              </w:rPr>
              <w:t>Indicates whether the UE supports preconfigured SRS with validity area in RRC_INACTIVE outside initial UL BWP.</w:t>
            </w:r>
          </w:p>
          <w:p w14:paraId="7599E196"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2B703167" w14:textId="77777777" w:rsidR="006B45C0" w:rsidRPr="00414DF9" w:rsidRDefault="006B45C0" w:rsidP="00291632">
            <w:pPr>
              <w:pStyle w:val="TAL"/>
              <w:jc w:val="center"/>
              <w:rPr>
                <w:bCs/>
                <w:iCs/>
              </w:rPr>
            </w:pPr>
            <w:r w:rsidRPr="00414DF9">
              <w:rPr>
                <w:rFonts w:cs="Arial"/>
              </w:rPr>
              <w:t>Band</w:t>
            </w:r>
          </w:p>
        </w:tc>
        <w:tc>
          <w:tcPr>
            <w:tcW w:w="567" w:type="dxa"/>
          </w:tcPr>
          <w:p w14:paraId="0A240447" w14:textId="77777777" w:rsidR="006B45C0" w:rsidRPr="00414DF9" w:rsidRDefault="006B45C0" w:rsidP="00291632">
            <w:pPr>
              <w:pStyle w:val="TAL"/>
              <w:jc w:val="center"/>
              <w:rPr>
                <w:bCs/>
                <w:iCs/>
              </w:rPr>
            </w:pPr>
            <w:r w:rsidRPr="00414DF9">
              <w:rPr>
                <w:rFonts w:cs="Arial"/>
              </w:rPr>
              <w:t>No</w:t>
            </w:r>
          </w:p>
        </w:tc>
        <w:tc>
          <w:tcPr>
            <w:tcW w:w="709" w:type="dxa"/>
          </w:tcPr>
          <w:p w14:paraId="22C4D2B0" w14:textId="77777777" w:rsidR="006B45C0" w:rsidRPr="00414DF9" w:rsidRDefault="006B45C0" w:rsidP="00291632">
            <w:pPr>
              <w:pStyle w:val="TAL"/>
              <w:jc w:val="center"/>
              <w:rPr>
                <w:bCs/>
                <w:iCs/>
              </w:rPr>
            </w:pPr>
            <w:r w:rsidRPr="00414DF9">
              <w:rPr>
                <w:rFonts w:cs="Arial"/>
              </w:rPr>
              <w:t>N/A</w:t>
            </w:r>
          </w:p>
        </w:tc>
        <w:tc>
          <w:tcPr>
            <w:tcW w:w="728" w:type="dxa"/>
          </w:tcPr>
          <w:p w14:paraId="73D37AEF" w14:textId="77777777" w:rsidR="006B45C0" w:rsidRPr="00414DF9" w:rsidRDefault="006B45C0" w:rsidP="00291632">
            <w:pPr>
              <w:pStyle w:val="TAL"/>
              <w:jc w:val="center"/>
              <w:rPr>
                <w:bCs/>
                <w:iCs/>
              </w:rPr>
            </w:pPr>
            <w:r w:rsidRPr="00414DF9">
              <w:rPr>
                <w:rFonts w:cs="Arial"/>
              </w:rPr>
              <w:t>N/A</w:t>
            </w:r>
          </w:p>
        </w:tc>
      </w:tr>
      <w:tr w:rsidR="006B45C0" w:rsidRPr="00414DF9" w14:paraId="319D8724" w14:textId="77777777" w:rsidTr="00291632">
        <w:trPr>
          <w:cantSplit/>
          <w:tblHeader/>
        </w:trPr>
        <w:tc>
          <w:tcPr>
            <w:tcW w:w="6917" w:type="dxa"/>
          </w:tcPr>
          <w:p w14:paraId="4F352005"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posSRS-RRC-Inactive-OutsideInitialUL-BWP-r17</w:t>
            </w:r>
          </w:p>
          <w:p w14:paraId="441A4E8F"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4044AF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261241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255F04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493AB0C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6B9DA06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192094B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11F735B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53D538A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35EC145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3CD569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623B802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1FB0190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41BE13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33FD8CDB" w14:textId="77777777" w:rsidR="006B45C0" w:rsidRPr="00414DF9" w:rsidRDefault="006B45C0" w:rsidP="00291632">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2111721F" w14:textId="77777777" w:rsidR="006B45C0" w:rsidRPr="00414DF9" w:rsidRDefault="006B45C0" w:rsidP="00291632">
            <w:pPr>
              <w:pStyle w:val="TAL"/>
              <w:rPr>
                <w:bCs/>
                <w:i/>
              </w:rPr>
            </w:pPr>
          </w:p>
          <w:p w14:paraId="3553CA75" w14:textId="77777777" w:rsidR="006B45C0" w:rsidRPr="00414DF9" w:rsidRDefault="006B45C0" w:rsidP="00291632">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6A8AB102" w14:textId="77777777" w:rsidR="006B45C0" w:rsidRPr="00414DF9" w:rsidRDefault="006B45C0" w:rsidP="00291632">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65B59701" w14:textId="77777777" w:rsidR="006B45C0" w:rsidRPr="00414DF9" w:rsidRDefault="006B45C0" w:rsidP="00291632">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026EF62E" w14:textId="77777777" w:rsidR="006B45C0" w:rsidRPr="00414DF9" w:rsidRDefault="006B45C0" w:rsidP="00291632">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75E6FD01" w14:textId="77777777" w:rsidR="006B45C0" w:rsidRPr="00414DF9" w:rsidRDefault="006B45C0" w:rsidP="00291632">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3984F558" w14:textId="77777777" w:rsidR="006B45C0" w:rsidRPr="00414DF9" w:rsidRDefault="006B45C0" w:rsidP="00291632">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3CC5039D" w14:textId="77777777" w:rsidR="006B45C0" w:rsidRPr="00414DF9" w:rsidRDefault="006B45C0" w:rsidP="00291632">
            <w:pPr>
              <w:pStyle w:val="TAL"/>
              <w:jc w:val="center"/>
              <w:rPr>
                <w:bCs/>
                <w:iCs/>
              </w:rPr>
            </w:pPr>
            <w:r w:rsidRPr="00414DF9">
              <w:rPr>
                <w:bCs/>
                <w:iCs/>
              </w:rPr>
              <w:lastRenderedPageBreak/>
              <w:t>Band</w:t>
            </w:r>
          </w:p>
        </w:tc>
        <w:tc>
          <w:tcPr>
            <w:tcW w:w="567" w:type="dxa"/>
          </w:tcPr>
          <w:p w14:paraId="6D288549" w14:textId="77777777" w:rsidR="006B45C0" w:rsidRPr="00414DF9" w:rsidRDefault="006B45C0" w:rsidP="00291632">
            <w:pPr>
              <w:pStyle w:val="TAL"/>
              <w:jc w:val="center"/>
              <w:rPr>
                <w:bCs/>
                <w:iCs/>
              </w:rPr>
            </w:pPr>
            <w:r w:rsidRPr="00414DF9">
              <w:rPr>
                <w:bCs/>
                <w:iCs/>
              </w:rPr>
              <w:t>No</w:t>
            </w:r>
          </w:p>
        </w:tc>
        <w:tc>
          <w:tcPr>
            <w:tcW w:w="709" w:type="dxa"/>
          </w:tcPr>
          <w:p w14:paraId="468E26E6" w14:textId="77777777" w:rsidR="006B45C0" w:rsidRPr="00414DF9" w:rsidRDefault="006B45C0" w:rsidP="00291632">
            <w:pPr>
              <w:pStyle w:val="TAL"/>
              <w:jc w:val="center"/>
              <w:rPr>
                <w:bCs/>
                <w:iCs/>
              </w:rPr>
            </w:pPr>
            <w:r w:rsidRPr="00414DF9">
              <w:rPr>
                <w:bCs/>
                <w:iCs/>
              </w:rPr>
              <w:t>N/A</w:t>
            </w:r>
          </w:p>
        </w:tc>
        <w:tc>
          <w:tcPr>
            <w:tcW w:w="728" w:type="dxa"/>
          </w:tcPr>
          <w:p w14:paraId="56771640" w14:textId="77777777" w:rsidR="006B45C0" w:rsidRPr="00414DF9" w:rsidRDefault="006B45C0" w:rsidP="00291632">
            <w:pPr>
              <w:pStyle w:val="TAL"/>
              <w:jc w:val="center"/>
              <w:rPr>
                <w:bCs/>
                <w:iCs/>
              </w:rPr>
            </w:pPr>
            <w:r w:rsidRPr="00414DF9">
              <w:rPr>
                <w:bCs/>
                <w:iCs/>
              </w:rPr>
              <w:t>N/A</w:t>
            </w:r>
          </w:p>
        </w:tc>
      </w:tr>
      <w:tr w:rsidR="006B45C0" w:rsidRPr="00414DF9" w14:paraId="0ECB9F84" w14:textId="77777777" w:rsidTr="00291632">
        <w:trPr>
          <w:cantSplit/>
          <w:tblHeader/>
        </w:trPr>
        <w:tc>
          <w:tcPr>
            <w:tcW w:w="6917" w:type="dxa"/>
          </w:tcPr>
          <w:p w14:paraId="03564D85" w14:textId="77777777" w:rsidR="006B45C0" w:rsidRPr="00414DF9" w:rsidRDefault="006B45C0" w:rsidP="00291632">
            <w:pPr>
              <w:pStyle w:val="TAL"/>
              <w:rPr>
                <w:b/>
                <w:bCs/>
                <w:i/>
                <w:iCs/>
              </w:rPr>
            </w:pPr>
            <w:bookmarkStart w:id="25" w:name="_Hlk159175798"/>
            <w:r w:rsidRPr="00414DF9">
              <w:rPr>
                <w:b/>
                <w:bCs/>
                <w:i/>
                <w:iCs/>
              </w:rPr>
              <w:t>posSRS-ValidityAreaRRC-InactiveInitialUL-BWP-r18</w:t>
            </w:r>
          </w:p>
          <w:bookmarkEnd w:id="25"/>
          <w:p w14:paraId="20E887D6"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13AFF024" w14:textId="77777777" w:rsidR="006B45C0" w:rsidRPr="00414DF9" w:rsidRDefault="006B45C0" w:rsidP="00291632">
            <w:pPr>
              <w:pStyle w:val="TAL"/>
              <w:rPr>
                <w:rFonts w:cs="Arial"/>
                <w:bCs/>
                <w:iCs/>
                <w:noProof/>
                <w:szCs w:val="18"/>
              </w:rPr>
            </w:pPr>
          </w:p>
          <w:p w14:paraId="5F9C4EEC"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0A8C9645" w14:textId="77777777" w:rsidR="006B45C0" w:rsidRPr="00414DF9" w:rsidRDefault="006B45C0" w:rsidP="00291632">
            <w:pPr>
              <w:pStyle w:val="TAL"/>
              <w:jc w:val="center"/>
              <w:rPr>
                <w:rFonts w:cs="Arial"/>
              </w:rPr>
            </w:pPr>
            <w:r w:rsidRPr="00414DF9">
              <w:rPr>
                <w:rFonts w:cs="Arial"/>
              </w:rPr>
              <w:t>Band</w:t>
            </w:r>
          </w:p>
        </w:tc>
        <w:tc>
          <w:tcPr>
            <w:tcW w:w="567" w:type="dxa"/>
          </w:tcPr>
          <w:p w14:paraId="4E6D8312" w14:textId="77777777" w:rsidR="006B45C0" w:rsidRPr="00414DF9" w:rsidRDefault="006B45C0" w:rsidP="00291632">
            <w:pPr>
              <w:pStyle w:val="TAL"/>
              <w:jc w:val="center"/>
              <w:rPr>
                <w:rFonts w:cs="Arial"/>
              </w:rPr>
            </w:pPr>
            <w:r w:rsidRPr="00414DF9">
              <w:rPr>
                <w:rFonts w:cs="Arial"/>
              </w:rPr>
              <w:t>No</w:t>
            </w:r>
          </w:p>
        </w:tc>
        <w:tc>
          <w:tcPr>
            <w:tcW w:w="709" w:type="dxa"/>
          </w:tcPr>
          <w:p w14:paraId="5A4A379C" w14:textId="77777777" w:rsidR="006B45C0" w:rsidRPr="00414DF9" w:rsidRDefault="006B45C0" w:rsidP="00291632">
            <w:pPr>
              <w:pStyle w:val="TAL"/>
              <w:jc w:val="center"/>
              <w:rPr>
                <w:rFonts w:cs="Arial"/>
              </w:rPr>
            </w:pPr>
            <w:r w:rsidRPr="00414DF9">
              <w:rPr>
                <w:rFonts w:cs="Arial"/>
              </w:rPr>
              <w:t>N/A</w:t>
            </w:r>
          </w:p>
        </w:tc>
        <w:tc>
          <w:tcPr>
            <w:tcW w:w="728" w:type="dxa"/>
          </w:tcPr>
          <w:p w14:paraId="6C442EFD" w14:textId="77777777" w:rsidR="006B45C0" w:rsidRPr="00414DF9" w:rsidRDefault="006B45C0" w:rsidP="00291632">
            <w:pPr>
              <w:pStyle w:val="TAL"/>
              <w:jc w:val="center"/>
              <w:rPr>
                <w:rFonts w:cs="Arial"/>
              </w:rPr>
            </w:pPr>
            <w:r w:rsidRPr="00414DF9">
              <w:rPr>
                <w:rFonts w:cs="Arial"/>
              </w:rPr>
              <w:t>N/A</w:t>
            </w:r>
          </w:p>
        </w:tc>
      </w:tr>
      <w:tr w:rsidR="006B45C0" w:rsidRPr="00414DF9" w14:paraId="341A3CD5" w14:textId="77777777" w:rsidTr="00291632">
        <w:trPr>
          <w:cantSplit/>
          <w:tblHeader/>
        </w:trPr>
        <w:tc>
          <w:tcPr>
            <w:tcW w:w="6917" w:type="dxa"/>
          </w:tcPr>
          <w:p w14:paraId="34B34B51" w14:textId="77777777" w:rsidR="006B45C0" w:rsidRPr="00414DF9" w:rsidRDefault="006B45C0" w:rsidP="00291632">
            <w:pPr>
              <w:pStyle w:val="TAL"/>
              <w:rPr>
                <w:b/>
                <w:bCs/>
                <w:i/>
                <w:iCs/>
              </w:rPr>
            </w:pPr>
            <w:bookmarkStart w:id="26" w:name="_Hlk159175825"/>
            <w:r w:rsidRPr="00414DF9">
              <w:rPr>
                <w:b/>
                <w:bCs/>
                <w:i/>
                <w:iCs/>
              </w:rPr>
              <w:t>posSRS-ValidityAreaRRC-InactiveOutsideInitialUL-BWP-r18</w:t>
            </w:r>
          </w:p>
          <w:bookmarkEnd w:id="26"/>
          <w:p w14:paraId="5D5D3D63"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5D08EC6F" w14:textId="77777777" w:rsidR="006B45C0" w:rsidRPr="00414DF9" w:rsidRDefault="006B45C0" w:rsidP="00291632">
            <w:pPr>
              <w:pStyle w:val="TAL"/>
              <w:rPr>
                <w:rFonts w:cs="Arial"/>
                <w:bCs/>
                <w:iCs/>
                <w:noProof/>
                <w:szCs w:val="18"/>
              </w:rPr>
            </w:pPr>
          </w:p>
          <w:p w14:paraId="3A6346A0"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0D993BF9" w14:textId="77777777" w:rsidR="006B45C0" w:rsidRPr="00414DF9" w:rsidRDefault="006B45C0" w:rsidP="00291632">
            <w:pPr>
              <w:pStyle w:val="TAL"/>
              <w:jc w:val="center"/>
              <w:rPr>
                <w:rFonts w:cs="Arial"/>
              </w:rPr>
            </w:pPr>
            <w:r w:rsidRPr="00414DF9">
              <w:rPr>
                <w:rFonts w:cs="Arial"/>
              </w:rPr>
              <w:t>Band</w:t>
            </w:r>
          </w:p>
        </w:tc>
        <w:tc>
          <w:tcPr>
            <w:tcW w:w="567" w:type="dxa"/>
          </w:tcPr>
          <w:p w14:paraId="4A9E7CC0" w14:textId="77777777" w:rsidR="006B45C0" w:rsidRPr="00414DF9" w:rsidRDefault="006B45C0" w:rsidP="00291632">
            <w:pPr>
              <w:pStyle w:val="TAL"/>
              <w:jc w:val="center"/>
              <w:rPr>
                <w:rFonts w:cs="Arial"/>
              </w:rPr>
            </w:pPr>
            <w:r w:rsidRPr="00414DF9">
              <w:rPr>
                <w:rFonts w:cs="Arial"/>
              </w:rPr>
              <w:t>No</w:t>
            </w:r>
          </w:p>
        </w:tc>
        <w:tc>
          <w:tcPr>
            <w:tcW w:w="709" w:type="dxa"/>
          </w:tcPr>
          <w:p w14:paraId="3D249B8E" w14:textId="77777777" w:rsidR="006B45C0" w:rsidRPr="00414DF9" w:rsidRDefault="006B45C0" w:rsidP="00291632">
            <w:pPr>
              <w:pStyle w:val="TAL"/>
              <w:jc w:val="center"/>
              <w:rPr>
                <w:rFonts w:cs="Arial"/>
              </w:rPr>
            </w:pPr>
            <w:r w:rsidRPr="00414DF9">
              <w:rPr>
                <w:rFonts w:cs="Arial"/>
              </w:rPr>
              <w:t>N/A</w:t>
            </w:r>
          </w:p>
        </w:tc>
        <w:tc>
          <w:tcPr>
            <w:tcW w:w="728" w:type="dxa"/>
          </w:tcPr>
          <w:p w14:paraId="40706D34" w14:textId="77777777" w:rsidR="006B45C0" w:rsidRPr="00414DF9" w:rsidRDefault="006B45C0" w:rsidP="00291632">
            <w:pPr>
              <w:pStyle w:val="TAL"/>
              <w:jc w:val="center"/>
              <w:rPr>
                <w:rFonts w:cs="Arial"/>
              </w:rPr>
            </w:pPr>
            <w:r w:rsidRPr="00414DF9">
              <w:rPr>
                <w:rFonts w:cs="Arial"/>
              </w:rPr>
              <w:t>N/A</w:t>
            </w:r>
          </w:p>
        </w:tc>
      </w:tr>
      <w:tr w:rsidR="006B45C0" w:rsidRPr="00414DF9" w14:paraId="15AFDC5D" w14:textId="77777777" w:rsidTr="00291632">
        <w:trPr>
          <w:cantSplit/>
          <w:tblHeader/>
        </w:trPr>
        <w:tc>
          <w:tcPr>
            <w:tcW w:w="6917" w:type="dxa"/>
          </w:tcPr>
          <w:p w14:paraId="6D9C8228" w14:textId="77777777" w:rsidR="006B45C0" w:rsidRPr="00414DF9" w:rsidRDefault="006B45C0" w:rsidP="00291632">
            <w:pPr>
              <w:pStyle w:val="TAL"/>
              <w:rPr>
                <w:b/>
                <w:bCs/>
                <w:i/>
                <w:iCs/>
              </w:rPr>
            </w:pPr>
            <w:r w:rsidRPr="00414DF9">
              <w:rPr>
                <w:b/>
                <w:bCs/>
                <w:i/>
                <w:iCs/>
              </w:rPr>
              <w:t>posUE-TA-AutoAdjustment-r18</w:t>
            </w:r>
          </w:p>
          <w:p w14:paraId="283A1D03" w14:textId="77777777" w:rsidR="006B45C0" w:rsidRPr="00414DF9" w:rsidRDefault="006B45C0" w:rsidP="00291632">
            <w:pPr>
              <w:pStyle w:val="TAL"/>
              <w:rPr>
                <w:rFonts w:cs="Arial"/>
              </w:rPr>
            </w:pPr>
            <w:r w:rsidRPr="00414DF9">
              <w:rPr>
                <w:rFonts w:cs="Arial"/>
              </w:rPr>
              <w:t>Indicates whether the UE supports autonomous TA adjustment when cell-reselection happens.</w:t>
            </w:r>
          </w:p>
          <w:p w14:paraId="5877C5E5"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5EFB8D0" w14:textId="77777777" w:rsidR="006B45C0" w:rsidRPr="00414DF9" w:rsidRDefault="006B45C0" w:rsidP="00291632">
            <w:pPr>
              <w:pStyle w:val="TAL"/>
              <w:jc w:val="center"/>
              <w:rPr>
                <w:bCs/>
                <w:iCs/>
              </w:rPr>
            </w:pPr>
            <w:r w:rsidRPr="00414DF9">
              <w:rPr>
                <w:rFonts w:cs="Arial"/>
              </w:rPr>
              <w:t>Band</w:t>
            </w:r>
          </w:p>
        </w:tc>
        <w:tc>
          <w:tcPr>
            <w:tcW w:w="567" w:type="dxa"/>
          </w:tcPr>
          <w:p w14:paraId="5891B623" w14:textId="77777777" w:rsidR="006B45C0" w:rsidRPr="00414DF9" w:rsidRDefault="006B45C0" w:rsidP="00291632">
            <w:pPr>
              <w:pStyle w:val="TAL"/>
              <w:jc w:val="center"/>
              <w:rPr>
                <w:bCs/>
                <w:iCs/>
              </w:rPr>
            </w:pPr>
            <w:r w:rsidRPr="00414DF9">
              <w:rPr>
                <w:rFonts w:cs="Arial"/>
              </w:rPr>
              <w:t>No</w:t>
            </w:r>
          </w:p>
        </w:tc>
        <w:tc>
          <w:tcPr>
            <w:tcW w:w="709" w:type="dxa"/>
          </w:tcPr>
          <w:p w14:paraId="69054DDB" w14:textId="77777777" w:rsidR="006B45C0" w:rsidRPr="00414DF9" w:rsidRDefault="006B45C0" w:rsidP="00291632">
            <w:pPr>
              <w:pStyle w:val="TAL"/>
              <w:jc w:val="center"/>
              <w:rPr>
                <w:bCs/>
                <w:iCs/>
              </w:rPr>
            </w:pPr>
            <w:r w:rsidRPr="00414DF9">
              <w:rPr>
                <w:rFonts w:cs="Arial"/>
              </w:rPr>
              <w:t>N/A</w:t>
            </w:r>
          </w:p>
        </w:tc>
        <w:tc>
          <w:tcPr>
            <w:tcW w:w="728" w:type="dxa"/>
          </w:tcPr>
          <w:p w14:paraId="0B88AF0A" w14:textId="77777777" w:rsidR="006B45C0" w:rsidRPr="00414DF9" w:rsidRDefault="006B45C0" w:rsidP="00291632">
            <w:pPr>
              <w:pStyle w:val="TAL"/>
              <w:jc w:val="center"/>
              <w:rPr>
                <w:bCs/>
                <w:iCs/>
              </w:rPr>
            </w:pPr>
            <w:r w:rsidRPr="00414DF9">
              <w:rPr>
                <w:rFonts w:cs="Arial"/>
              </w:rPr>
              <w:t>N/A</w:t>
            </w:r>
          </w:p>
        </w:tc>
      </w:tr>
      <w:tr w:rsidR="006B45C0" w:rsidRPr="00414DF9" w14:paraId="2F1EAF0F" w14:textId="77777777" w:rsidTr="00291632">
        <w:trPr>
          <w:cantSplit/>
          <w:tblHeader/>
        </w:trPr>
        <w:tc>
          <w:tcPr>
            <w:tcW w:w="6917" w:type="dxa"/>
          </w:tcPr>
          <w:p w14:paraId="16A5AB70" w14:textId="77777777" w:rsidR="006B45C0" w:rsidRPr="00414DF9" w:rsidRDefault="006B45C0" w:rsidP="00291632">
            <w:pPr>
              <w:pStyle w:val="TAL"/>
              <w:rPr>
                <w:b/>
                <w:i/>
              </w:rPr>
            </w:pPr>
            <w:r w:rsidRPr="00414DF9">
              <w:rPr>
                <w:b/>
                <w:i/>
              </w:rPr>
              <w:lastRenderedPageBreak/>
              <w:t>powerAdaptation-CSI-Feedback-r18</w:t>
            </w:r>
          </w:p>
          <w:p w14:paraId="6CAE9E6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01FF06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FA42C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48416C0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10D98FC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056C785E"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D5269CB" w14:textId="77777777" w:rsidR="006B45C0" w:rsidRPr="00414DF9" w:rsidRDefault="006B45C0" w:rsidP="00291632">
            <w:pPr>
              <w:pStyle w:val="TAL"/>
              <w:rPr>
                <w:rFonts w:cs="Arial"/>
                <w:szCs w:val="18"/>
                <w:lang w:eastAsia="zh-CN"/>
              </w:rPr>
            </w:pPr>
          </w:p>
          <w:p w14:paraId="4DB15AB3"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27F16995"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736C49D3"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C59158C"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209C52EF" w14:textId="77777777" w:rsidR="006B45C0" w:rsidRPr="00414DF9" w:rsidRDefault="006B45C0" w:rsidP="00291632">
            <w:pPr>
              <w:pStyle w:val="TAN"/>
              <w:rPr>
                <w:lang w:eastAsia="zh-CN"/>
              </w:rPr>
            </w:pPr>
          </w:p>
          <w:p w14:paraId="282661B5"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637F3026" w14:textId="77777777" w:rsidR="006B45C0" w:rsidRPr="00414DF9" w:rsidRDefault="006B45C0" w:rsidP="00291632">
            <w:pPr>
              <w:pStyle w:val="TAL"/>
              <w:jc w:val="center"/>
              <w:rPr>
                <w:rFonts w:cs="Arial"/>
              </w:rPr>
            </w:pPr>
            <w:r w:rsidRPr="00414DF9">
              <w:t>Band</w:t>
            </w:r>
          </w:p>
        </w:tc>
        <w:tc>
          <w:tcPr>
            <w:tcW w:w="567" w:type="dxa"/>
          </w:tcPr>
          <w:p w14:paraId="21670204" w14:textId="77777777" w:rsidR="006B45C0" w:rsidRPr="00414DF9" w:rsidRDefault="006B45C0" w:rsidP="00291632">
            <w:pPr>
              <w:pStyle w:val="TAL"/>
              <w:jc w:val="center"/>
              <w:rPr>
                <w:rFonts w:cs="Arial"/>
              </w:rPr>
            </w:pPr>
            <w:r w:rsidRPr="00414DF9">
              <w:t>No</w:t>
            </w:r>
          </w:p>
        </w:tc>
        <w:tc>
          <w:tcPr>
            <w:tcW w:w="709" w:type="dxa"/>
          </w:tcPr>
          <w:p w14:paraId="07C50FA0" w14:textId="77777777" w:rsidR="006B45C0" w:rsidRPr="00414DF9" w:rsidRDefault="006B45C0" w:rsidP="00291632">
            <w:pPr>
              <w:pStyle w:val="TAL"/>
              <w:jc w:val="center"/>
              <w:rPr>
                <w:rFonts w:cs="Arial"/>
              </w:rPr>
            </w:pPr>
            <w:r w:rsidRPr="00414DF9">
              <w:t>N/A</w:t>
            </w:r>
          </w:p>
        </w:tc>
        <w:tc>
          <w:tcPr>
            <w:tcW w:w="728" w:type="dxa"/>
          </w:tcPr>
          <w:p w14:paraId="2DF51B22" w14:textId="77777777" w:rsidR="006B45C0" w:rsidRPr="00414DF9" w:rsidRDefault="006B45C0" w:rsidP="00291632">
            <w:pPr>
              <w:pStyle w:val="TAL"/>
              <w:jc w:val="center"/>
              <w:rPr>
                <w:rFonts w:cs="Arial"/>
              </w:rPr>
            </w:pPr>
            <w:r w:rsidRPr="00414DF9">
              <w:t>N/A</w:t>
            </w:r>
          </w:p>
        </w:tc>
      </w:tr>
      <w:tr w:rsidR="006B45C0" w:rsidRPr="00414DF9" w14:paraId="3D9C93C8" w14:textId="77777777" w:rsidTr="00291632">
        <w:trPr>
          <w:cantSplit/>
          <w:tblHeader/>
        </w:trPr>
        <w:tc>
          <w:tcPr>
            <w:tcW w:w="6917" w:type="dxa"/>
          </w:tcPr>
          <w:p w14:paraId="472EA5C5" w14:textId="77777777" w:rsidR="006B45C0" w:rsidRPr="00414DF9" w:rsidRDefault="006B45C0" w:rsidP="00291632">
            <w:pPr>
              <w:pStyle w:val="TAL"/>
              <w:rPr>
                <w:b/>
                <w:i/>
              </w:rPr>
            </w:pPr>
            <w:r w:rsidRPr="00414DF9">
              <w:rPr>
                <w:b/>
                <w:i/>
              </w:rPr>
              <w:lastRenderedPageBreak/>
              <w:t>powerAdaptation-CSI-FeedbackAperiodic-r18</w:t>
            </w:r>
          </w:p>
          <w:p w14:paraId="639A4FC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31F4787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ABF27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2578C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53A310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1C2AE0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149B612B"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7EB768E" w14:textId="77777777" w:rsidR="006B45C0" w:rsidRPr="00414DF9" w:rsidRDefault="006B45C0" w:rsidP="00291632">
            <w:pPr>
              <w:pStyle w:val="TAL"/>
              <w:rPr>
                <w:rFonts w:cs="Arial"/>
                <w:szCs w:val="18"/>
                <w:lang w:eastAsia="zh-CN"/>
              </w:rPr>
            </w:pPr>
          </w:p>
          <w:p w14:paraId="0F2FE77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3BCEF3A8"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0D66357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1D1FD9"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95B7B9B" w14:textId="77777777" w:rsidR="006B45C0" w:rsidRPr="00414DF9" w:rsidRDefault="006B45C0" w:rsidP="00291632">
            <w:pPr>
              <w:pStyle w:val="TAN"/>
              <w:rPr>
                <w:lang w:eastAsia="zh-CN"/>
              </w:rPr>
            </w:pPr>
          </w:p>
          <w:p w14:paraId="75A1D6DA"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5CBC5876" w14:textId="77777777" w:rsidR="006B45C0" w:rsidRPr="00414DF9" w:rsidRDefault="006B45C0" w:rsidP="00291632">
            <w:pPr>
              <w:pStyle w:val="TAL"/>
              <w:jc w:val="center"/>
              <w:rPr>
                <w:rFonts w:cs="Arial"/>
              </w:rPr>
            </w:pPr>
            <w:r w:rsidRPr="00414DF9">
              <w:t>Band</w:t>
            </w:r>
          </w:p>
        </w:tc>
        <w:tc>
          <w:tcPr>
            <w:tcW w:w="567" w:type="dxa"/>
          </w:tcPr>
          <w:p w14:paraId="409A9D08" w14:textId="77777777" w:rsidR="006B45C0" w:rsidRPr="00414DF9" w:rsidRDefault="006B45C0" w:rsidP="00291632">
            <w:pPr>
              <w:pStyle w:val="TAL"/>
              <w:jc w:val="center"/>
              <w:rPr>
                <w:rFonts w:cs="Arial"/>
              </w:rPr>
            </w:pPr>
            <w:r w:rsidRPr="00414DF9">
              <w:t>No</w:t>
            </w:r>
          </w:p>
        </w:tc>
        <w:tc>
          <w:tcPr>
            <w:tcW w:w="709" w:type="dxa"/>
          </w:tcPr>
          <w:p w14:paraId="0687008B" w14:textId="77777777" w:rsidR="006B45C0" w:rsidRPr="00414DF9" w:rsidRDefault="006B45C0" w:rsidP="00291632">
            <w:pPr>
              <w:pStyle w:val="TAL"/>
              <w:jc w:val="center"/>
              <w:rPr>
                <w:rFonts w:cs="Arial"/>
              </w:rPr>
            </w:pPr>
            <w:r w:rsidRPr="00414DF9">
              <w:t>N/A</w:t>
            </w:r>
          </w:p>
        </w:tc>
        <w:tc>
          <w:tcPr>
            <w:tcW w:w="728" w:type="dxa"/>
          </w:tcPr>
          <w:p w14:paraId="042C96A9" w14:textId="77777777" w:rsidR="006B45C0" w:rsidRPr="00414DF9" w:rsidRDefault="006B45C0" w:rsidP="00291632">
            <w:pPr>
              <w:pStyle w:val="TAL"/>
              <w:jc w:val="center"/>
              <w:rPr>
                <w:rFonts w:cs="Arial"/>
              </w:rPr>
            </w:pPr>
            <w:r w:rsidRPr="00414DF9">
              <w:t>N/A</w:t>
            </w:r>
          </w:p>
        </w:tc>
      </w:tr>
      <w:tr w:rsidR="006B45C0" w:rsidRPr="00414DF9" w14:paraId="3C52A634" w14:textId="77777777" w:rsidTr="00291632">
        <w:trPr>
          <w:cantSplit/>
          <w:tblHeader/>
        </w:trPr>
        <w:tc>
          <w:tcPr>
            <w:tcW w:w="6917" w:type="dxa"/>
          </w:tcPr>
          <w:p w14:paraId="3ADE36F3" w14:textId="77777777" w:rsidR="006B45C0" w:rsidRPr="00414DF9" w:rsidRDefault="006B45C0" w:rsidP="00291632">
            <w:pPr>
              <w:pStyle w:val="TAL"/>
              <w:rPr>
                <w:b/>
                <w:i/>
              </w:rPr>
            </w:pPr>
            <w:r w:rsidRPr="00414DF9">
              <w:rPr>
                <w:b/>
                <w:i/>
              </w:rPr>
              <w:lastRenderedPageBreak/>
              <w:t>powerAdaptation-CSI-FeedbackPUCCH-r18</w:t>
            </w:r>
          </w:p>
          <w:p w14:paraId="79EED33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5A2964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0F9EC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EE99D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353FA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7C3AC1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8AE31F4"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DBF515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2F9FEEBD" w14:textId="77777777" w:rsidR="006B45C0" w:rsidRPr="00414DF9" w:rsidRDefault="006B45C0" w:rsidP="00291632">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969FCE"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E7D5ED4"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AABBF4F" w14:textId="77777777" w:rsidR="006B45C0" w:rsidRPr="00414DF9" w:rsidRDefault="006B45C0" w:rsidP="00291632">
            <w:pPr>
              <w:pStyle w:val="TAN"/>
              <w:rPr>
                <w:lang w:eastAsia="zh-CN"/>
              </w:rPr>
            </w:pPr>
          </w:p>
          <w:p w14:paraId="39D720CD"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0D122FEB" w14:textId="77777777" w:rsidR="006B45C0" w:rsidRPr="00414DF9" w:rsidRDefault="006B45C0" w:rsidP="00291632">
            <w:pPr>
              <w:pStyle w:val="TAL"/>
              <w:jc w:val="center"/>
              <w:rPr>
                <w:rFonts w:cs="Arial"/>
              </w:rPr>
            </w:pPr>
            <w:r w:rsidRPr="00414DF9">
              <w:t>Band</w:t>
            </w:r>
          </w:p>
        </w:tc>
        <w:tc>
          <w:tcPr>
            <w:tcW w:w="567" w:type="dxa"/>
          </w:tcPr>
          <w:p w14:paraId="0DC4FCE0" w14:textId="77777777" w:rsidR="006B45C0" w:rsidRPr="00414DF9" w:rsidRDefault="006B45C0" w:rsidP="00291632">
            <w:pPr>
              <w:pStyle w:val="TAL"/>
              <w:jc w:val="center"/>
              <w:rPr>
                <w:rFonts w:cs="Arial"/>
              </w:rPr>
            </w:pPr>
            <w:r w:rsidRPr="00414DF9">
              <w:t>No</w:t>
            </w:r>
          </w:p>
        </w:tc>
        <w:tc>
          <w:tcPr>
            <w:tcW w:w="709" w:type="dxa"/>
          </w:tcPr>
          <w:p w14:paraId="5925E12F" w14:textId="77777777" w:rsidR="006B45C0" w:rsidRPr="00414DF9" w:rsidRDefault="006B45C0" w:rsidP="00291632">
            <w:pPr>
              <w:pStyle w:val="TAL"/>
              <w:jc w:val="center"/>
              <w:rPr>
                <w:rFonts w:cs="Arial"/>
              </w:rPr>
            </w:pPr>
            <w:r w:rsidRPr="00414DF9">
              <w:t>N/A</w:t>
            </w:r>
          </w:p>
        </w:tc>
        <w:tc>
          <w:tcPr>
            <w:tcW w:w="728" w:type="dxa"/>
          </w:tcPr>
          <w:p w14:paraId="1D3CB0AD" w14:textId="77777777" w:rsidR="006B45C0" w:rsidRPr="00414DF9" w:rsidRDefault="006B45C0" w:rsidP="00291632">
            <w:pPr>
              <w:pStyle w:val="TAL"/>
              <w:jc w:val="center"/>
              <w:rPr>
                <w:rFonts w:cs="Arial"/>
              </w:rPr>
            </w:pPr>
            <w:r w:rsidRPr="00414DF9">
              <w:t>N/A</w:t>
            </w:r>
          </w:p>
        </w:tc>
      </w:tr>
      <w:tr w:rsidR="006B45C0" w:rsidRPr="00414DF9" w14:paraId="7C867157" w14:textId="77777777" w:rsidTr="00291632">
        <w:trPr>
          <w:cantSplit/>
          <w:tblHeader/>
        </w:trPr>
        <w:tc>
          <w:tcPr>
            <w:tcW w:w="6917" w:type="dxa"/>
          </w:tcPr>
          <w:p w14:paraId="49BEEC10" w14:textId="77777777" w:rsidR="006B45C0" w:rsidRPr="00414DF9" w:rsidRDefault="006B45C0" w:rsidP="00291632">
            <w:pPr>
              <w:pStyle w:val="TAL"/>
              <w:rPr>
                <w:b/>
                <w:i/>
              </w:rPr>
            </w:pPr>
            <w:r w:rsidRPr="00414DF9">
              <w:rPr>
                <w:b/>
                <w:i/>
              </w:rPr>
              <w:lastRenderedPageBreak/>
              <w:t>powerAdaptation-CSI-FeedbackPUSCH-r18</w:t>
            </w:r>
          </w:p>
          <w:p w14:paraId="3C72ED1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1FFF60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3232F3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17D6D68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27F0BD7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59A0DEC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B8EAD98"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BA65005"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658CBAC" w14:textId="77777777" w:rsidR="006B45C0" w:rsidRPr="00414DF9" w:rsidRDefault="006B45C0" w:rsidP="00291632">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78A691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3ED7403"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278871D4" w14:textId="77777777" w:rsidR="006B45C0" w:rsidRPr="00414DF9" w:rsidRDefault="006B45C0" w:rsidP="00291632">
            <w:pPr>
              <w:pStyle w:val="TAN"/>
              <w:rPr>
                <w:lang w:eastAsia="zh-CN"/>
              </w:rPr>
            </w:pPr>
          </w:p>
          <w:p w14:paraId="3883AA95"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2E33E46E" w14:textId="77777777" w:rsidR="006B45C0" w:rsidRPr="00414DF9" w:rsidRDefault="006B45C0" w:rsidP="00291632">
            <w:pPr>
              <w:pStyle w:val="TAL"/>
              <w:jc w:val="center"/>
            </w:pPr>
            <w:r w:rsidRPr="00414DF9">
              <w:t>Band</w:t>
            </w:r>
          </w:p>
        </w:tc>
        <w:tc>
          <w:tcPr>
            <w:tcW w:w="567" w:type="dxa"/>
          </w:tcPr>
          <w:p w14:paraId="17CF22AF" w14:textId="77777777" w:rsidR="006B45C0" w:rsidRPr="00414DF9" w:rsidRDefault="006B45C0" w:rsidP="00291632">
            <w:pPr>
              <w:pStyle w:val="TAL"/>
              <w:jc w:val="center"/>
            </w:pPr>
            <w:r w:rsidRPr="00414DF9">
              <w:t>No</w:t>
            </w:r>
          </w:p>
        </w:tc>
        <w:tc>
          <w:tcPr>
            <w:tcW w:w="709" w:type="dxa"/>
          </w:tcPr>
          <w:p w14:paraId="00725B6F" w14:textId="77777777" w:rsidR="006B45C0" w:rsidRPr="00414DF9" w:rsidRDefault="006B45C0" w:rsidP="00291632">
            <w:pPr>
              <w:pStyle w:val="TAL"/>
              <w:jc w:val="center"/>
            </w:pPr>
            <w:r w:rsidRPr="00414DF9">
              <w:t>N/A</w:t>
            </w:r>
          </w:p>
        </w:tc>
        <w:tc>
          <w:tcPr>
            <w:tcW w:w="728" w:type="dxa"/>
          </w:tcPr>
          <w:p w14:paraId="3E2A6C38" w14:textId="77777777" w:rsidR="006B45C0" w:rsidRPr="00414DF9" w:rsidRDefault="006B45C0" w:rsidP="00291632">
            <w:pPr>
              <w:pStyle w:val="TAL"/>
              <w:jc w:val="center"/>
            </w:pPr>
            <w:r w:rsidRPr="00414DF9">
              <w:t>N/A</w:t>
            </w:r>
          </w:p>
        </w:tc>
      </w:tr>
      <w:tr w:rsidR="006B45C0" w:rsidRPr="00414DF9" w14:paraId="6DC019F2" w14:textId="77777777" w:rsidTr="00291632">
        <w:trPr>
          <w:cantSplit/>
          <w:tblHeader/>
        </w:trPr>
        <w:tc>
          <w:tcPr>
            <w:tcW w:w="6917" w:type="dxa"/>
          </w:tcPr>
          <w:p w14:paraId="4CB70978" w14:textId="77777777" w:rsidR="006B45C0" w:rsidRPr="00414DF9" w:rsidRDefault="006B45C0" w:rsidP="00291632">
            <w:pPr>
              <w:pStyle w:val="TAL"/>
              <w:rPr>
                <w:b/>
                <w:i/>
              </w:rPr>
            </w:pPr>
            <w:r w:rsidRPr="00414DF9">
              <w:rPr>
                <w:b/>
                <w:i/>
              </w:rPr>
              <w:t>powerBoosting-pi2BPSK</w:t>
            </w:r>
          </w:p>
          <w:p w14:paraId="24F32BF8" w14:textId="77777777" w:rsidR="006B45C0" w:rsidRPr="00414DF9" w:rsidRDefault="006B45C0" w:rsidP="00291632">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1FEA87BC" w14:textId="77777777" w:rsidR="006B45C0" w:rsidRPr="00414DF9" w:rsidRDefault="006B45C0" w:rsidP="00291632">
            <w:pPr>
              <w:pStyle w:val="TAL"/>
              <w:jc w:val="center"/>
            </w:pPr>
            <w:r w:rsidRPr="00414DF9">
              <w:t>Band</w:t>
            </w:r>
          </w:p>
        </w:tc>
        <w:tc>
          <w:tcPr>
            <w:tcW w:w="567" w:type="dxa"/>
          </w:tcPr>
          <w:p w14:paraId="03660B72" w14:textId="77777777" w:rsidR="006B45C0" w:rsidRPr="00414DF9" w:rsidRDefault="006B45C0" w:rsidP="00291632">
            <w:pPr>
              <w:pStyle w:val="TAL"/>
              <w:jc w:val="center"/>
            </w:pPr>
            <w:r w:rsidRPr="00414DF9">
              <w:t>CY</w:t>
            </w:r>
          </w:p>
        </w:tc>
        <w:tc>
          <w:tcPr>
            <w:tcW w:w="709" w:type="dxa"/>
          </w:tcPr>
          <w:p w14:paraId="7CD1C736" w14:textId="77777777" w:rsidR="006B45C0" w:rsidRPr="00414DF9" w:rsidRDefault="006B45C0" w:rsidP="00291632">
            <w:pPr>
              <w:pStyle w:val="TAL"/>
              <w:jc w:val="center"/>
            </w:pPr>
            <w:r w:rsidRPr="00414DF9">
              <w:t>TDD only</w:t>
            </w:r>
          </w:p>
        </w:tc>
        <w:tc>
          <w:tcPr>
            <w:tcW w:w="728" w:type="dxa"/>
          </w:tcPr>
          <w:p w14:paraId="16D468AB" w14:textId="77777777" w:rsidR="006B45C0" w:rsidRPr="00414DF9" w:rsidRDefault="006B45C0" w:rsidP="00291632">
            <w:pPr>
              <w:pStyle w:val="TAL"/>
              <w:jc w:val="center"/>
            </w:pPr>
            <w:r w:rsidRPr="00414DF9">
              <w:t>FR1 only</w:t>
            </w:r>
          </w:p>
        </w:tc>
      </w:tr>
      <w:tr w:rsidR="006B45C0" w:rsidRPr="00414DF9" w14:paraId="074AF339" w14:textId="77777777" w:rsidTr="00291632">
        <w:trPr>
          <w:cantSplit/>
          <w:tblHeader/>
        </w:trPr>
        <w:tc>
          <w:tcPr>
            <w:tcW w:w="6917" w:type="dxa"/>
          </w:tcPr>
          <w:p w14:paraId="7DB05118" w14:textId="77777777" w:rsidR="006B45C0" w:rsidRPr="00414DF9" w:rsidRDefault="006B45C0" w:rsidP="00291632">
            <w:pPr>
              <w:pStyle w:val="TAL"/>
              <w:rPr>
                <w:b/>
                <w:i/>
              </w:rPr>
            </w:pPr>
            <w:r w:rsidRPr="00414DF9">
              <w:rPr>
                <w:b/>
                <w:i/>
              </w:rPr>
              <w:lastRenderedPageBreak/>
              <w:t>prach-CoverageEnh-r18</w:t>
            </w:r>
          </w:p>
          <w:p w14:paraId="70241368" w14:textId="77777777" w:rsidR="006B45C0" w:rsidRPr="00414DF9" w:rsidRDefault="006B45C0" w:rsidP="00291632">
            <w:pPr>
              <w:pStyle w:val="TAL"/>
              <w:rPr>
                <w:b/>
                <w:i/>
              </w:rPr>
            </w:pPr>
            <w:r w:rsidRPr="00414DF9">
              <w:rPr>
                <w:bCs/>
                <w:iCs/>
              </w:rPr>
              <w:t>Indicates whether the UE supports {2, 4, 8} for the number of multiple PRACH transmissions with same Tx spatial filter.</w:t>
            </w:r>
          </w:p>
        </w:tc>
        <w:tc>
          <w:tcPr>
            <w:tcW w:w="709" w:type="dxa"/>
          </w:tcPr>
          <w:p w14:paraId="33096934" w14:textId="77777777" w:rsidR="006B45C0" w:rsidRPr="00414DF9" w:rsidRDefault="006B45C0" w:rsidP="00291632">
            <w:pPr>
              <w:pStyle w:val="TAL"/>
              <w:jc w:val="center"/>
            </w:pPr>
            <w:r w:rsidRPr="00414DF9">
              <w:t>Band</w:t>
            </w:r>
          </w:p>
        </w:tc>
        <w:tc>
          <w:tcPr>
            <w:tcW w:w="567" w:type="dxa"/>
          </w:tcPr>
          <w:p w14:paraId="0B15C370" w14:textId="77777777" w:rsidR="006B45C0" w:rsidRPr="00414DF9" w:rsidRDefault="006B45C0" w:rsidP="00291632">
            <w:pPr>
              <w:pStyle w:val="TAL"/>
              <w:jc w:val="center"/>
            </w:pPr>
            <w:r w:rsidRPr="00414DF9">
              <w:t>No</w:t>
            </w:r>
          </w:p>
        </w:tc>
        <w:tc>
          <w:tcPr>
            <w:tcW w:w="709" w:type="dxa"/>
          </w:tcPr>
          <w:p w14:paraId="5CF76778" w14:textId="77777777" w:rsidR="006B45C0" w:rsidRPr="00414DF9" w:rsidRDefault="006B45C0" w:rsidP="00291632">
            <w:pPr>
              <w:pStyle w:val="TAL"/>
              <w:jc w:val="center"/>
            </w:pPr>
            <w:r w:rsidRPr="00414DF9">
              <w:t>N/A</w:t>
            </w:r>
          </w:p>
        </w:tc>
        <w:tc>
          <w:tcPr>
            <w:tcW w:w="728" w:type="dxa"/>
          </w:tcPr>
          <w:p w14:paraId="1A4940E3" w14:textId="77777777" w:rsidR="006B45C0" w:rsidRPr="00414DF9" w:rsidRDefault="006B45C0" w:rsidP="00291632">
            <w:pPr>
              <w:pStyle w:val="TAL"/>
              <w:jc w:val="center"/>
            </w:pPr>
            <w:r w:rsidRPr="00414DF9">
              <w:t>N/A</w:t>
            </w:r>
          </w:p>
        </w:tc>
      </w:tr>
      <w:tr w:rsidR="006B45C0" w:rsidRPr="00414DF9" w14:paraId="2EF15519" w14:textId="77777777" w:rsidTr="00291632">
        <w:trPr>
          <w:cantSplit/>
          <w:tblHeader/>
        </w:trPr>
        <w:tc>
          <w:tcPr>
            <w:tcW w:w="6917" w:type="dxa"/>
          </w:tcPr>
          <w:p w14:paraId="6161925E" w14:textId="77777777" w:rsidR="006B45C0" w:rsidRPr="00414DF9" w:rsidRDefault="006B45C0" w:rsidP="00291632">
            <w:pPr>
              <w:pStyle w:val="TAL"/>
              <w:rPr>
                <w:b/>
                <w:i/>
              </w:rPr>
            </w:pPr>
            <w:r w:rsidRPr="00414DF9">
              <w:rPr>
                <w:b/>
                <w:i/>
              </w:rPr>
              <w:t>prach-Repetition-r18</w:t>
            </w:r>
          </w:p>
          <w:p w14:paraId="773916FB" w14:textId="77777777" w:rsidR="006B45C0" w:rsidRPr="00414DF9" w:rsidRDefault="006B45C0" w:rsidP="00291632">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4339E88" w14:textId="77777777" w:rsidR="006B45C0" w:rsidRPr="00414DF9" w:rsidRDefault="006B45C0" w:rsidP="00291632">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2B55B148" w14:textId="77777777" w:rsidR="006B45C0" w:rsidRPr="00414DF9" w:rsidRDefault="006B45C0" w:rsidP="00291632">
            <w:pPr>
              <w:pStyle w:val="TAL"/>
              <w:jc w:val="center"/>
            </w:pPr>
            <w:r w:rsidRPr="00414DF9">
              <w:t>Band</w:t>
            </w:r>
          </w:p>
        </w:tc>
        <w:tc>
          <w:tcPr>
            <w:tcW w:w="567" w:type="dxa"/>
          </w:tcPr>
          <w:p w14:paraId="117EE3E3" w14:textId="77777777" w:rsidR="006B45C0" w:rsidRPr="00414DF9" w:rsidRDefault="006B45C0" w:rsidP="00291632">
            <w:pPr>
              <w:pStyle w:val="TAL"/>
              <w:jc w:val="center"/>
            </w:pPr>
            <w:r w:rsidRPr="00414DF9">
              <w:t>No</w:t>
            </w:r>
          </w:p>
        </w:tc>
        <w:tc>
          <w:tcPr>
            <w:tcW w:w="709" w:type="dxa"/>
          </w:tcPr>
          <w:p w14:paraId="4BF92EF1" w14:textId="77777777" w:rsidR="006B45C0" w:rsidRPr="00414DF9" w:rsidRDefault="006B45C0" w:rsidP="00291632">
            <w:pPr>
              <w:pStyle w:val="TAL"/>
              <w:jc w:val="center"/>
            </w:pPr>
            <w:r w:rsidRPr="00414DF9">
              <w:t>N/A</w:t>
            </w:r>
          </w:p>
        </w:tc>
        <w:tc>
          <w:tcPr>
            <w:tcW w:w="728" w:type="dxa"/>
          </w:tcPr>
          <w:p w14:paraId="318AA539" w14:textId="77777777" w:rsidR="006B45C0" w:rsidRPr="00414DF9" w:rsidRDefault="006B45C0" w:rsidP="00291632">
            <w:pPr>
              <w:pStyle w:val="TAL"/>
              <w:jc w:val="center"/>
            </w:pPr>
            <w:r w:rsidRPr="00414DF9">
              <w:t>N/A</w:t>
            </w:r>
          </w:p>
        </w:tc>
      </w:tr>
      <w:tr w:rsidR="006B45C0" w:rsidRPr="00414DF9" w14:paraId="29E63E88"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A6E4E" w14:textId="77777777" w:rsidR="006B45C0" w:rsidRPr="00414DF9" w:rsidRDefault="006B45C0" w:rsidP="00291632">
            <w:pPr>
              <w:pStyle w:val="TAL"/>
              <w:rPr>
                <w:b/>
                <w:i/>
              </w:rPr>
            </w:pPr>
            <w:r w:rsidRPr="00414DF9">
              <w:rPr>
                <w:b/>
                <w:i/>
              </w:rPr>
              <w:t>priorityIndicatorInDCI-Multicast-r17</w:t>
            </w:r>
          </w:p>
          <w:p w14:paraId="57469873" w14:textId="77777777" w:rsidR="006B45C0" w:rsidRPr="00414DF9" w:rsidRDefault="006B45C0" w:rsidP="00291632">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4A5366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7C844DA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7AA3D010" w14:textId="77777777" w:rsidR="006B45C0" w:rsidRPr="00414DF9" w:rsidRDefault="006B45C0" w:rsidP="00291632">
            <w:pPr>
              <w:pStyle w:val="TAL"/>
              <w:rPr>
                <w:b/>
                <w:i/>
              </w:rPr>
            </w:pPr>
          </w:p>
          <w:p w14:paraId="7971F244" w14:textId="77777777" w:rsidR="006B45C0" w:rsidRPr="00414DF9" w:rsidRDefault="006B45C0" w:rsidP="00291632">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23680FAB" w14:textId="77777777" w:rsidR="006B45C0" w:rsidRPr="00414DF9" w:rsidRDefault="006B45C0" w:rsidP="00291632">
            <w:pPr>
              <w:pStyle w:val="TAL"/>
              <w:rPr>
                <w:rFonts w:cs="Arial"/>
              </w:rPr>
            </w:pPr>
          </w:p>
          <w:p w14:paraId="6A2DDB6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47C94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9026D9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D33BD09"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4E7C10F" w14:textId="77777777" w:rsidR="006B45C0" w:rsidRPr="00414DF9" w:rsidRDefault="006B45C0" w:rsidP="00291632">
            <w:pPr>
              <w:pStyle w:val="TAL"/>
              <w:jc w:val="center"/>
              <w:rPr>
                <w:bCs/>
                <w:iCs/>
              </w:rPr>
            </w:pPr>
            <w:r w:rsidRPr="00414DF9">
              <w:t>N/A</w:t>
            </w:r>
          </w:p>
        </w:tc>
      </w:tr>
      <w:tr w:rsidR="006B45C0" w:rsidRPr="00414DF9" w14:paraId="669852BE"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F9B855" w14:textId="77777777" w:rsidR="006B45C0" w:rsidRPr="00414DF9" w:rsidRDefault="006B45C0" w:rsidP="00291632">
            <w:pPr>
              <w:pStyle w:val="TAL"/>
              <w:rPr>
                <w:b/>
                <w:i/>
              </w:rPr>
            </w:pPr>
            <w:r w:rsidRPr="00414DF9">
              <w:rPr>
                <w:b/>
                <w:i/>
              </w:rPr>
              <w:t>priorityIndicatorInDCI-SPS-Multicast-r17</w:t>
            </w:r>
          </w:p>
          <w:p w14:paraId="07214EF4" w14:textId="77777777" w:rsidR="006B45C0" w:rsidRPr="00414DF9" w:rsidRDefault="006B45C0" w:rsidP="00291632">
            <w:pPr>
              <w:pStyle w:val="TAL"/>
              <w:rPr>
                <w:rFonts w:cs="Arial"/>
              </w:rPr>
            </w:pPr>
            <w:r w:rsidRPr="00414DF9">
              <w:rPr>
                <w:rFonts w:cs="Arial"/>
              </w:rPr>
              <w:t>Indicates whether the UE supports priority indicator field configured in DCI format 4_2 for multicast HARQ-ACK feedback of SPS multicast.</w:t>
            </w:r>
          </w:p>
          <w:p w14:paraId="23DE915A" w14:textId="77777777" w:rsidR="006B45C0" w:rsidRPr="00414DF9" w:rsidRDefault="006B45C0" w:rsidP="00291632">
            <w:pPr>
              <w:pStyle w:val="TAL"/>
              <w:rPr>
                <w:b/>
                <w:i/>
              </w:rPr>
            </w:pPr>
          </w:p>
          <w:p w14:paraId="2C7AFD34"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5508B60" w14:textId="77777777" w:rsidR="006B45C0" w:rsidRPr="00414DF9" w:rsidRDefault="006B45C0" w:rsidP="00291632">
            <w:pPr>
              <w:pStyle w:val="TAL"/>
              <w:rPr>
                <w:rFonts w:cs="Arial"/>
              </w:rPr>
            </w:pPr>
          </w:p>
          <w:p w14:paraId="7DFF84A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91DC2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CB739E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35312E"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FAC7885" w14:textId="77777777" w:rsidR="006B45C0" w:rsidRPr="00414DF9" w:rsidRDefault="006B45C0" w:rsidP="00291632">
            <w:pPr>
              <w:pStyle w:val="TAL"/>
              <w:jc w:val="center"/>
              <w:rPr>
                <w:bCs/>
                <w:iCs/>
              </w:rPr>
            </w:pPr>
            <w:r w:rsidRPr="00414DF9">
              <w:t>N/A</w:t>
            </w:r>
          </w:p>
        </w:tc>
      </w:tr>
      <w:tr w:rsidR="006B45C0" w:rsidRPr="00414DF9" w14:paraId="57682E30" w14:textId="77777777" w:rsidTr="00291632">
        <w:trPr>
          <w:cantSplit/>
          <w:tblHeader/>
        </w:trPr>
        <w:tc>
          <w:tcPr>
            <w:tcW w:w="6917" w:type="dxa"/>
          </w:tcPr>
          <w:p w14:paraId="7CAB2759" w14:textId="77777777" w:rsidR="006B45C0" w:rsidRPr="00414DF9" w:rsidRDefault="006B45C0" w:rsidP="00291632">
            <w:pPr>
              <w:pStyle w:val="TAL"/>
              <w:rPr>
                <w:b/>
                <w:i/>
              </w:rPr>
            </w:pPr>
            <w:r w:rsidRPr="00414DF9">
              <w:rPr>
                <w:b/>
                <w:i/>
              </w:rPr>
              <w:t>prs-MeasurementWithoutMG-r17</w:t>
            </w:r>
          </w:p>
          <w:p w14:paraId="4D1189DA" w14:textId="77777777" w:rsidR="006B45C0" w:rsidRPr="00414DF9" w:rsidRDefault="006B45C0" w:rsidP="00291632">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34E2483D" w14:textId="77777777" w:rsidR="006B45C0" w:rsidRPr="00414DF9" w:rsidRDefault="006B45C0" w:rsidP="00291632">
            <w:pPr>
              <w:pStyle w:val="TAL"/>
              <w:jc w:val="center"/>
            </w:pPr>
            <w:r w:rsidRPr="00414DF9">
              <w:t>Band</w:t>
            </w:r>
          </w:p>
        </w:tc>
        <w:tc>
          <w:tcPr>
            <w:tcW w:w="567" w:type="dxa"/>
          </w:tcPr>
          <w:p w14:paraId="67FA100B" w14:textId="77777777" w:rsidR="006B45C0" w:rsidRPr="00414DF9" w:rsidRDefault="006B45C0" w:rsidP="00291632">
            <w:pPr>
              <w:pStyle w:val="TAL"/>
              <w:jc w:val="center"/>
            </w:pPr>
            <w:r w:rsidRPr="00414DF9">
              <w:t>No</w:t>
            </w:r>
          </w:p>
        </w:tc>
        <w:tc>
          <w:tcPr>
            <w:tcW w:w="709" w:type="dxa"/>
          </w:tcPr>
          <w:p w14:paraId="7F466590" w14:textId="77777777" w:rsidR="006B45C0" w:rsidRPr="00414DF9" w:rsidRDefault="006B45C0" w:rsidP="00291632">
            <w:pPr>
              <w:pStyle w:val="TAL"/>
              <w:jc w:val="center"/>
            </w:pPr>
            <w:r w:rsidRPr="00414DF9">
              <w:rPr>
                <w:bCs/>
                <w:iCs/>
              </w:rPr>
              <w:t>N/A</w:t>
            </w:r>
          </w:p>
        </w:tc>
        <w:tc>
          <w:tcPr>
            <w:tcW w:w="728" w:type="dxa"/>
          </w:tcPr>
          <w:p w14:paraId="4AB330E9" w14:textId="77777777" w:rsidR="006B45C0" w:rsidRPr="00414DF9" w:rsidRDefault="006B45C0" w:rsidP="00291632">
            <w:pPr>
              <w:pStyle w:val="TAL"/>
              <w:jc w:val="center"/>
            </w:pPr>
            <w:r w:rsidRPr="00414DF9">
              <w:rPr>
                <w:bCs/>
                <w:iCs/>
              </w:rPr>
              <w:t>N/A</w:t>
            </w:r>
          </w:p>
        </w:tc>
      </w:tr>
      <w:tr w:rsidR="006B45C0" w:rsidRPr="00414DF9" w14:paraId="65528CFD" w14:textId="77777777" w:rsidTr="00291632">
        <w:trPr>
          <w:cantSplit/>
          <w:tblHeader/>
        </w:trPr>
        <w:tc>
          <w:tcPr>
            <w:tcW w:w="6917" w:type="dxa"/>
          </w:tcPr>
          <w:p w14:paraId="52C0D595" w14:textId="77777777" w:rsidR="006B45C0" w:rsidRPr="00414DF9" w:rsidRDefault="006B45C0" w:rsidP="00291632">
            <w:pPr>
              <w:pStyle w:val="TAL"/>
              <w:rPr>
                <w:b/>
                <w:i/>
              </w:rPr>
            </w:pPr>
            <w:r w:rsidRPr="00414DF9">
              <w:rPr>
                <w:b/>
                <w:i/>
              </w:rPr>
              <w:lastRenderedPageBreak/>
              <w:t>prs-ProcessingCapabilityOutsideMGinPPW-r17</w:t>
            </w:r>
          </w:p>
          <w:p w14:paraId="4ACE8F6B" w14:textId="77777777" w:rsidR="006B45C0" w:rsidRPr="00414DF9" w:rsidRDefault="006B45C0" w:rsidP="00291632">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7160D0FD" w14:textId="77777777" w:rsidR="006B45C0" w:rsidRPr="00414DF9" w:rsidRDefault="006B45C0" w:rsidP="00291632">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2A3E60F0" w14:textId="77777777" w:rsidR="006B45C0" w:rsidRPr="00414DF9" w:rsidRDefault="006B45C0" w:rsidP="00291632">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3619A7BD"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1144BB41"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14D06BE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1AC94F99"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37FF54A8"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595F9416"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42C0EEC7"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7E951983"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3900B2E6" w14:textId="77777777" w:rsidR="006B45C0" w:rsidRPr="00414DF9" w:rsidRDefault="006B45C0" w:rsidP="00291632">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6ADBE237" w14:textId="77777777" w:rsidR="006B45C0" w:rsidRPr="00414DF9" w:rsidRDefault="006B45C0" w:rsidP="00291632">
            <w:pPr>
              <w:pStyle w:val="TAL"/>
              <w:rPr>
                <w:bCs/>
                <w:iCs/>
              </w:rPr>
            </w:pPr>
          </w:p>
          <w:p w14:paraId="10824ED2" w14:textId="77777777" w:rsidR="006B45C0" w:rsidRPr="00414DF9" w:rsidRDefault="006B45C0" w:rsidP="00291632">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7216850F" w14:textId="77777777" w:rsidR="006B45C0" w:rsidRPr="00414DF9" w:rsidRDefault="006B45C0" w:rsidP="00291632">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64FB882F" w14:textId="77777777" w:rsidR="006B45C0" w:rsidRPr="00414DF9" w:rsidRDefault="006B45C0" w:rsidP="00291632">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A4571B" w14:textId="77777777" w:rsidR="006B45C0" w:rsidRPr="00414DF9" w:rsidRDefault="006B45C0" w:rsidP="00291632">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5BAE6D17" w14:textId="77777777" w:rsidR="006B45C0" w:rsidRPr="00414DF9" w:rsidRDefault="006B45C0" w:rsidP="00291632">
            <w:pPr>
              <w:pStyle w:val="TAL"/>
              <w:jc w:val="center"/>
            </w:pPr>
            <w:r w:rsidRPr="00414DF9">
              <w:t>Band</w:t>
            </w:r>
          </w:p>
        </w:tc>
        <w:tc>
          <w:tcPr>
            <w:tcW w:w="567" w:type="dxa"/>
          </w:tcPr>
          <w:p w14:paraId="4D9BF3BB" w14:textId="77777777" w:rsidR="006B45C0" w:rsidRPr="00414DF9" w:rsidRDefault="006B45C0" w:rsidP="00291632">
            <w:pPr>
              <w:pStyle w:val="TAL"/>
              <w:jc w:val="center"/>
            </w:pPr>
            <w:r w:rsidRPr="00414DF9">
              <w:t>No</w:t>
            </w:r>
          </w:p>
        </w:tc>
        <w:tc>
          <w:tcPr>
            <w:tcW w:w="709" w:type="dxa"/>
          </w:tcPr>
          <w:p w14:paraId="72E227BE" w14:textId="77777777" w:rsidR="006B45C0" w:rsidRPr="00414DF9" w:rsidRDefault="006B45C0" w:rsidP="00291632">
            <w:pPr>
              <w:pStyle w:val="TAL"/>
              <w:jc w:val="center"/>
              <w:rPr>
                <w:bCs/>
                <w:iCs/>
              </w:rPr>
            </w:pPr>
            <w:r w:rsidRPr="00414DF9">
              <w:rPr>
                <w:bCs/>
                <w:iCs/>
              </w:rPr>
              <w:t>N/A</w:t>
            </w:r>
          </w:p>
        </w:tc>
        <w:tc>
          <w:tcPr>
            <w:tcW w:w="728" w:type="dxa"/>
          </w:tcPr>
          <w:p w14:paraId="691BA9EB" w14:textId="77777777" w:rsidR="006B45C0" w:rsidRPr="00414DF9" w:rsidRDefault="006B45C0" w:rsidP="00291632">
            <w:pPr>
              <w:pStyle w:val="TAL"/>
              <w:jc w:val="center"/>
              <w:rPr>
                <w:bCs/>
                <w:iCs/>
              </w:rPr>
            </w:pPr>
            <w:r w:rsidRPr="00414DF9">
              <w:rPr>
                <w:bCs/>
                <w:iCs/>
              </w:rPr>
              <w:t>N/A</w:t>
            </w:r>
          </w:p>
        </w:tc>
      </w:tr>
      <w:tr w:rsidR="006B45C0" w:rsidRPr="00414DF9" w14:paraId="7FCBE275" w14:textId="77777777" w:rsidTr="00291632">
        <w:trPr>
          <w:cantSplit/>
          <w:tblHeader/>
        </w:trPr>
        <w:tc>
          <w:tcPr>
            <w:tcW w:w="6917" w:type="dxa"/>
          </w:tcPr>
          <w:p w14:paraId="2AF79FFA" w14:textId="77777777" w:rsidR="006B45C0" w:rsidRPr="00414DF9" w:rsidRDefault="006B45C0" w:rsidP="00291632">
            <w:pPr>
              <w:pStyle w:val="TAL"/>
            </w:pPr>
            <w:r w:rsidRPr="00414DF9">
              <w:rPr>
                <w:b/>
                <w:bCs/>
                <w:i/>
                <w:iCs/>
              </w:rPr>
              <w:t>prs-ProcessingRRC-Inactive-r17</w:t>
            </w:r>
          </w:p>
          <w:p w14:paraId="78C0FA08" w14:textId="77777777" w:rsidR="006B45C0" w:rsidRPr="00414DF9" w:rsidRDefault="006B45C0" w:rsidP="00291632">
            <w:pPr>
              <w:pStyle w:val="TAL"/>
              <w:rPr>
                <w:b/>
                <w:i/>
              </w:rPr>
            </w:pPr>
            <w:r w:rsidRPr="00414DF9">
              <w:t>Indicates whether the UE supports PRS processing in RRC_INACTIVE.</w:t>
            </w:r>
          </w:p>
        </w:tc>
        <w:tc>
          <w:tcPr>
            <w:tcW w:w="709" w:type="dxa"/>
          </w:tcPr>
          <w:p w14:paraId="1E44F84C" w14:textId="77777777" w:rsidR="006B45C0" w:rsidRPr="00414DF9" w:rsidRDefault="006B45C0" w:rsidP="00291632">
            <w:pPr>
              <w:pStyle w:val="TAL"/>
              <w:jc w:val="center"/>
            </w:pPr>
            <w:r w:rsidRPr="00414DF9">
              <w:rPr>
                <w:bCs/>
                <w:iCs/>
              </w:rPr>
              <w:t>Band</w:t>
            </w:r>
          </w:p>
        </w:tc>
        <w:tc>
          <w:tcPr>
            <w:tcW w:w="567" w:type="dxa"/>
          </w:tcPr>
          <w:p w14:paraId="56F64AF5" w14:textId="77777777" w:rsidR="006B45C0" w:rsidRPr="00414DF9" w:rsidRDefault="006B45C0" w:rsidP="00291632">
            <w:pPr>
              <w:pStyle w:val="TAL"/>
              <w:jc w:val="center"/>
            </w:pPr>
            <w:r w:rsidRPr="00414DF9">
              <w:rPr>
                <w:bCs/>
                <w:iCs/>
              </w:rPr>
              <w:t>No</w:t>
            </w:r>
          </w:p>
        </w:tc>
        <w:tc>
          <w:tcPr>
            <w:tcW w:w="709" w:type="dxa"/>
          </w:tcPr>
          <w:p w14:paraId="41A6808E" w14:textId="77777777" w:rsidR="006B45C0" w:rsidRPr="00414DF9" w:rsidRDefault="006B45C0" w:rsidP="00291632">
            <w:pPr>
              <w:pStyle w:val="TAL"/>
              <w:jc w:val="center"/>
            </w:pPr>
            <w:r w:rsidRPr="00414DF9">
              <w:rPr>
                <w:bCs/>
                <w:iCs/>
              </w:rPr>
              <w:t>N/A</w:t>
            </w:r>
          </w:p>
        </w:tc>
        <w:tc>
          <w:tcPr>
            <w:tcW w:w="728" w:type="dxa"/>
          </w:tcPr>
          <w:p w14:paraId="2B9EA27A" w14:textId="77777777" w:rsidR="006B45C0" w:rsidRPr="00414DF9" w:rsidRDefault="006B45C0" w:rsidP="00291632">
            <w:pPr>
              <w:pStyle w:val="TAL"/>
              <w:jc w:val="center"/>
            </w:pPr>
            <w:r w:rsidRPr="00414DF9">
              <w:t>N/A</w:t>
            </w:r>
          </w:p>
        </w:tc>
      </w:tr>
      <w:tr w:rsidR="006B45C0" w:rsidRPr="00414DF9" w14:paraId="03E1D65F" w14:textId="77777777" w:rsidTr="00291632">
        <w:trPr>
          <w:cantSplit/>
          <w:tblHeader/>
        </w:trPr>
        <w:tc>
          <w:tcPr>
            <w:tcW w:w="6917" w:type="dxa"/>
          </w:tcPr>
          <w:p w14:paraId="4BBB8EED" w14:textId="77777777" w:rsidR="006B45C0" w:rsidRPr="00414DF9" w:rsidRDefault="006B45C0" w:rsidP="00291632">
            <w:pPr>
              <w:pStyle w:val="TAL"/>
              <w:rPr>
                <w:b/>
                <w:i/>
              </w:rPr>
            </w:pPr>
            <w:r w:rsidRPr="00414DF9">
              <w:rPr>
                <w:b/>
                <w:i/>
              </w:rPr>
              <w:lastRenderedPageBreak/>
              <w:t>prs-ProcessingWindowType1A-r17</w:t>
            </w:r>
          </w:p>
          <w:p w14:paraId="7566EDA4" w14:textId="77777777" w:rsidR="006B45C0" w:rsidRPr="00414DF9" w:rsidRDefault="006B45C0" w:rsidP="00291632">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08B79AB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06B785A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98EEDFF" w14:textId="77777777" w:rsidR="006B45C0" w:rsidRPr="00414DF9" w:rsidRDefault="006B45C0" w:rsidP="00291632">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0B4D2E6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AFAB675" w14:textId="77777777" w:rsidR="006B45C0" w:rsidRPr="00414DF9" w:rsidRDefault="006B45C0" w:rsidP="00291632">
            <w:pPr>
              <w:pStyle w:val="TAL"/>
            </w:pPr>
          </w:p>
          <w:p w14:paraId="6F367C72"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851085E"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77BAC7CD" w14:textId="77777777" w:rsidR="006B45C0" w:rsidRPr="00414DF9" w:rsidRDefault="006B45C0" w:rsidP="00291632">
            <w:pPr>
              <w:pStyle w:val="TAL"/>
              <w:rPr>
                <w:lang w:eastAsia="zh-CN"/>
              </w:rPr>
            </w:pPr>
          </w:p>
          <w:p w14:paraId="538FF284" w14:textId="77777777" w:rsidR="006B45C0" w:rsidRPr="00414DF9" w:rsidRDefault="006B45C0" w:rsidP="00291632">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54579349"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EBA2F7C"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7BC8B55"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739E2D7" w14:textId="77777777" w:rsidR="006B45C0" w:rsidRPr="00414DF9" w:rsidRDefault="006B45C0" w:rsidP="00291632">
            <w:pPr>
              <w:pStyle w:val="TAL"/>
              <w:jc w:val="center"/>
            </w:pPr>
            <w:r w:rsidRPr="00414DF9">
              <w:rPr>
                <w:rFonts w:cs="Arial"/>
                <w:bCs/>
                <w:iCs/>
                <w:szCs w:val="18"/>
              </w:rPr>
              <w:t>Band</w:t>
            </w:r>
          </w:p>
        </w:tc>
        <w:tc>
          <w:tcPr>
            <w:tcW w:w="567" w:type="dxa"/>
          </w:tcPr>
          <w:p w14:paraId="32C03D54" w14:textId="77777777" w:rsidR="006B45C0" w:rsidRPr="00414DF9" w:rsidRDefault="006B45C0" w:rsidP="00291632">
            <w:pPr>
              <w:pStyle w:val="TAL"/>
              <w:jc w:val="center"/>
            </w:pPr>
            <w:r w:rsidRPr="00414DF9">
              <w:rPr>
                <w:rFonts w:cs="Arial"/>
                <w:bCs/>
                <w:iCs/>
                <w:szCs w:val="18"/>
              </w:rPr>
              <w:t>No</w:t>
            </w:r>
          </w:p>
        </w:tc>
        <w:tc>
          <w:tcPr>
            <w:tcW w:w="709" w:type="dxa"/>
          </w:tcPr>
          <w:p w14:paraId="13FD9696" w14:textId="77777777" w:rsidR="006B45C0" w:rsidRPr="00414DF9" w:rsidRDefault="006B45C0" w:rsidP="00291632">
            <w:pPr>
              <w:pStyle w:val="TAL"/>
              <w:jc w:val="center"/>
            </w:pPr>
            <w:r w:rsidRPr="00414DF9">
              <w:rPr>
                <w:bCs/>
                <w:iCs/>
              </w:rPr>
              <w:t>N/A</w:t>
            </w:r>
          </w:p>
        </w:tc>
        <w:tc>
          <w:tcPr>
            <w:tcW w:w="728" w:type="dxa"/>
          </w:tcPr>
          <w:p w14:paraId="0286AE85" w14:textId="77777777" w:rsidR="006B45C0" w:rsidRPr="00414DF9" w:rsidRDefault="006B45C0" w:rsidP="00291632">
            <w:pPr>
              <w:pStyle w:val="TAL"/>
              <w:jc w:val="center"/>
            </w:pPr>
            <w:r w:rsidRPr="00414DF9">
              <w:rPr>
                <w:bCs/>
                <w:iCs/>
              </w:rPr>
              <w:t>N/A</w:t>
            </w:r>
          </w:p>
        </w:tc>
      </w:tr>
      <w:tr w:rsidR="006B45C0" w:rsidRPr="00414DF9" w14:paraId="22C97F92" w14:textId="77777777" w:rsidTr="00291632">
        <w:trPr>
          <w:cantSplit/>
          <w:tblHeader/>
        </w:trPr>
        <w:tc>
          <w:tcPr>
            <w:tcW w:w="6917" w:type="dxa"/>
          </w:tcPr>
          <w:p w14:paraId="09E9BAE2" w14:textId="77777777" w:rsidR="006B45C0" w:rsidRPr="00414DF9" w:rsidRDefault="006B45C0" w:rsidP="00291632">
            <w:pPr>
              <w:pStyle w:val="TAL"/>
              <w:rPr>
                <w:b/>
                <w:i/>
              </w:rPr>
            </w:pPr>
            <w:r w:rsidRPr="00414DF9">
              <w:rPr>
                <w:b/>
                <w:i/>
              </w:rPr>
              <w:t>prs-ProcessingWindowType1B-r17</w:t>
            </w:r>
          </w:p>
          <w:p w14:paraId="66B31554" w14:textId="77777777" w:rsidR="006B45C0" w:rsidRPr="00414DF9" w:rsidRDefault="006B45C0" w:rsidP="00291632">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F463306" w14:textId="77777777" w:rsidR="006B45C0" w:rsidRPr="00414DF9" w:rsidRDefault="006B45C0" w:rsidP="00291632">
            <w:pPr>
              <w:pStyle w:val="TAL"/>
            </w:pPr>
          </w:p>
          <w:p w14:paraId="43205BA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B67D9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69FF8079" w14:textId="77777777" w:rsidR="006B45C0" w:rsidRPr="00414DF9" w:rsidRDefault="006B45C0" w:rsidP="00291632">
            <w:pPr>
              <w:pStyle w:val="TAN"/>
              <w:ind w:left="1452"/>
            </w:pPr>
            <w:r w:rsidRPr="00414DF9">
              <w:t>NOTE 1:</w:t>
            </w:r>
            <w:r w:rsidRPr="00414DF9">
              <w:rPr>
                <w:rFonts w:cs="Arial"/>
                <w:szCs w:val="18"/>
              </w:rPr>
              <w:tab/>
              <w:t>Void.</w:t>
            </w:r>
          </w:p>
          <w:p w14:paraId="09F082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6AC147A8" w14:textId="77777777" w:rsidR="006B45C0" w:rsidRPr="00414DF9" w:rsidRDefault="006B45C0" w:rsidP="00291632">
            <w:pPr>
              <w:pStyle w:val="B2"/>
              <w:spacing w:after="0"/>
            </w:pPr>
          </w:p>
          <w:p w14:paraId="13E6EEA5"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D5DF806"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3900CDFB" w14:textId="77777777" w:rsidR="006B45C0" w:rsidRPr="00414DF9" w:rsidRDefault="006B45C0" w:rsidP="00291632">
            <w:pPr>
              <w:pStyle w:val="TAL"/>
              <w:rPr>
                <w:lang w:eastAsia="zh-CN"/>
              </w:rPr>
            </w:pPr>
          </w:p>
          <w:p w14:paraId="6EEADAD1" w14:textId="77777777" w:rsidR="006B45C0" w:rsidRPr="00414DF9" w:rsidRDefault="006B45C0" w:rsidP="00291632">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42D96C73"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2A22609B"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3E0D236"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2ED020F" w14:textId="77777777" w:rsidR="006B45C0" w:rsidRPr="00414DF9" w:rsidRDefault="006B45C0" w:rsidP="00291632">
            <w:pPr>
              <w:pStyle w:val="TAL"/>
              <w:jc w:val="center"/>
            </w:pPr>
            <w:r w:rsidRPr="00414DF9">
              <w:rPr>
                <w:rFonts w:cs="Arial"/>
                <w:bCs/>
                <w:iCs/>
                <w:szCs w:val="18"/>
              </w:rPr>
              <w:t>Band</w:t>
            </w:r>
          </w:p>
        </w:tc>
        <w:tc>
          <w:tcPr>
            <w:tcW w:w="567" w:type="dxa"/>
          </w:tcPr>
          <w:p w14:paraId="3974EC3D" w14:textId="77777777" w:rsidR="006B45C0" w:rsidRPr="00414DF9" w:rsidRDefault="006B45C0" w:rsidP="00291632">
            <w:pPr>
              <w:pStyle w:val="TAL"/>
              <w:jc w:val="center"/>
            </w:pPr>
            <w:r w:rsidRPr="00414DF9">
              <w:rPr>
                <w:rFonts w:cs="Arial"/>
                <w:bCs/>
                <w:iCs/>
                <w:szCs w:val="18"/>
              </w:rPr>
              <w:t>No</w:t>
            </w:r>
          </w:p>
        </w:tc>
        <w:tc>
          <w:tcPr>
            <w:tcW w:w="709" w:type="dxa"/>
          </w:tcPr>
          <w:p w14:paraId="5597C47D" w14:textId="77777777" w:rsidR="006B45C0" w:rsidRPr="00414DF9" w:rsidRDefault="006B45C0" w:rsidP="00291632">
            <w:pPr>
              <w:pStyle w:val="TAL"/>
              <w:jc w:val="center"/>
            </w:pPr>
            <w:r w:rsidRPr="00414DF9">
              <w:rPr>
                <w:bCs/>
                <w:iCs/>
              </w:rPr>
              <w:t>N/A</w:t>
            </w:r>
          </w:p>
        </w:tc>
        <w:tc>
          <w:tcPr>
            <w:tcW w:w="728" w:type="dxa"/>
          </w:tcPr>
          <w:p w14:paraId="3A59D191" w14:textId="77777777" w:rsidR="006B45C0" w:rsidRPr="00414DF9" w:rsidRDefault="006B45C0" w:rsidP="00291632">
            <w:pPr>
              <w:pStyle w:val="TAL"/>
              <w:jc w:val="center"/>
            </w:pPr>
            <w:r w:rsidRPr="00414DF9">
              <w:rPr>
                <w:bCs/>
                <w:iCs/>
              </w:rPr>
              <w:t>N/A</w:t>
            </w:r>
          </w:p>
        </w:tc>
      </w:tr>
      <w:tr w:rsidR="006B45C0" w:rsidRPr="00414DF9" w14:paraId="775F31AB" w14:textId="77777777" w:rsidTr="00291632">
        <w:trPr>
          <w:cantSplit/>
          <w:tblHeader/>
        </w:trPr>
        <w:tc>
          <w:tcPr>
            <w:tcW w:w="6917" w:type="dxa"/>
          </w:tcPr>
          <w:p w14:paraId="272FB9FD" w14:textId="77777777" w:rsidR="006B45C0" w:rsidRPr="00414DF9" w:rsidRDefault="006B45C0" w:rsidP="00291632">
            <w:pPr>
              <w:pStyle w:val="TAL"/>
              <w:rPr>
                <w:b/>
                <w:i/>
              </w:rPr>
            </w:pPr>
            <w:r w:rsidRPr="00414DF9">
              <w:rPr>
                <w:b/>
                <w:i/>
              </w:rPr>
              <w:lastRenderedPageBreak/>
              <w:t>prs-ProcessingWindowType2-r17</w:t>
            </w:r>
          </w:p>
          <w:p w14:paraId="6CFEF05B" w14:textId="77777777" w:rsidR="006B45C0" w:rsidRPr="00414DF9" w:rsidRDefault="006B45C0" w:rsidP="00291632">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0B57BDE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01D480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3E60C062" w14:textId="77777777" w:rsidR="006B45C0" w:rsidRPr="00414DF9" w:rsidRDefault="006B45C0" w:rsidP="00291632">
            <w:pPr>
              <w:pStyle w:val="TAN"/>
              <w:ind w:left="1452"/>
            </w:pPr>
            <w:r w:rsidRPr="00414DF9">
              <w:t>NOTE 1:</w:t>
            </w:r>
            <w:r w:rsidRPr="00414DF9">
              <w:tab/>
              <w:t>Void.</w:t>
            </w:r>
          </w:p>
          <w:p w14:paraId="20C13D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307099A4" w14:textId="77777777" w:rsidR="006B45C0" w:rsidRPr="00414DF9" w:rsidRDefault="006B45C0" w:rsidP="00291632">
            <w:pPr>
              <w:pStyle w:val="TAL"/>
            </w:pPr>
          </w:p>
          <w:p w14:paraId="6AC2F06F"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538EB395"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248C2C21" w14:textId="77777777" w:rsidR="006B45C0" w:rsidRPr="00414DF9" w:rsidRDefault="006B45C0" w:rsidP="00291632">
            <w:pPr>
              <w:pStyle w:val="TAN"/>
              <w:rPr>
                <w:lang w:eastAsia="zh-CN"/>
              </w:rPr>
            </w:pPr>
          </w:p>
          <w:p w14:paraId="3085AF07" w14:textId="77777777" w:rsidR="006B45C0" w:rsidRPr="00414DF9" w:rsidRDefault="006B45C0" w:rsidP="00291632">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13986C7F"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59870C84"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2CF80FA0"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437C47A3" w14:textId="77777777" w:rsidR="006B45C0" w:rsidRPr="00414DF9" w:rsidRDefault="006B45C0" w:rsidP="00291632">
            <w:pPr>
              <w:pStyle w:val="TAL"/>
              <w:jc w:val="center"/>
            </w:pPr>
            <w:r w:rsidRPr="00414DF9">
              <w:rPr>
                <w:rFonts w:cs="Arial"/>
                <w:bCs/>
                <w:iCs/>
                <w:szCs w:val="18"/>
              </w:rPr>
              <w:t>Band</w:t>
            </w:r>
          </w:p>
        </w:tc>
        <w:tc>
          <w:tcPr>
            <w:tcW w:w="567" w:type="dxa"/>
          </w:tcPr>
          <w:p w14:paraId="11D5223E" w14:textId="77777777" w:rsidR="006B45C0" w:rsidRPr="00414DF9" w:rsidRDefault="006B45C0" w:rsidP="00291632">
            <w:pPr>
              <w:pStyle w:val="TAL"/>
              <w:jc w:val="center"/>
            </w:pPr>
            <w:r w:rsidRPr="00414DF9">
              <w:rPr>
                <w:rFonts w:cs="Arial"/>
                <w:bCs/>
                <w:iCs/>
                <w:szCs w:val="18"/>
              </w:rPr>
              <w:t>No</w:t>
            </w:r>
          </w:p>
        </w:tc>
        <w:tc>
          <w:tcPr>
            <w:tcW w:w="709" w:type="dxa"/>
          </w:tcPr>
          <w:p w14:paraId="388F58D3" w14:textId="77777777" w:rsidR="006B45C0" w:rsidRPr="00414DF9" w:rsidRDefault="006B45C0" w:rsidP="00291632">
            <w:pPr>
              <w:pStyle w:val="TAL"/>
              <w:jc w:val="center"/>
            </w:pPr>
            <w:r w:rsidRPr="00414DF9">
              <w:rPr>
                <w:bCs/>
                <w:iCs/>
              </w:rPr>
              <w:t>N/A</w:t>
            </w:r>
          </w:p>
        </w:tc>
        <w:tc>
          <w:tcPr>
            <w:tcW w:w="728" w:type="dxa"/>
          </w:tcPr>
          <w:p w14:paraId="6E4F683F" w14:textId="77777777" w:rsidR="006B45C0" w:rsidRPr="00414DF9" w:rsidRDefault="006B45C0" w:rsidP="00291632">
            <w:pPr>
              <w:pStyle w:val="TAL"/>
              <w:jc w:val="center"/>
            </w:pPr>
            <w:r w:rsidRPr="00414DF9">
              <w:rPr>
                <w:bCs/>
                <w:iCs/>
              </w:rPr>
              <w:t>N/A</w:t>
            </w:r>
          </w:p>
        </w:tc>
      </w:tr>
      <w:tr w:rsidR="006B45C0" w:rsidRPr="00414DF9" w14:paraId="59704E48" w14:textId="77777777" w:rsidTr="00291632">
        <w:trPr>
          <w:cantSplit/>
          <w:tblHeader/>
        </w:trPr>
        <w:tc>
          <w:tcPr>
            <w:tcW w:w="6917" w:type="dxa"/>
          </w:tcPr>
          <w:p w14:paraId="1A0165D5" w14:textId="77777777" w:rsidR="006B45C0" w:rsidRPr="00414DF9" w:rsidRDefault="006B45C0" w:rsidP="00291632">
            <w:pPr>
              <w:pStyle w:val="TAL"/>
              <w:rPr>
                <w:b/>
                <w:bCs/>
                <w:i/>
                <w:iCs/>
              </w:rPr>
            </w:pPr>
            <w:r w:rsidRPr="00414DF9">
              <w:rPr>
                <w:b/>
                <w:bCs/>
                <w:i/>
                <w:iCs/>
              </w:rPr>
              <w:t>ptrs-DensityRecommendationSetDL</w:t>
            </w:r>
          </w:p>
          <w:p w14:paraId="42AC67D5" w14:textId="77777777" w:rsidR="006B45C0" w:rsidRPr="00414DF9" w:rsidRDefault="006B45C0" w:rsidP="00291632">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6B182CD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197D4BD7"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76D323D6"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1D12B371"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717AC2B3" w14:textId="77777777" w:rsidR="006B45C0" w:rsidRPr="00414DF9" w:rsidRDefault="006B45C0" w:rsidP="00291632">
            <w:pPr>
              <w:pStyle w:val="TAL"/>
              <w:jc w:val="center"/>
              <w:rPr>
                <w:bCs/>
                <w:iCs/>
              </w:rPr>
            </w:pPr>
            <w:r w:rsidRPr="00414DF9">
              <w:rPr>
                <w:bCs/>
                <w:iCs/>
              </w:rPr>
              <w:t>N/A</w:t>
            </w:r>
          </w:p>
        </w:tc>
        <w:tc>
          <w:tcPr>
            <w:tcW w:w="728" w:type="dxa"/>
          </w:tcPr>
          <w:p w14:paraId="0D8C4644" w14:textId="77777777" w:rsidR="006B45C0" w:rsidRPr="00414DF9" w:rsidRDefault="006B45C0" w:rsidP="00291632">
            <w:pPr>
              <w:pStyle w:val="TAL"/>
              <w:jc w:val="center"/>
            </w:pPr>
            <w:r w:rsidRPr="00414DF9">
              <w:rPr>
                <w:bCs/>
                <w:iCs/>
              </w:rPr>
              <w:t>N/A</w:t>
            </w:r>
          </w:p>
        </w:tc>
      </w:tr>
      <w:tr w:rsidR="006B45C0" w:rsidRPr="00414DF9" w14:paraId="63E4E596" w14:textId="77777777" w:rsidTr="00291632">
        <w:trPr>
          <w:cantSplit/>
          <w:tblHeader/>
        </w:trPr>
        <w:tc>
          <w:tcPr>
            <w:tcW w:w="6917" w:type="dxa"/>
          </w:tcPr>
          <w:p w14:paraId="4478071C" w14:textId="77777777" w:rsidR="006B45C0" w:rsidRPr="00414DF9" w:rsidRDefault="006B45C0" w:rsidP="00291632">
            <w:pPr>
              <w:pStyle w:val="TAL"/>
              <w:rPr>
                <w:b/>
                <w:bCs/>
                <w:i/>
                <w:iCs/>
              </w:rPr>
            </w:pPr>
            <w:bookmarkStart w:id="27" w:name="_Hlk533941701"/>
            <w:r w:rsidRPr="00414DF9">
              <w:rPr>
                <w:b/>
                <w:bCs/>
                <w:i/>
                <w:iCs/>
              </w:rPr>
              <w:t>ptrs-DensityRecommendationSetUL</w:t>
            </w:r>
            <w:bookmarkEnd w:id="27"/>
          </w:p>
          <w:p w14:paraId="4BB586AD" w14:textId="77777777" w:rsidR="006B45C0" w:rsidRPr="00414DF9" w:rsidRDefault="006B45C0" w:rsidP="00291632">
            <w:pPr>
              <w:pStyle w:val="TAL"/>
              <w:rPr>
                <w:bCs/>
                <w:iCs/>
              </w:rPr>
            </w:pPr>
            <w:r w:rsidRPr="00414DF9">
              <w:rPr>
                <w:bCs/>
                <w:iCs/>
              </w:rPr>
              <w:t>For each supported sub-carrier spacing, indicates preferred threshold sets for determining UL PTRS density. For each supported sub-carrier spacing, this field comprises:</w:t>
            </w:r>
          </w:p>
          <w:p w14:paraId="0DFC7BF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2A2C29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7B303A74"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043F66B6"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0F53FD4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42775BD"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18DCA64F" w14:textId="77777777" w:rsidR="006B45C0" w:rsidRPr="00414DF9" w:rsidRDefault="006B45C0" w:rsidP="00291632">
            <w:pPr>
              <w:pStyle w:val="TAL"/>
              <w:jc w:val="center"/>
            </w:pPr>
            <w:r w:rsidRPr="00414DF9">
              <w:rPr>
                <w:bCs/>
                <w:iCs/>
              </w:rPr>
              <w:t>N/A</w:t>
            </w:r>
          </w:p>
        </w:tc>
      </w:tr>
      <w:tr w:rsidR="006B45C0" w:rsidRPr="00414DF9" w14:paraId="019735E9" w14:textId="77777777" w:rsidTr="00291632">
        <w:trPr>
          <w:cantSplit/>
          <w:tblHeader/>
        </w:trPr>
        <w:tc>
          <w:tcPr>
            <w:tcW w:w="6917" w:type="dxa"/>
          </w:tcPr>
          <w:p w14:paraId="5F4890DE" w14:textId="77777777" w:rsidR="006B45C0" w:rsidRPr="00414DF9" w:rsidRDefault="006B45C0" w:rsidP="00291632">
            <w:pPr>
              <w:pStyle w:val="TAL"/>
              <w:rPr>
                <w:b/>
                <w:i/>
              </w:rPr>
            </w:pPr>
            <w:r w:rsidRPr="00414DF9">
              <w:rPr>
                <w:b/>
                <w:i/>
              </w:rPr>
              <w:t>pucch-RepetitionDynamicIndicationSFN-r18</w:t>
            </w:r>
          </w:p>
          <w:p w14:paraId="7DEA8BA2"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29FBB0C7"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37B97D90" w14:textId="77777777" w:rsidR="006B45C0" w:rsidRPr="00414DF9" w:rsidRDefault="006B45C0" w:rsidP="00291632">
            <w:pPr>
              <w:pStyle w:val="TAL"/>
              <w:jc w:val="center"/>
            </w:pPr>
            <w:r w:rsidRPr="00414DF9">
              <w:t>Band</w:t>
            </w:r>
          </w:p>
        </w:tc>
        <w:tc>
          <w:tcPr>
            <w:tcW w:w="567" w:type="dxa"/>
          </w:tcPr>
          <w:p w14:paraId="6212CAC9" w14:textId="77777777" w:rsidR="006B45C0" w:rsidRPr="00414DF9" w:rsidRDefault="006B45C0" w:rsidP="00291632">
            <w:pPr>
              <w:pStyle w:val="TAL"/>
              <w:jc w:val="center"/>
            </w:pPr>
            <w:r w:rsidRPr="00414DF9">
              <w:t>No</w:t>
            </w:r>
          </w:p>
        </w:tc>
        <w:tc>
          <w:tcPr>
            <w:tcW w:w="709" w:type="dxa"/>
          </w:tcPr>
          <w:p w14:paraId="05FA7A2F" w14:textId="77777777" w:rsidR="006B45C0" w:rsidRPr="00414DF9" w:rsidRDefault="006B45C0" w:rsidP="00291632">
            <w:pPr>
              <w:pStyle w:val="TAL"/>
              <w:jc w:val="center"/>
              <w:rPr>
                <w:bCs/>
                <w:iCs/>
              </w:rPr>
            </w:pPr>
            <w:r w:rsidRPr="00414DF9">
              <w:rPr>
                <w:bCs/>
                <w:iCs/>
              </w:rPr>
              <w:t>N/A</w:t>
            </w:r>
          </w:p>
        </w:tc>
        <w:tc>
          <w:tcPr>
            <w:tcW w:w="728" w:type="dxa"/>
          </w:tcPr>
          <w:p w14:paraId="752E0588" w14:textId="77777777" w:rsidR="006B45C0" w:rsidRPr="00414DF9" w:rsidRDefault="006B45C0" w:rsidP="00291632">
            <w:pPr>
              <w:pStyle w:val="TAL"/>
              <w:jc w:val="center"/>
              <w:rPr>
                <w:bCs/>
                <w:iCs/>
              </w:rPr>
            </w:pPr>
            <w:r w:rsidRPr="00414DF9">
              <w:rPr>
                <w:bCs/>
                <w:iCs/>
              </w:rPr>
              <w:t>FR2 only</w:t>
            </w:r>
          </w:p>
        </w:tc>
      </w:tr>
      <w:tr w:rsidR="006B45C0" w:rsidRPr="00414DF9" w14:paraId="6B5DA59F" w14:textId="77777777" w:rsidTr="00291632">
        <w:trPr>
          <w:cantSplit/>
          <w:tblHeader/>
        </w:trPr>
        <w:tc>
          <w:tcPr>
            <w:tcW w:w="6917" w:type="dxa"/>
          </w:tcPr>
          <w:p w14:paraId="20FBD6BB" w14:textId="77777777" w:rsidR="006B45C0" w:rsidRPr="00414DF9" w:rsidRDefault="006B45C0" w:rsidP="00291632">
            <w:pPr>
              <w:pStyle w:val="TAL"/>
              <w:rPr>
                <w:b/>
                <w:i/>
              </w:rPr>
            </w:pPr>
            <w:r w:rsidRPr="00414DF9">
              <w:rPr>
                <w:b/>
                <w:i/>
              </w:rPr>
              <w:t>pucch-Repetition-F0-2-r17</w:t>
            </w:r>
          </w:p>
          <w:p w14:paraId="7869886B" w14:textId="77777777" w:rsidR="006B45C0" w:rsidRPr="00414DF9" w:rsidRDefault="006B45C0" w:rsidP="00291632">
            <w:pPr>
              <w:pStyle w:val="TAL"/>
            </w:pPr>
            <w:r w:rsidRPr="00414DF9">
              <w:t>Indicates whether the UE supports transmission of a PUCCH format 0 and 2 over multiple slots with the repetition factor 2, 4 or 8.</w:t>
            </w:r>
          </w:p>
          <w:p w14:paraId="03A356F7" w14:textId="77777777" w:rsidR="006B45C0" w:rsidRPr="00414DF9" w:rsidRDefault="006B45C0" w:rsidP="00291632">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2C4BF4C2" w14:textId="77777777" w:rsidR="006B45C0" w:rsidRPr="00414DF9" w:rsidRDefault="006B45C0" w:rsidP="00291632">
            <w:pPr>
              <w:pStyle w:val="TAL"/>
              <w:jc w:val="center"/>
              <w:rPr>
                <w:rFonts w:cs="Arial"/>
                <w:bCs/>
                <w:iCs/>
                <w:szCs w:val="18"/>
              </w:rPr>
            </w:pPr>
            <w:r w:rsidRPr="00414DF9">
              <w:t>Band</w:t>
            </w:r>
          </w:p>
        </w:tc>
        <w:tc>
          <w:tcPr>
            <w:tcW w:w="567" w:type="dxa"/>
          </w:tcPr>
          <w:p w14:paraId="78F984B3" w14:textId="77777777" w:rsidR="006B45C0" w:rsidRPr="00414DF9" w:rsidRDefault="006B45C0" w:rsidP="00291632">
            <w:pPr>
              <w:pStyle w:val="TAL"/>
              <w:jc w:val="center"/>
              <w:rPr>
                <w:rFonts w:cs="Arial"/>
                <w:bCs/>
                <w:iCs/>
                <w:szCs w:val="18"/>
              </w:rPr>
            </w:pPr>
            <w:r w:rsidRPr="00414DF9">
              <w:t>No</w:t>
            </w:r>
          </w:p>
        </w:tc>
        <w:tc>
          <w:tcPr>
            <w:tcW w:w="709" w:type="dxa"/>
          </w:tcPr>
          <w:p w14:paraId="1764B925" w14:textId="77777777" w:rsidR="006B45C0" w:rsidRPr="00414DF9" w:rsidRDefault="006B45C0" w:rsidP="00291632">
            <w:pPr>
              <w:pStyle w:val="TAL"/>
              <w:jc w:val="center"/>
              <w:rPr>
                <w:bCs/>
                <w:iCs/>
              </w:rPr>
            </w:pPr>
            <w:r w:rsidRPr="00414DF9">
              <w:rPr>
                <w:bCs/>
                <w:iCs/>
              </w:rPr>
              <w:t>N/A</w:t>
            </w:r>
          </w:p>
        </w:tc>
        <w:tc>
          <w:tcPr>
            <w:tcW w:w="728" w:type="dxa"/>
          </w:tcPr>
          <w:p w14:paraId="0E1F8C7F" w14:textId="77777777" w:rsidR="006B45C0" w:rsidRPr="00414DF9" w:rsidRDefault="006B45C0" w:rsidP="00291632">
            <w:pPr>
              <w:pStyle w:val="TAL"/>
              <w:jc w:val="center"/>
              <w:rPr>
                <w:bCs/>
                <w:iCs/>
              </w:rPr>
            </w:pPr>
            <w:r w:rsidRPr="00414DF9">
              <w:rPr>
                <w:bCs/>
                <w:iCs/>
              </w:rPr>
              <w:t>N/A</w:t>
            </w:r>
          </w:p>
        </w:tc>
      </w:tr>
      <w:tr w:rsidR="006B45C0" w:rsidRPr="00414DF9" w14:paraId="12912244" w14:textId="77777777" w:rsidTr="00291632">
        <w:trPr>
          <w:cantSplit/>
          <w:tblHeader/>
        </w:trPr>
        <w:tc>
          <w:tcPr>
            <w:tcW w:w="6917" w:type="dxa"/>
          </w:tcPr>
          <w:p w14:paraId="02A7BB87" w14:textId="77777777" w:rsidR="006B45C0" w:rsidRPr="00414DF9" w:rsidRDefault="006B45C0" w:rsidP="00291632">
            <w:pPr>
              <w:pStyle w:val="TAL"/>
              <w:rPr>
                <w:b/>
                <w:i/>
              </w:rPr>
            </w:pPr>
            <w:r w:rsidRPr="00414DF9">
              <w:rPr>
                <w:b/>
                <w:i/>
              </w:rPr>
              <w:t>pucch-SpatialRelInfoMAC-CE</w:t>
            </w:r>
          </w:p>
          <w:p w14:paraId="77D1D9C5" w14:textId="77777777" w:rsidR="006B45C0" w:rsidRPr="00414DF9" w:rsidRDefault="006B45C0" w:rsidP="00291632">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89C4F75" w14:textId="77777777" w:rsidR="006B45C0" w:rsidRPr="00414DF9" w:rsidRDefault="006B45C0" w:rsidP="00291632">
            <w:pPr>
              <w:pStyle w:val="TAL"/>
              <w:jc w:val="center"/>
            </w:pPr>
            <w:r w:rsidRPr="00414DF9">
              <w:t>Band</w:t>
            </w:r>
          </w:p>
        </w:tc>
        <w:tc>
          <w:tcPr>
            <w:tcW w:w="567" w:type="dxa"/>
          </w:tcPr>
          <w:p w14:paraId="2FA113D8" w14:textId="77777777" w:rsidR="006B45C0" w:rsidRPr="00414DF9" w:rsidRDefault="006B45C0" w:rsidP="00291632">
            <w:pPr>
              <w:pStyle w:val="TAL"/>
              <w:jc w:val="center"/>
            </w:pPr>
            <w:r w:rsidRPr="00414DF9">
              <w:t>CY</w:t>
            </w:r>
          </w:p>
        </w:tc>
        <w:tc>
          <w:tcPr>
            <w:tcW w:w="709" w:type="dxa"/>
          </w:tcPr>
          <w:p w14:paraId="5183253A" w14:textId="77777777" w:rsidR="006B45C0" w:rsidRPr="00414DF9" w:rsidRDefault="006B45C0" w:rsidP="00291632">
            <w:pPr>
              <w:pStyle w:val="TAL"/>
              <w:jc w:val="center"/>
            </w:pPr>
            <w:r w:rsidRPr="00414DF9">
              <w:rPr>
                <w:bCs/>
                <w:iCs/>
              </w:rPr>
              <w:t>N/A</w:t>
            </w:r>
          </w:p>
        </w:tc>
        <w:tc>
          <w:tcPr>
            <w:tcW w:w="728" w:type="dxa"/>
          </w:tcPr>
          <w:p w14:paraId="2F380128" w14:textId="77777777" w:rsidR="006B45C0" w:rsidRPr="00414DF9" w:rsidRDefault="006B45C0" w:rsidP="00291632">
            <w:pPr>
              <w:pStyle w:val="TAL"/>
              <w:jc w:val="center"/>
            </w:pPr>
            <w:r w:rsidRPr="00414DF9">
              <w:rPr>
                <w:bCs/>
                <w:iCs/>
              </w:rPr>
              <w:t>N/A</w:t>
            </w:r>
          </w:p>
        </w:tc>
      </w:tr>
      <w:tr w:rsidR="006B45C0" w:rsidRPr="00414DF9" w14:paraId="5480F016" w14:textId="77777777" w:rsidTr="00291632">
        <w:trPr>
          <w:cantSplit/>
          <w:tblHeader/>
        </w:trPr>
        <w:tc>
          <w:tcPr>
            <w:tcW w:w="6917" w:type="dxa"/>
          </w:tcPr>
          <w:p w14:paraId="64DC5029" w14:textId="77777777" w:rsidR="006B45C0" w:rsidRPr="00414DF9" w:rsidRDefault="006B45C0" w:rsidP="00291632">
            <w:pPr>
              <w:pStyle w:val="TAL"/>
              <w:rPr>
                <w:b/>
                <w:bCs/>
                <w:i/>
                <w:iCs/>
              </w:rPr>
            </w:pPr>
            <w:r w:rsidRPr="00414DF9">
              <w:rPr>
                <w:b/>
                <w:bCs/>
                <w:i/>
                <w:iCs/>
              </w:rPr>
              <w:t>pusch-256QAM</w:t>
            </w:r>
          </w:p>
          <w:p w14:paraId="72FC1D57" w14:textId="77777777" w:rsidR="006B45C0" w:rsidRPr="00414DF9" w:rsidRDefault="006B45C0" w:rsidP="00291632">
            <w:pPr>
              <w:pStyle w:val="TAL"/>
            </w:pPr>
            <w:r w:rsidRPr="00414DF9">
              <w:rPr>
                <w:bCs/>
                <w:iCs/>
              </w:rPr>
              <w:t>Indicates whether the UE supports 256QAM modulation scheme for PUSCH as defined in 6.3.1.2 of TS 38.211 [6].</w:t>
            </w:r>
          </w:p>
        </w:tc>
        <w:tc>
          <w:tcPr>
            <w:tcW w:w="709" w:type="dxa"/>
          </w:tcPr>
          <w:p w14:paraId="4CFE9AC0" w14:textId="77777777" w:rsidR="006B45C0" w:rsidRPr="00414DF9" w:rsidRDefault="006B45C0" w:rsidP="00291632">
            <w:pPr>
              <w:pStyle w:val="TAL"/>
              <w:jc w:val="center"/>
              <w:rPr>
                <w:rFonts w:cs="Arial"/>
                <w:szCs w:val="18"/>
              </w:rPr>
            </w:pPr>
            <w:r w:rsidRPr="00414DF9">
              <w:rPr>
                <w:bCs/>
                <w:iCs/>
              </w:rPr>
              <w:t>Band</w:t>
            </w:r>
          </w:p>
        </w:tc>
        <w:tc>
          <w:tcPr>
            <w:tcW w:w="567" w:type="dxa"/>
          </w:tcPr>
          <w:p w14:paraId="5E83933C" w14:textId="77777777" w:rsidR="006B45C0" w:rsidRPr="00414DF9" w:rsidRDefault="006B45C0" w:rsidP="00291632">
            <w:pPr>
              <w:pStyle w:val="TAL"/>
              <w:jc w:val="center"/>
              <w:rPr>
                <w:rFonts w:cs="Arial"/>
                <w:szCs w:val="18"/>
              </w:rPr>
            </w:pPr>
            <w:r w:rsidRPr="00414DF9">
              <w:rPr>
                <w:bCs/>
                <w:iCs/>
              </w:rPr>
              <w:t>No</w:t>
            </w:r>
          </w:p>
        </w:tc>
        <w:tc>
          <w:tcPr>
            <w:tcW w:w="709" w:type="dxa"/>
          </w:tcPr>
          <w:p w14:paraId="78B45CAE" w14:textId="77777777" w:rsidR="006B45C0" w:rsidRPr="00414DF9" w:rsidRDefault="006B45C0" w:rsidP="00291632">
            <w:pPr>
              <w:pStyle w:val="TAL"/>
              <w:jc w:val="center"/>
              <w:rPr>
                <w:rFonts w:cs="Arial"/>
                <w:szCs w:val="18"/>
              </w:rPr>
            </w:pPr>
            <w:r w:rsidRPr="00414DF9">
              <w:rPr>
                <w:bCs/>
                <w:iCs/>
              </w:rPr>
              <w:t>N/A</w:t>
            </w:r>
          </w:p>
        </w:tc>
        <w:tc>
          <w:tcPr>
            <w:tcW w:w="728" w:type="dxa"/>
          </w:tcPr>
          <w:p w14:paraId="3A547107" w14:textId="77777777" w:rsidR="006B45C0" w:rsidRPr="00414DF9" w:rsidRDefault="006B45C0" w:rsidP="00291632">
            <w:pPr>
              <w:pStyle w:val="TAL"/>
              <w:jc w:val="center"/>
            </w:pPr>
            <w:r w:rsidRPr="00414DF9">
              <w:rPr>
                <w:bCs/>
                <w:iCs/>
              </w:rPr>
              <w:t>N/A</w:t>
            </w:r>
          </w:p>
        </w:tc>
      </w:tr>
      <w:tr w:rsidR="006B45C0" w:rsidRPr="00414DF9" w14:paraId="7AA0203A" w14:textId="77777777" w:rsidTr="00291632">
        <w:trPr>
          <w:cantSplit/>
          <w:tblHeader/>
        </w:trPr>
        <w:tc>
          <w:tcPr>
            <w:tcW w:w="6917" w:type="dxa"/>
          </w:tcPr>
          <w:p w14:paraId="71874DF6" w14:textId="77777777" w:rsidR="006B45C0" w:rsidRPr="00414DF9" w:rsidRDefault="006B45C0" w:rsidP="00291632">
            <w:pPr>
              <w:pStyle w:val="TAL"/>
              <w:rPr>
                <w:b/>
                <w:bCs/>
                <w:i/>
                <w:iCs/>
              </w:rPr>
            </w:pPr>
            <w:r w:rsidRPr="00414DF9">
              <w:rPr>
                <w:b/>
                <w:bCs/>
                <w:i/>
                <w:iCs/>
              </w:rPr>
              <w:t>pusch-CB-2PTRS-SingleDCI-STx2P-SDM-r18</w:t>
            </w:r>
          </w:p>
          <w:p w14:paraId="6EC6CBA1"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5B7EC3AB"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29254B6B" w14:textId="77777777" w:rsidR="006B45C0" w:rsidRPr="00414DF9" w:rsidRDefault="006B45C0" w:rsidP="00291632">
            <w:pPr>
              <w:pStyle w:val="TAL"/>
              <w:jc w:val="center"/>
              <w:rPr>
                <w:bCs/>
                <w:iCs/>
              </w:rPr>
            </w:pPr>
            <w:r w:rsidRPr="00414DF9">
              <w:rPr>
                <w:bCs/>
                <w:iCs/>
              </w:rPr>
              <w:t>Band</w:t>
            </w:r>
          </w:p>
        </w:tc>
        <w:tc>
          <w:tcPr>
            <w:tcW w:w="567" w:type="dxa"/>
          </w:tcPr>
          <w:p w14:paraId="16CB089D" w14:textId="77777777" w:rsidR="006B45C0" w:rsidRPr="00414DF9" w:rsidRDefault="006B45C0" w:rsidP="00291632">
            <w:pPr>
              <w:pStyle w:val="TAL"/>
              <w:jc w:val="center"/>
              <w:rPr>
                <w:bCs/>
                <w:iCs/>
              </w:rPr>
            </w:pPr>
            <w:r w:rsidRPr="00414DF9">
              <w:rPr>
                <w:bCs/>
                <w:iCs/>
              </w:rPr>
              <w:t>No</w:t>
            </w:r>
          </w:p>
        </w:tc>
        <w:tc>
          <w:tcPr>
            <w:tcW w:w="709" w:type="dxa"/>
          </w:tcPr>
          <w:p w14:paraId="0616201E" w14:textId="77777777" w:rsidR="006B45C0" w:rsidRPr="00414DF9" w:rsidRDefault="006B45C0" w:rsidP="00291632">
            <w:pPr>
              <w:pStyle w:val="TAL"/>
              <w:jc w:val="center"/>
              <w:rPr>
                <w:bCs/>
                <w:iCs/>
              </w:rPr>
            </w:pPr>
            <w:r w:rsidRPr="00414DF9">
              <w:rPr>
                <w:bCs/>
                <w:iCs/>
              </w:rPr>
              <w:t>N/A</w:t>
            </w:r>
          </w:p>
        </w:tc>
        <w:tc>
          <w:tcPr>
            <w:tcW w:w="728" w:type="dxa"/>
          </w:tcPr>
          <w:p w14:paraId="19DAD167" w14:textId="77777777" w:rsidR="006B45C0" w:rsidRPr="00414DF9" w:rsidRDefault="006B45C0" w:rsidP="00291632">
            <w:pPr>
              <w:pStyle w:val="TAL"/>
              <w:jc w:val="center"/>
              <w:rPr>
                <w:bCs/>
                <w:iCs/>
              </w:rPr>
            </w:pPr>
            <w:r w:rsidRPr="00414DF9">
              <w:rPr>
                <w:bCs/>
                <w:iCs/>
              </w:rPr>
              <w:t>FR2 only</w:t>
            </w:r>
          </w:p>
        </w:tc>
      </w:tr>
      <w:tr w:rsidR="006B45C0" w:rsidRPr="00414DF9" w14:paraId="69DB4E6C" w14:textId="77777777" w:rsidTr="00291632">
        <w:trPr>
          <w:cantSplit/>
          <w:tblHeader/>
        </w:trPr>
        <w:tc>
          <w:tcPr>
            <w:tcW w:w="6917" w:type="dxa"/>
          </w:tcPr>
          <w:p w14:paraId="6C0139AB" w14:textId="77777777" w:rsidR="006B45C0" w:rsidRPr="00414DF9" w:rsidRDefault="006B45C0" w:rsidP="00291632">
            <w:pPr>
              <w:pStyle w:val="TAL"/>
              <w:rPr>
                <w:b/>
                <w:bCs/>
                <w:i/>
                <w:iCs/>
              </w:rPr>
            </w:pPr>
            <w:r w:rsidRPr="00414DF9">
              <w:rPr>
                <w:b/>
                <w:bCs/>
                <w:i/>
                <w:iCs/>
              </w:rPr>
              <w:lastRenderedPageBreak/>
              <w:t>pusch-CB-2PTRS-SingleDCI-STx2P-SFN-r18</w:t>
            </w:r>
          </w:p>
          <w:p w14:paraId="060E44D8"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6C73BF5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2F80B1F8" w14:textId="77777777" w:rsidR="006B45C0" w:rsidRPr="00414DF9" w:rsidRDefault="006B45C0" w:rsidP="00291632">
            <w:pPr>
              <w:pStyle w:val="TAL"/>
              <w:jc w:val="center"/>
              <w:rPr>
                <w:bCs/>
                <w:iCs/>
              </w:rPr>
            </w:pPr>
            <w:r w:rsidRPr="00414DF9">
              <w:rPr>
                <w:bCs/>
                <w:iCs/>
              </w:rPr>
              <w:t>Band</w:t>
            </w:r>
          </w:p>
        </w:tc>
        <w:tc>
          <w:tcPr>
            <w:tcW w:w="567" w:type="dxa"/>
          </w:tcPr>
          <w:p w14:paraId="77383BA6" w14:textId="77777777" w:rsidR="006B45C0" w:rsidRPr="00414DF9" w:rsidRDefault="006B45C0" w:rsidP="00291632">
            <w:pPr>
              <w:pStyle w:val="TAL"/>
              <w:jc w:val="center"/>
              <w:rPr>
                <w:bCs/>
                <w:iCs/>
              </w:rPr>
            </w:pPr>
            <w:r w:rsidRPr="00414DF9">
              <w:rPr>
                <w:bCs/>
                <w:iCs/>
              </w:rPr>
              <w:t>No</w:t>
            </w:r>
          </w:p>
        </w:tc>
        <w:tc>
          <w:tcPr>
            <w:tcW w:w="709" w:type="dxa"/>
          </w:tcPr>
          <w:p w14:paraId="4355573A" w14:textId="77777777" w:rsidR="006B45C0" w:rsidRPr="00414DF9" w:rsidRDefault="006B45C0" w:rsidP="00291632">
            <w:pPr>
              <w:pStyle w:val="TAL"/>
              <w:jc w:val="center"/>
              <w:rPr>
                <w:bCs/>
                <w:iCs/>
              </w:rPr>
            </w:pPr>
            <w:r w:rsidRPr="00414DF9">
              <w:rPr>
                <w:bCs/>
                <w:iCs/>
              </w:rPr>
              <w:t>N/A</w:t>
            </w:r>
          </w:p>
        </w:tc>
        <w:tc>
          <w:tcPr>
            <w:tcW w:w="728" w:type="dxa"/>
          </w:tcPr>
          <w:p w14:paraId="3C0012BA" w14:textId="77777777" w:rsidR="006B45C0" w:rsidRPr="00414DF9" w:rsidRDefault="006B45C0" w:rsidP="00291632">
            <w:pPr>
              <w:pStyle w:val="TAL"/>
              <w:jc w:val="center"/>
              <w:rPr>
                <w:bCs/>
                <w:iCs/>
              </w:rPr>
            </w:pPr>
            <w:r w:rsidRPr="00414DF9">
              <w:rPr>
                <w:bCs/>
                <w:iCs/>
              </w:rPr>
              <w:t>FR2 only</w:t>
            </w:r>
          </w:p>
        </w:tc>
      </w:tr>
      <w:tr w:rsidR="006B45C0" w:rsidRPr="00414DF9" w14:paraId="2C4D6D0E" w14:textId="77777777" w:rsidTr="00291632">
        <w:trPr>
          <w:cantSplit/>
          <w:tblHeader/>
        </w:trPr>
        <w:tc>
          <w:tcPr>
            <w:tcW w:w="6917" w:type="dxa"/>
          </w:tcPr>
          <w:p w14:paraId="1D5C71CF" w14:textId="77777777" w:rsidR="006B45C0" w:rsidRPr="00414DF9" w:rsidRDefault="006B45C0" w:rsidP="00291632">
            <w:pPr>
              <w:pStyle w:val="TAL"/>
              <w:rPr>
                <w:b/>
                <w:bCs/>
                <w:i/>
                <w:iCs/>
              </w:rPr>
            </w:pPr>
            <w:r w:rsidRPr="00414DF9">
              <w:rPr>
                <w:b/>
                <w:bCs/>
                <w:i/>
                <w:iCs/>
              </w:rPr>
              <w:t>pusch-NonCB-2PTRS-SingleDCI-STx2P-SDM-r18</w:t>
            </w:r>
          </w:p>
          <w:p w14:paraId="7E86CD3D" w14:textId="77777777" w:rsidR="006B45C0" w:rsidRPr="00414DF9" w:rsidRDefault="006B45C0" w:rsidP="00291632">
            <w:pPr>
              <w:pStyle w:val="TAL"/>
            </w:pPr>
            <w:r w:rsidRPr="00414DF9">
              <w:t>Indicates whether the UE supports 2 PTRS ports for single-DCI based STx2P SDM scheme for PUSCH—noncodebook.</w:t>
            </w:r>
          </w:p>
          <w:p w14:paraId="147CA276"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C7141BE" w14:textId="77777777" w:rsidR="006B45C0" w:rsidRPr="00414DF9" w:rsidRDefault="006B45C0" w:rsidP="00291632">
            <w:pPr>
              <w:pStyle w:val="TAL"/>
              <w:jc w:val="center"/>
              <w:rPr>
                <w:bCs/>
                <w:iCs/>
              </w:rPr>
            </w:pPr>
            <w:r w:rsidRPr="00414DF9">
              <w:rPr>
                <w:bCs/>
                <w:iCs/>
              </w:rPr>
              <w:t>Band</w:t>
            </w:r>
          </w:p>
        </w:tc>
        <w:tc>
          <w:tcPr>
            <w:tcW w:w="567" w:type="dxa"/>
          </w:tcPr>
          <w:p w14:paraId="6FF3C454" w14:textId="77777777" w:rsidR="006B45C0" w:rsidRPr="00414DF9" w:rsidRDefault="006B45C0" w:rsidP="00291632">
            <w:pPr>
              <w:pStyle w:val="TAL"/>
              <w:jc w:val="center"/>
              <w:rPr>
                <w:bCs/>
                <w:iCs/>
              </w:rPr>
            </w:pPr>
            <w:r w:rsidRPr="00414DF9">
              <w:rPr>
                <w:bCs/>
                <w:iCs/>
              </w:rPr>
              <w:t>No</w:t>
            </w:r>
          </w:p>
        </w:tc>
        <w:tc>
          <w:tcPr>
            <w:tcW w:w="709" w:type="dxa"/>
          </w:tcPr>
          <w:p w14:paraId="75BFAE18" w14:textId="77777777" w:rsidR="006B45C0" w:rsidRPr="00414DF9" w:rsidRDefault="006B45C0" w:rsidP="00291632">
            <w:pPr>
              <w:pStyle w:val="TAL"/>
              <w:jc w:val="center"/>
              <w:rPr>
                <w:bCs/>
                <w:iCs/>
              </w:rPr>
            </w:pPr>
            <w:r w:rsidRPr="00414DF9">
              <w:rPr>
                <w:bCs/>
                <w:iCs/>
              </w:rPr>
              <w:t>N/A</w:t>
            </w:r>
          </w:p>
        </w:tc>
        <w:tc>
          <w:tcPr>
            <w:tcW w:w="728" w:type="dxa"/>
          </w:tcPr>
          <w:p w14:paraId="5586B7FE" w14:textId="77777777" w:rsidR="006B45C0" w:rsidRPr="00414DF9" w:rsidRDefault="006B45C0" w:rsidP="00291632">
            <w:pPr>
              <w:pStyle w:val="TAL"/>
              <w:jc w:val="center"/>
              <w:rPr>
                <w:bCs/>
                <w:iCs/>
              </w:rPr>
            </w:pPr>
            <w:r w:rsidRPr="00414DF9">
              <w:rPr>
                <w:bCs/>
                <w:iCs/>
              </w:rPr>
              <w:t>FR2 only</w:t>
            </w:r>
          </w:p>
        </w:tc>
      </w:tr>
      <w:tr w:rsidR="006B45C0" w:rsidRPr="00414DF9" w14:paraId="65D5A8F8" w14:textId="77777777" w:rsidTr="00291632">
        <w:trPr>
          <w:cantSplit/>
          <w:tblHeader/>
        </w:trPr>
        <w:tc>
          <w:tcPr>
            <w:tcW w:w="6917" w:type="dxa"/>
          </w:tcPr>
          <w:p w14:paraId="315D8D80" w14:textId="77777777" w:rsidR="006B45C0" w:rsidRPr="00414DF9" w:rsidRDefault="006B45C0" w:rsidP="00291632">
            <w:pPr>
              <w:pStyle w:val="TAL"/>
              <w:rPr>
                <w:b/>
                <w:bCs/>
                <w:i/>
                <w:iCs/>
              </w:rPr>
            </w:pPr>
            <w:r w:rsidRPr="00414DF9">
              <w:rPr>
                <w:b/>
                <w:bCs/>
                <w:i/>
                <w:iCs/>
              </w:rPr>
              <w:t>pusch-NonCB-2PTRS-SingleDCI-STx2P-SFN-r18</w:t>
            </w:r>
          </w:p>
          <w:p w14:paraId="6D0A320D" w14:textId="77777777" w:rsidR="006B45C0" w:rsidRPr="00414DF9" w:rsidRDefault="006B45C0" w:rsidP="00291632">
            <w:pPr>
              <w:pStyle w:val="TAL"/>
            </w:pPr>
            <w:r w:rsidRPr="00414DF9">
              <w:t>Indicates whether the UE supports 2 PTRS ports for single-DCI based STx2P SFN scheme for PUSCH—noncodebook.</w:t>
            </w:r>
          </w:p>
          <w:p w14:paraId="3B2F12A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17EBB3A4" w14:textId="77777777" w:rsidR="006B45C0" w:rsidRPr="00414DF9" w:rsidRDefault="006B45C0" w:rsidP="00291632">
            <w:pPr>
              <w:pStyle w:val="TAL"/>
              <w:jc w:val="center"/>
              <w:rPr>
                <w:bCs/>
                <w:iCs/>
              </w:rPr>
            </w:pPr>
            <w:r w:rsidRPr="00414DF9">
              <w:rPr>
                <w:bCs/>
                <w:iCs/>
              </w:rPr>
              <w:t>Band</w:t>
            </w:r>
          </w:p>
        </w:tc>
        <w:tc>
          <w:tcPr>
            <w:tcW w:w="567" w:type="dxa"/>
          </w:tcPr>
          <w:p w14:paraId="485750AD" w14:textId="77777777" w:rsidR="006B45C0" w:rsidRPr="00414DF9" w:rsidRDefault="006B45C0" w:rsidP="00291632">
            <w:pPr>
              <w:pStyle w:val="TAL"/>
              <w:jc w:val="center"/>
              <w:rPr>
                <w:bCs/>
                <w:iCs/>
              </w:rPr>
            </w:pPr>
            <w:r w:rsidRPr="00414DF9">
              <w:rPr>
                <w:bCs/>
                <w:iCs/>
              </w:rPr>
              <w:t>No</w:t>
            </w:r>
          </w:p>
        </w:tc>
        <w:tc>
          <w:tcPr>
            <w:tcW w:w="709" w:type="dxa"/>
          </w:tcPr>
          <w:p w14:paraId="58BEDC3B" w14:textId="77777777" w:rsidR="006B45C0" w:rsidRPr="00414DF9" w:rsidRDefault="006B45C0" w:rsidP="00291632">
            <w:pPr>
              <w:pStyle w:val="TAL"/>
              <w:jc w:val="center"/>
              <w:rPr>
                <w:bCs/>
                <w:iCs/>
              </w:rPr>
            </w:pPr>
            <w:r w:rsidRPr="00414DF9">
              <w:rPr>
                <w:bCs/>
                <w:iCs/>
              </w:rPr>
              <w:t>N/A</w:t>
            </w:r>
          </w:p>
        </w:tc>
        <w:tc>
          <w:tcPr>
            <w:tcW w:w="728" w:type="dxa"/>
          </w:tcPr>
          <w:p w14:paraId="2D13A60A" w14:textId="77777777" w:rsidR="006B45C0" w:rsidRPr="00414DF9" w:rsidRDefault="006B45C0" w:rsidP="00291632">
            <w:pPr>
              <w:pStyle w:val="TAL"/>
              <w:jc w:val="center"/>
              <w:rPr>
                <w:bCs/>
                <w:iCs/>
              </w:rPr>
            </w:pPr>
            <w:r w:rsidRPr="00414DF9">
              <w:rPr>
                <w:bCs/>
                <w:iCs/>
              </w:rPr>
              <w:t>FR2 only</w:t>
            </w:r>
          </w:p>
        </w:tc>
      </w:tr>
      <w:tr w:rsidR="006B45C0" w:rsidRPr="00414DF9" w14:paraId="6A6A9F43" w14:textId="77777777" w:rsidTr="00291632">
        <w:trPr>
          <w:cantSplit/>
          <w:tblHeader/>
        </w:trPr>
        <w:tc>
          <w:tcPr>
            <w:tcW w:w="6917" w:type="dxa"/>
          </w:tcPr>
          <w:p w14:paraId="50C01C0B" w14:textId="77777777" w:rsidR="006B45C0" w:rsidRPr="00414DF9" w:rsidRDefault="006B45C0" w:rsidP="00291632">
            <w:pPr>
              <w:pStyle w:val="TAL"/>
              <w:rPr>
                <w:b/>
                <w:bCs/>
                <w:i/>
                <w:iCs/>
              </w:rPr>
            </w:pPr>
            <w:r w:rsidRPr="00414DF9">
              <w:rPr>
                <w:b/>
                <w:bCs/>
                <w:i/>
                <w:iCs/>
              </w:rPr>
              <w:t>pusch-NonCB-SingleDCI-STx2P-SDM-CSI-RS-SRS-r18</w:t>
            </w:r>
          </w:p>
          <w:p w14:paraId="7500A5B0" w14:textId="77777777" w:rsidR="006B45C0" w:rsidRPr="00414DF9" w:rsidRDefault="006B45C0" w:rsidP="00291632">
            <w:pPr>
              <w:pStyle w:val="TAL"/>
            </w:pPr>
            <w:r w:rsidRPr="00414DF9">
              <w:t>Indicates whether the UE supports up to two NZP CSI-RS resources associated with the two SRS resource sets for non-codebook based STx2P SDM scheme for PUSCH. This capability comprises:</w:t>
            </w:r>
          </w:p>
          <w:p w14:paraId="34E14D0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42548AD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0601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413EB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DDEC3C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060A237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4DFFEC44" w14:textId="77777777" w:rsidR="006B45C0" w:rsidRPr="00414DF9" w:rsidRDefault="006B45C0" w:rsidP="00291632">
            <w:pPr>
              <w:pStyle w:val="TAL"/>
              <w:jc w:val="center"/>
              <w:rPr>
                <w:bCs/>
                <w:iCs/>
              </w:rPr>
            </w:pPr>
            <w:r w:rsidRPr="00414DF9">
              <w:rPr>
                <w:bCs/>
                <w:iCs/>
              </w:rPr>
              <w:t>Band</w:t>
            </w:r>
          </w:p>
        </w:tc>
        <w:tc>
          <w:tcPr>
            <w:tcW w:w="567" w:type="dxa"/>
          </w:tcPr>
          <w:p w14:paraId="6E17CA96" w14:textId="77777777" w:rsidR="006B45C0" w:rsidRPr="00414DF9" w:rsidRDefault="006B45C0" w:rsidP="00291632">
            <w:pPr>
              <w:pStyle w:val="TAL"/>
              <w:jc w:val="center"/>
              <w:rPr>
                <w:bCs/>
                <w:iCs/>
              </w:rPr>
            </w:pPr>
            <w:r w:rsidRPr="00414DF9">
              <w:rPr>
                <w:bCs/>
                <w:iCs/>
              </w:rPr>
              <w:t>No</w:t>
            </w:r>
          </w:p>
        </w:tc>
        <w:tc>
          <w:tcPr>
            <w:tcW w:w="709" w:type="dxa"/>
          </w:tcPr>
          <w:p w14:paraId="21C3CD30" w14:textId="77777777" w:rsidR="006B45C0" w:rsidRPr="00414DF9" w:rsidRDefault="006B45C0" w:rsidP="00291632">
            <w:pPr>
              <w:pStyle w:val="TAL"/>
              <w:jc w:val="center"/>
              <w:rPr>
                <w:bCs/>
                <w:iCs/>
              </w:rPr>
            </w:pPr>
            <w:r w:rsidRPr="00414DF9">
              <w:rPr>
                <w:bCs/>
                <w:iCs/>
              </w:rPr>
              <w:t>N/A</w:t>
            </w:r>
          </w:p>
        </w:tc>
        <w:tc>
          <w:tcPr>
            <w:tcW w:w="728" w:type="dxa"/>
          </w:tcPr>
          <w:p w14:paraId="6FA3651B" w14:textId="77777777" w:rsidR="006B45C0" w:rsidRPr="00414DF9" w:rsidRDefault="006B45C0" w:rsidP="00291632">
            <w:pPr>
              <w:pStyle w:val="TAL"/>
              <w:jc w:val="center"/>
              <w:rPr>
                <w:bCs/>
                <w:iCs/>
              </w:rPr>
            </w:pPr>
            <w:r w:rsidRPr="00414DF9">
              <w:rPr>
                <w:bCs/>
                <w:iCs/>
              </w:rPr>
              <w:t>FR2 only</w:t>
            </w:r>
          </w:p>
        </w:tc>
      </w:tr>
      <w:tr w:rsidR="006B45C0" w:rsidRPr="00414DF9" w14:paraId="25422B3B" w14:textId="77777777" w:rsidTr="00291632">
        <w:trPr>
          <w:cantSplit/>
          <w:tblHeader/>
        </w:trPr>
        <w:tc>
          <w:tcPr>
            <w:tcW w:w="6917" w:type="dxa"/>
          </w:tcPr>
          <w:p w14:paraId="176CC142" w14:textId="77777777" w:rsidR="006B45C0" w:rsidRPr="00414DF9" w:rsidRDefault="006B45C0" w:rsidP="00291632">
            <w:pPr>
              <w:pStyle w:val="TAL"/>
              <w:rPr>
                <w:b/>
                <w:bCs/>
                <w:i/>
                <w:iCs/>
              </w:rPr>
            </w:pPr>
            <w:r w:rsidRPr="00414DF9">
              <w:rPr>
                <w:b/>
                <w:bCs/>
                <w:i/>
                <w:iCs/>
              </w:rPr>
              <w:t>pusch-NonCB-SingleDCI-STx2P-SFN-CSI-RS-SRS-r18</w:t>
            </w:r>
          </w:p>
          <w:p w14:paraId="423EB461" w14:textId="77777777" w:rsidR="006B45C0" w:rsidRPr="00414DF9" w:rsidRDefault="006B45C0" w:rsidP="00291632">
            <w:pPr>
              <w:pStyle w:val="TAL"/>
            </w:pPr>
            <w:r w:rsidRPr="00414DF9">
              <w:t>Indicates whether the UE supports up to two NZP CSI-RS resources associated with the two SRS resource sets for non-codebook based STx2P SFN scheme for PUSCH. This capability comprises:</w:t>
            </w:r>
          </w:p>
          <w:p w14:paraId="7A9AB7F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1C8F761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6B111AA"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11FF760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05FF17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4BC0276B" w14:textId="77777777" w:rsidR="006B45C0" w:rsidRPr="00414DF9" w:rsidRDefault="006B45C0" w:rsidP="00291632">
            <w:pPr>
              <w:pStyle w:val="TAL"/>
              <w:rPr>
                <w:i/>
              </w:rPr>
            </w:pPr>
            <w:r w:rsidRPr="00414DF9">
              <w:t xml:space="preserve">A UE supporting this feature shall also indicate support of </w:t>
            </w:r>
            <w:r w:rsidRPr="00414DF9">
              <w:rPr>
                <w:i/>
              </w:rPr>
              <w:t>srs-AssocCSI-RS</w:t>
            </w:r>
          </w:p>
          <w:p w14:paraId="25B51A00" w14:textId="77777777" w:rsidR="006B45C0" w:rsidRPr="00414DF9" w:rsidRDefault="006B45C0" w:rsidP="00291632">
            <w:pPr>
              <w:pStyle w:val="TAL"/>
              <w:rPr>
                <w:b/>
                <w:bCs/>
                <w:i/>
                <w:iCs/>
              </w:rPr>
            </w:pPr>
            <w:r w:rsidRPr="00414DF9">
              <w:rPr>
                <w:iCs/>
              </w:rPr>
              <w:t xml:space="preserve">and </w:t>
            </w:r>
            <w:r w:rsidRPr="00414DF9">
              <w:rPr>
                <w:i/>
                <w:iCs/>
              </w:rPr>
              <w:t>pusch-NonCB-SingleDCI-STx2P-SFN-r18</w:t>
            </w:r>
            <w:r w:rsidRPr="00414DF9">
              <w:t>.</w:t>
            </w:r>
          </w:p>
        </w:tc>
        <w:tc>
          <w:tcPr>
            <w:tcW w:w="709" w:type="dxa"/>
          </w:tcPr>
          <w:p w14:paraId="2FB33B95" w14:textId="77777777" w:rsidR="006B45C0" w:rsidRPr="00414DF9" w:rsidRDefault="006B45C0" w:rsidP="00291632">
            <w:pPr>
              <w:pStyle w:val="TAL"/>
              <w:jc w:val="center"/>
              <w:rPr>
                <w:bCs/>
                <w:iCs/>
              </w:rPr>
            </w:pPr>
            <w:r w:rsidRPr="00414DF9">
              <w:rPr>
                <w:bCs/>
                <w:iCs/>
              </w:rPr>
              <w:t>Band</w:t>
            </w:r>
          </w:p>
        </w:tc>
        <w:tc>
          <w:tcPr>
            <w:tcW w:w="567" w:type="dxa"/>
          </w:tcPr>
          <w:p w14:paraId="0A0184D8" w14:textId="77777777" w:rsidR="006B45C0" w:rsidRPr="00414DF9" w:rsidRDefault="006B45C0" w:rsidP="00291632">
            <w:pPr>
              <w:pStyle w:val="TAL"/>
              <w:jc w:val="center"/>
              <w:rPr>
                <w:bCs/>
                <w:iCs/>
              </w:rPr>
            </w:pPr>
            <w:r w:rsidRPr="00414DF9">
              <w:rPr>
                <w:bCs/>
                <w:iCs/>
              </w:rPr>
              <w:t>No</w:t>
            </w:r>
          </w:p>
        </w:tc>
        <w:tc>
          <w:tcPr>
            <w:tcW w:w="709" w:type="dxa"/>
          </w:tcPr>
          <w:p w14:paraId="77521168" w14:textId="77777777" w:rsidR="006B45C0" w:rsidRPr="00414DF9" w:rsidRDefault="006B45C0" w:rsidP="00291632">
            <w:pPr>
              <w:pStyle w:val="TAL"/>
              <w:jc w:val="center"/>
              <w:rPr>
                <w:bCs/>
                <w:iCs/>
              </w:rPr>
            </w:pPr>
            <w:r w:rsidRPr="00414DF9">
              <w:rPr>
                <w:bCs/>
                <w:iCs/>
              </w:rPr>
              <w:t>N/A</w:t>
            </w:r>
          </w:p>
        </w:tc>
        <w:tc>
          <w:tcPr>
            <w:tcW w:w="728" w:type="dxa"/>
          </w:tcPr>
          <w:p w14:paraId="2272B2CD" w14:textId="77777777" w:rsidR="006B45C0" w:rsidRPr="00414DF9" w:rsidRDefault="006B45C0" w:rsidP="00291632">
            <w:pPr>
              <w:pStyle w:val="TAL"/>
              <w:jc w:val="center"/>
              <w:rPr>
                <w:bCs/>
                <w:iCs/>
              </w:rPr>
            </w:pPr>
            <w:r w:rsidRPr="00414DF9">
              <w:rPr>
                <w:bCs/>
                <w:iCs/>
              </w:rPr>
              <w:t>FR2 only</w:t>
            </w:r>
          </w:p>
        </w:tc>
      </w:tr>
      <w:tr w:rsidR="006B45C0" w:rsidRPr="00414DF9" w14:paraId="7DA984BD" w14:textId="77777777" w:rsidTr="00291632">
        <w:trPr>
          <w:cantSplit/>
          <w:tblHeader/>
        </w:trPr>
        <w:tc>
          <w:tcPr>
            <w:tcW w:w="6917" w:type="dxa"/>
          </w:tcPr>
          <w:p w14:paraId="76813838" w14:textId="77777777" w:rsidR="006B45C0" w:rsidRPr="00414DF9" w:rsidRDefault="006B45C0" w:rsidP="00291632">
            <w:pPr>
              <w:pStyle w:val="TAL"/>
              <w:rPr>
                <w:b/>
                <w:bCs/>
                <w:i/>
                <w:iCs/>
              </w:rPr>
            </w:pPr>
            <w:r w:rsidRPr="00414DF9">
              <w:rPr>
                <w:b/>
                <w:bCs/>
                <w:i/>
                <w:iCs/>
              </w:rPr>
              <w:t>pusch-RepetitionMsg3-r17</w:t>
            </w:r>
          </w:p>
          <w:p w14:paraId="5656A89D" w14:textId="77777777" w:rsidR="006B45C0" w:rsidRPr="00414DF9" w:rsidRDefault="006B45C0" w:rsidP="00291632">
            <w:pPr>
              <w:pStyle w:val="TAL"/>
              <w:rPr>
                <w:b/>
                <w:bCs/>
                <w:i/>
                <w:iCs/>
              </w:rPr>
            </w:pPr>
            <w:r w:rsidRPr="00414DF9">
              <w:t>Indicates whether the UE supports repetition of PUSCH transmission scheduled by RAR UL grant and DCI format 0_0 with CRC scrambled by TC-RNTI.</w:t>
            </w:r>
          </w:p>
        </w:tc>
        <w:tc>
          <w:tcPr>
            <w:tcW w:w="709" w:type="dxa"/>
          </w:tcPr>
          <w:p w14:paraId="558F7B01" w14:textId="77777777" w:rsidR="006B45C0" w:rsidRPr="00414DF9" w:rsidRDefault="006B45C0" w:rsidP="00291632">
            <w:pPr>
              <w:pStyle w:val="TAL"/>
              <w:jc w:val="center"/>
              <w:rPr>
                <w:bCs/>
                <w:iCs/>
              </w:rPr>
            </w:pPr>
            <w:r w:rsidRPr="00414DF9">
              <w:rPr>
                <w:bCs/>
                <w:iCs/>
              </w:rPr>
              <w:t>Band</w:t>
            </w:r>
          </w:p>
        </w:tc>
        <w:tc>
          <w:tcPr>
            <w:tcW w:w="567" w:type="dxa"/>
          </w:tcPr>
          <w:p w14:paraId="7C6ECBBF" w14:textId="77777777" w:rsidR="006B45C0" w:rsidRPr="00414DF9" w:rsidRDefault="006B45C0" w:rsidP="00291632">
            <w:pPr>
              <w:pStyle w:val="TAL"/>
              <w:jc w:val="center"/>
              <w:rPr>
                <w:bCs/>
                <w:iCs/>
              </w:rPr>
            </w:pPr>
            <w:r w:rsidRPr="00414DF9">
              <w:rPr>
                <w:bCs/>
                <w:iCs/>
              </w:rPr>
              <w:t>No</w:t>
            </w:r>
          </w:p>
        </w:tc>
        <w:tc>
          <w:tcPr>
            <w:tcW w:w="709" w:type="dxa"/>
          </w:tcPr>
          <w:p w14:paraId="418B5E4A" w14:textId="77777777" w:rsidR="006B45C0" w:rsidRPr="00414DF9" w:rsidRDefault="006B45C0" w:rsidP="00291632">
            <w:pPr>
              <w:pStyle w:val="TAL"/>
              <w:jc w:val="center"/>
              <w:rPr>
                <w:bCs/>
                <w:iCs/>
              </w:rPr>
            </w:pPr>
            <w:r w:rsidRPr="00414DF9">
              <w:rPr>
                <w:bCs/>
                <w:iCs/>
              </w:rPr>
              <w:t>N/A</w:t>
            </w:r>
          </w:p>
        </w:tc>
        <w:tc>
          <w:tcPr>
            <w:tcW w:w="728" w:type="dxa"/>
          </w:tcPr>
          <w:p w14:paraId="1AAD191F" w14:textId="77777777" w:rsidR="006B45C0" w:rsidRPr="00414DF9" w:rsidRDefault="006B45C0" w:rsidP="00291632">
            <w:pPr>
              <w:pStyle w:val="TAL"/>
              <w:jc w:val="center"/>
              <w:rPr>
                <w:bCs/>
                <w:iCs/>
              </w:rPr>
            </w:pPr>
            <w:r w:rsidRPr="00414DF9">
              <w:rPr>
                <w:bCs/>
                <w:iCs/>
              </w:rPr>
              <w:t>N/A</w:t>
            </w:r>
          </w:p>
        </w:tc>
      </w:tr>
      <w:tr w:rsidR="006B45C0" w:rsidRPr="00414DF9" w14:paraId="602798C5" w14:textId="77777777" w:rsidTr="00291632">
        <w:trPr>
          <w:cantSplit/>
          <w:tblHeader/>
        </w:trPr>
        <w:tc>
          <w:tcPr>
            <w:tcW w:w="6917" w:type="dxa"/>
          </w:tcPr>
          <w:p w14:paraId="6B5635A0" w14:textId="77777777" w:rsidR="006B45C0" w:rsidRPr="00414DF9" w:rsidRDefault="006B45C0" w:rsidP="00291632">
            <w:pPr>
              <w:pStyle w:val="TAL"/>
              <w:rPr>
                <w:b/>
                <w:bCs/>
                <w:i/>
                <w:iCs/>
              </w:rPr>
            </w:pPr>
            <w:r w:rsidRPr="00414DF9">
              <w:rPr>
                <w:b/>
                <w:bCs/>
                <w:i/>
                <w:iCs/>
              </w:rPr>
              <w:lastRenderedPageBreak/>
              <w:t>pusch-RepetitionMultiSlots-v1650</w:t>
            </w:r>
          </w:p>
          <w:p w14:paraId="65543BC6" w14:textId="77777777" w:rsidR="006B45C0" w:rsidRPr="00414DF9" w:rsidRDefault="006B45C0" w:rsidP="00291632">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6B86167C" w14:textId="77777777" w:rsidR="006B45C0" w:rsidRPr="00414DF9" w:rsidRDefault="006B45C0" w:rsidP="00291632">
            <w:pPr>
              <w:pStyle w:val="TAL"/>
            </w:pPr>
          </w:p>
          <w:p w14:paraId="1219810B" w14:textId="77777777" w:rsidR="006B45C0" w:rsidRPr="00414DF9" w:rsidRDefault="006B45C0" w:rsidP="00291632">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77784F58" w14:textId="77777777" w:rsidR="006B45C0" w:rsidRPr="00414DF9" w:rsidRDefault="006B45C0" w:rsidP="00291632">
            <w:pPr>
              <w:pStyle w:val="TAL"/>
              <w:jc w:val="center"/>
              <w:rPr>
                <w:bCs/>
                <w:iCs/>
              </w:rPr>
            </w:pPr>
            <w:r w:rsidRPr="00414DF9">
              <w:t>Band</w:t>
            </w:r>
          </w:p>
        </w:tc>
        <w:tc>
          <w:tcPr>
            <w:tcW w:w="567" w:type="dxa"/>
          </w:tcPr>
          <w:p w14:paraId="5D88E6B1" w14:textId="77777777" w:rsidR="006B45C0" w:rsidRPr="00414DF9" w:rsidRDefault="006B45C0" w:rsidP="00291632">
            <w:pPr>
              <w:pStyle w:val="TAL"/>
              <w:jc w:val="center"/>
              <w:rPr>
                <w:bCs/>
                <w:iCs/>
              </w:rPr>
            </w:pPr>
            <w:r w:rsidRPr="00414DF9">
              <w:t>Yes</w:t>
            </w:r>
          </w:p>
        </w:tc>
        <w:tc>
          <w:tcPr>
            <w:tcW w:w="709" w:type="dxa"/>
          </w:tcPr>
          <w:p w14:paraId="6806FABA" w14:textId="77777777" w:rsidR="006B45C0" w:rsidRPr="00414DF9" w:rsidRDefault="006B45C0" w:rsidP="00291632">
            <w:pPr>
              <w:pStyle w:val="TAL"/>
              <w:jc w:val="center"/>
              <w:rPr>
                <w:bCs/>
                <w:iCs/>
              </w:rPr>
            </w:pPr>
            <w:r w:rsidRPr="00414DF9">
              <w:t>N/A</w:t>
            </w:r>
          </w:p>
        </w:tc>
        <w:tc>
          <w:tcPr>
            <w:tcW w:w="728" w:type="dxa"/>
          </w:tcPr>
          <w:p w14:paraId="6ECD9705" w14:textId="77777777" w:rsidR="006B45C0" w:rsidRPr="00414DF9" w:rsidRDefault="006B45C0" w:rsidP="00291632">
            <w:pPr>
              <w:pStyle w:val="TAL"/>
              <w:jc w:val="center"/>
              <w:rPr>
                <w:bCs/>
                <w:iCs/>
              </w:rPr>
            </w:pPr>
            <w:r w:rsidRPr="00414DF9">
              <w:t>N/A</w:t>
            </w:r>
          </w:p>
        </w:tc>
      </w:tr>
      <w:tr w:rsidR="006B45C0" w:rsidRPr="00414DF9" w14:paraId="45486F58" w14:textId="77777777" w:rsidTr="00291632">
        <w:trPr>
          <w:cantSplit/>
          <w:tblHeader/>
        </w:trPr>
        <w:tc>
          <w:tcPr>
            <w:tcW w:w="6917" w:type="dxa"/>
          </w:tcPr>
          <w:p w14:paraId="6A1CA471" w14:textId="77777777" w:rsidR="006B45C0" w:rsidRPr="00414DF9" w:rsidRDefault="006B45C0" w:rsidP="00291632">
            <w:pPr>
              <w:pStyle w:val="TAL"/>
              <w:rPr>
                <w:b/>
                <w:bCs/>
                <w:i/>
                <w:iCs/>
              </w:rPr>
            </w:pPr>
            <w:r w:rsidRPr="00414DF9">
              <w:rPr>
                <w:b/>
                <w:bCs/>
                <w:i/>
                <w:iCs/>
              </w:rPr>
              <w:t>pusch-RepetitionTypeA-v16c0</w:t>
            </w:r>
          </w:p>
          <w:p w14:paraId="67DD6BF3" w14:textId="77777777" w:rsidR="006B45C0" w:rsidRPr="00414DF9" w:rsidRDefault="006B45C0" w:rsidP="00291632">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34832E82" w14:textId="77777777" w:rsidR="006B45C0" w:rsidRPr="00414DF9" w:rsidRDefault="006B45C0" w:rsidP="00291632">
            <w:pPr>
              <w:pStyle w:val="TAL"/>
            </w:pPr>
          </w:p>
          <w:p w14:paraId="279BF3EA" w14:textId="77777777" w:rsidR="006B45C0" w:rsidRPr="00414DF9" w:rsidRDefault="006B45C0" w:rsidP="00291632">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4E924D0" w14:textId="77777777" w:rsidR="006B45C0" w:rsidRPr="00414DF9" w:rsidRDefault="006B45C0" w:rsidP="00291632">
            <w:pPr>
              <w:pStyle w:val="TAL"/>
            </w:pPr>
          </w:p>
          <w:p w14:paraId="1F35FA02" w14:textId="77777777" w:rsidR="006B45C0" w:rsidRPr="00414DF9" w:rsidRDefault="006B45C0" w:rsidP="00291632">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74C4EC46" w14:textId="77777777" w:rsidR="006B45C0" w:rsidRPr="00414DF9" w:rsidRDefault="006B45C0" w:rsidP="00291632">
            <w:pPr>
              <w:pStyle w:val="TAL"/>
            </w:pPr>
            <w:r w:rsidRPr="00414DF9">
              <w:t>Band</w:t>
            </w:r>
          </w:p>
        </w:tc>
        <w:tc>
          <w:tcPr>
            <w:tcW w:w="567" w:type="dxa"/>
          </w:tcPr>
          <w:p w14:paraId="41A9398F" w14:textId="77777777" w:rsidR="006B45C0" w:rsidRPr="00414DF9" w:rsidRDefault="006B45C0" w:rsidP="00291632">
            <w:pPr>
              <w:pStyle w:val="TAL"/>
            </w:pPr>
            <w:r w:rsidRPr="00414DF9">
              <w:t>No</w:t>
            </w:r>
          </w:p>
        </w:tc>
        <w:tc>
          <w:tcPr>
            <w:tcW w:w="709" w:type="dxa"/>
          </w:tcPr>
          <w:p w14:paraId="1411EDCE" w14:textId="77777777" w:rsidR="006B45C0" w:rsidRPr="00414DF9" w:rsidRDefault="006B45C0" w:rsidP="00291632">
            <w:pPr>
              <w:pStyle w:val="TAL"/>
            </w:pPr>
            <w:r w:rsidRPr="00414DF9">
              <w:t>N/A</w:t>
            </w:r>
          </w:p>
        </w:tc>
        <w:tc>
          <w:tcPr>
            <w:tcW w:w="728" w:type="dxa"/>
          </w:tcPr>
          <w:p w14:paraId="0EDCBCEC" w14:textId="77777777" w:rsidR="006B45C0" w:rsidRPr="00414DF9" w:rsidRDefault="006B45C0" w:rsidP="00291632">
            <w:pPr>
              <w:pStyle w:val="TAL"/>
            </w:pPr>
            <w:r w:rsidRPr="00414DF9">
              <w:t>N/A</w:t>
            </w:r>
          </w:p>
        </w:tc>
      </w:tr>
      <w:tr w:rsidR="006B45C0" w:rsidRPr="00414DF9" w14:paraId="48445F3C" w14:textId="77777777" w:rsidTr="00291632">
        <w:trPr>
          <w:cantSplit/>
          <w:tblHeader/>
        </w:trPr>
        <w:tc>
          <w:tcPr>
            <w:tcW w:w="6917" w:type="dxa"/>
          </w:tcPr>
          <w:p w14:paraId="06E452FF" w14:textId="77777777" w:rsidR="006B45C0" w:rsidRPr="00414DF9" w:rsidRDefault="006B45C0" w:rsidP="00291632">
            <w:pPr>
              <w:pStyle w:val="TAL"/>
              <w:rPr>
                <w:b/>
                <w:bCs/>
                <w:i/>
                <w:iCs/>
              </w:rPr>
            </w:pPr>
            <w:r w:rsidRPr="00414DF9">
              <w:rPr>
                <w:b/>
                <w:bCs/>
                <w:i/>
                <w:iCs/>
              </w:rPr>
              <w:t>pusch-TransCoherence</w:t>
            </w:r>
          </w:p>
          <w:p w14:paraId="0050B3D1" w14:textId="77777777" w:rsidR="006B45C0" w:rsidRPr="00414DF9" w:rsidRDefault="006B45C0" w:rsidP="00291632">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30F0EBA" w14:textId="77777777" w:rsidR="006B45C0" w:rsidRPr="00414DF9" w:rsidRDefault="006B45C0" w:rsidP="00291632">
            <w:pPr>
              <w:pStyle w:val="TAL"/>
              <w:jc w:val="center"/>
              <w:rPr>
                <w:bCs/>
                <w:iCs/>
              </w:rPr>
            </w:pPr>
            <w:r w:rsidRPr="00414DF9">
              <w:rPr>
                <w:bCs/>
                <w:iCs/>
              </w:rPr>
              <w:t>Band</w:t>
            </w:r>
          </w:p>
        </w:tc>
        <w:tc>
          <w:tcPr>
            <w:tcW w:w="567" w:type="dxa"/>
          </w:tcPr>
          <w:p w14:paraId="63B4B915" w14:textId="77777777" w:rsidR="006B45C0" w:rsidRPr="00414DF9" w:rsidRDefault="006B45C0" w:rsidP="00291632">
            <w:pPr>
              <w:pStyle w:val="TAL"/>
              <w:jc w:val="center"/>
              <w:rPr>
                <w:bCs/>
                <w:iCs/>
              </w:rPr>
            </w:pPr>
            <w:r w:rsidRPr="00414DF9">
              <w:rPr>
                <w:bCs/>
                <w:iCs/>
              </w:rPr>
              <w:t>No</w:t>
            </w:r>
          </w:p>
        </w:tc>
        <w:tc>
          <w:tcPr>
            <w:tcW w:w="709" w:type="dxa"/>
          </w:tcPr>
          <w:p w14:paraId="272D35BE" w14:textId="77777777" w:rsidR="006B45C0" w:rsidRPr="00414DF9" w:rsidRDefault="006B45C0" w:rsidP="00291632">
            <w:pPr>
              <w:pStyle w:val="TAL"/>
              <w:jc w:val="center"/>
              <w:rPr>
                <w:bCs/>
                <w:iCs/>
              </w:rPr>
            </w:pPr>
            <w:r w:rsidRPr="00414DF9">
              <w:rPr>
                <w:bCs/>
                <w:iCs/>
              </w:rPr>
              <w:t>N/A</w:t>
            </w:r>
          </w:p>
        </w:tc>
        <w:tc>
          <w:tcPr>
            <w:tcW w:w="728" w:type="dxa"/>
          </w:tcPr>
          <w:p w14:paraId="0C738F12" w14:textId="77777777" w:rsidR="006B45C0" w:rsidRPr="00414DF9" w:rsidRDefault="006B45C0" w:rsidP="00291632">
            <w:pPr>
              <w:pStyle w:val="TAL"/>
              <w:jc w:val="center"/>
            </w:pPr>
            <w:r w:rsidRPr="00414DF9">
              <w:rPr>
                <w:bCs/>
                <w:iCs/>
              </w:rPr>
              <w:t>N/A</w:t>
            </w:r>
          </w:p>
        </w:tc>
      </w:tr>
      <w:tr w:rsidR="006B45C0" w:rsidRPr="00414DF9" w14:paraId="67B01D41" w14:textId="77777777" w:rsidTr="00291632">
        <w:trPr>
          <w:cantSplit/>
          <w:tblHeader/>
        </w:trPr>
        <w:tc>
          <w:tcPr>
            <w:tcW w:w="6917" w:type="dxa"/>
          </w:tcPr>
          <w:p w14:paraId="02065565" w14:textId="77777777" w:rsidR="006B45C0" w:rsidRPr="00414DF9" w:rsidRDefault="006B45C0" w:rsidP="00291632">
            <w:pPr>
              <w:pStyle w:val="TAL"/>
              <w:rPr>
                <w:b/>
                <w:bCs/>
                <w:i/>
                <w:iCs/>
              </w:rPr>
            </w:pPr>
            <w:r w:rsidRPr="00414DF9">
              <w:rPr>
                <w:b/>
                <w:bCs/>
                <w:i/>
                <w:iCs/>
              </w:rPr>
              <w:t>puschTypeA-RepetitionsAvailSlot-r17</w:t>
            </w:r>
          </w:p>
          <w:p w14:paraId="4806B9F0" w14:textId="77777777" w:rsidR="006B45C0" w:rsidRPr="00414DF9" w:rsidRDefault="006B45C0" w:rsidP="00291632">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45181983" w14:textId="77777777" w:rsidR="006B45C0" w:rsidRPr="00414DF9" w:rsidRDefault="006B45C0" w:rsidP="00291632">
            <w:pPr>
              <w:pStyle w:val="TAL"/>
              <w:rPr>
                <w:bCs/>
                <w:iCs/>
              </w:rPr>
            </w:pPr>
          </w:p>
          <w:p w14:paraId="48978198"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7753773C" w14:textId="77777777" w:rsidR="006B45C0" w:rsidRPr="00414DF9" w:rsidRDefault="006B45C0" w:rsidP="00291632">
            <w:pPr>
              <w:pStyle w:val="TAL"/>
              <w:jc w:val="center"/>
              <w:rPr>
                <w:bCs/>
                <w:iCs/>
              </w:rPr>
            </w:pPr>
            <w:r w:rsidRPr="00414DF9">
              <w:rPr>
                <w:bCs/>
                <w:iCs/>
              </w:rPr>
              <w:t>Band</w:t>
            </w:r>
          </w:p>
        </w:tc>
        <w:tc>
          <w:tcPr>
            <w:tcW w:w="567" w:type="dxa"/>
          </w:tcPr>
          <w:p w14:paraId="581242E3" w14:textId="77777777" w:rsidR="006B45C0" w:rsidRPr="00414DF9" w:rsidRDefault="006B45C0" w:rsidP="00291632">
            <w:pPr>
              <w:pStyle w:val="TAL"/>
              <w:jc w:val="center"/>
              <w:rPr>
                <w:bCs/>
                <w:iCs/>
              </w:rPr>
            </w:pPr>
            <w:r w:rsidRPr="00414DF9">
              <w:rPr>
                <w:bCs/>
                <w:iCs/>
              </w:rPr>
              <w:t>No</w:t>
            </w:r>
          </w:p>
        </w:tc>
        <w:tc>
          <w:tcPr>
            <w:tcW w:w="709" w:type="dxa"/>
          </w:tcPr>
          <w:p w14:paraId="4F9CF5AD" w14:textId="77777777" w:rsidR="006B45C0" w:rsidRPr="00414DF9" w:rsidRDefault="006B45C0" w:rsidP="00291632">
            <w:pPr>
              <w:pStyle w:val="TAL"/>
              <w:jc w:val="center"/>
              <w:rPr>
                <w:bCs/>
                <w:iCs/>
              </w:rPr>
            </w:pPr>
            <w:r w:rsidRPr="00414DF9">
              <w:rPr>
                <w:bCs/>
                <w:iCs/>
              </w:rPr>
              <w:t>N/A</w:t>
            </w:r>
          </w:p>
        </w:tc>
        <w:tc>
          <w:tcPr>
            <w:tcW w:w="728" w:type="dxa"/>
          </w:tcPr>
          <w:p w14:paraId="5389C750" w14:textId="77777777" w:rsidR="006B45C0" w:rsidRPr="00414DF9" w:rsidRDefault="006B45C0" w:rsidP="00291632">
            <w:pPr>
              <w:pStyle w:val="TAL"/>
              <w:jc w:val="center"/>
              <w:rPr>
                <w:bCs/>
                <w:iCs/>
              </w:rPr>
            </w:pPr>
            <w:r w:rsidRPr="00414DF9">
              <w:rPr>
                <w:bCs/>
                <w:iCs/>
              </w:rPr>
              <w:t>N/A</w:t>
            </w:r>
          </w:p>
        </w:tc>
      </w:tr>
      <w:tr w:rsidR="006B45C0" w:rsidRPr="00414DF9" w14:paraId="0BD25C5E" w14:textId="77777777" w:rsidTr="00291632">
        <w:trPr>
          <w:cantSplit/>
          <w:tblHeader/>
        </w:trPr>
        <w:tc>
          <w:tcPr>
            <w:tcW w:w="6917" w:type="dxa"/>
          </w:tcPr>
          <w:p w14:paraId="6A5F349B" w14:textId="77777777" w:rsidR="006B45C0" w:rsidRPr="00414DF9" w:rsidRDefault="006B45C0" w:rsidP="00291632">
            <w:pPr>
              <w:pStyle w:val="TAL"/>
              <w:rPr>
                <w:b/>
                <w:bCs/>
                <w:i/>
                <w:iCs/>
              </w:rPr>
            </w:pPr>
            <w:r w:rsidRPr="00414DF9">
              <w:rPr>
                <w:b/>
                <w:bCs/>
                <w:i/>
                <w:iCs/>
              </w:rPr>
              <w:t>rach-EarlyTA-Measurement-r18</w:t>
            </w:r>
          </w:p>
          <w:p w14:paraId="61721106" w14:textId="77777777" w:rsidR="006B45C0" w:rsidRPr="00414DF9" w:rsidRDefault="006B45C0" w:rsidP="00291632">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7003F08A" w14:textId="77777777" w:rsidR="006B45C0" w:rsidRPr="00414DF9" w:rsidRDefault="006B45C0" w:rsidP="00291632">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622FC468" w14:textId="77777777" w:rsidR="006B45C0" w:rsidRPr="00414DF9" w:rsidRDefault="006B45C0" w:rsidP="00291632">
            <w:pPr>
              <w:pStyle w:val="TAL"/>
              <w:rPr>
                <w:b/>
                <w:bCs/>
                <w:i/>
                <w:iCs/>
              </w:rPr>
            </w:pPr>
            <w:r w:rsidRPr="00414DF9">
              <w:t>For cross-band operation, the capability refers to the source band.</w:t>
            </w:r>
          </w:p>
        </w:tc>
        <w:tc>
          <w:tcPr>
            <w:tcW w:w="709" w:type="dxa"/>
          </w:tcPr>
          <w:p w14:paraId="5D8EC7BC" w14:textId="77777777" w:rsidR="006B45C0" w:rsidRPr="00414DF9" w:rsidRDefault="006B45C0" w:rsidP="00291632">
            <w:pPr>
              <w:pStyle w:val="TAL"/>
              <w:jc w:val="center"/>
              <w:rPr>
                <w:bCs/>
                <w:iCs/>
              </w:rPr>
            </w:pPr>
            <w:r w:rsidRPr="00414DF9">
              <w:rPr>
                <w:rFonts w:eastAsia="MS Mincho"/>
              </w:rPr>
              <w:t>Band</w:t>
            </w:r>
          </w:p>
        </w:tc>
        <w:tc>
          <w:tcPr>
            <w:tcW w:w="567" w:type="dxa"/>
          </w:tcPr>
          <w:p w14:paraId="49915E19" w14:textId="77777777" w:rsidR="006B45C0" w:rsidRPr="00414DF9" w:rsidRDefault="006B45C0" w:rsidP="00291632">
            <w:pPr>
              <w:pStyle w:val="TAL"/>
              <w:jc w:val="center"/>
              <w:rPr>
                <w:bCs/>
                <w:iCs/>
              </w:rPr>
            </w:pPr>
            <w:r w:rsidRPr="00414DF9">
              <w:rPr>
                <w:rFonts w:eastAsia="MS Mincho"/>
              </w:rPr>
              <w:t>No</w:t>
            </w:r>
          </w:p>
        </w:tc>
        <w:tc>
          <w:tcPr>
            <w:tcW w:w="709" w:type="dxa"/>
          </w:tcPr>
          <w:p w14:paraId="68D3C703" w14:textId="77777777" w:rsidR="006B45C0" w:rsidRPr="00414DF9" w:rsidRDefault="006B45C0" w:rsidP="00291632">
            <w:pPr>
              <w:pStyle w:val="TAL"/>
              <w:jc w:val="center"/>
              <w:rPr>
                <w:bCs/>
                <w:iCs/>
              </w:rPr>
            </w:pPr>
            <w:r w:rsidRPr="00414DF9">
              <w:t>N/A</w:t>
            </w:r>
          </w:p>
        </w:tc>
        <w:tc>
          <w:tcPr>
            <w:tcW w:w="728" w:type="dxa"/>
          </w:tcPr>
          <w:p w14:paraId="1F86A771" w14:textId="77777777" w:rsidR="006B45C0" w:rsidRPr="00414DF9" w:rsidRDefault="006B45C0" w:rsidP="00291632">
            <w:pPr>
              <w:pStyle w:val="TAL"/>
              <w:jc w:val="center"/>
              <w:rPr>
                <w:bCs/>
                <w:iCs/>
              </w:rPr>
            </w:pPr>
            <w:r w:rsidRPr="00414DF9">
              <w:t>N/A</w:t>
            </w:r>
          </w:p>
        </w:tc>
      </w:tr>
      <w:tr w:rsidR="006B45C0" w:rsidRPr="00414DF9" w14:paraId="305B136D" w14:textId="77777777" w:rsidTr="00291632">
        <w:trPr>
          <w:cantSplit/>
          <w:tblHeader/>
        </w:trPr>
        <w:tc>
          <w:tcPr>
            <w:tcW w:w="6917" w:type="dxa"/>
          </w:tcPr>
          <w:p w14:paraId="202E2C1C" w14:textId="77777777" w:rsidR="006B45C0" w:rsidRPr="00414DF9" w:rsidRDefault="006B45C0" w:rsidP="00291632">
            <w:pPr>
              <w:pStyle w:val="TAL"/>
              <w:tabs>
                <w:tab w:val="left" w:pos="1107"/>
              </w:tabs>
              <w:rPr>
                <w:b/>
                <w:bCs/>
                <w:i/>
                <w:iCs/>
              </w:rPr>
            </w:pPr>
            <w:r w:rsidRPr="00414DF9">
              <w:rPr>
                <w:b/>
                <w:bCs/>
                <w:i/>
                <w:iCs/>
              </w:rPr>
              <w:t>rach-LessHandoverCG-r18</w:t>
            </w:r>
          </w:p>
          <w:p w14:paraId="265EFD39" w14:textId="77777777" w:rsidR="006B45C0" w:rsidRPr="00414DF9" w:rsidRDefault="006B45C0" w:rsidP="00291632">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25253F63" w14:textId="77777777" w:rsidR="006B45C0" w:rsidRPr="00414DF9" w:rsidRDefault="006B45C0" w:rsidP="00291632">
            <w:pPr>
              <w:pStyle w:val="TAL"/>
              <w:tabs>
                <w:tab w:val="left" w:pos="1107"/>
              </w:tabs>
            </w:pPr>
            <w:r w:rsidRPr="00414DF9">
              <w:t>For NTN, UE shall set the capability value consistently for all FDD-FR1 NTN bands.</w:t>
            </w:r>
          </w:p>
          <w:p w14:paraId="20FD7DFA"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7D69E76"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3F89E903" w14:textId="77777777" w:rsidR="006B45C0" w:rsidRPr="00414DF9" w:rsidRDefault="006B45C0" w:rsidP="00291632">
            <w:pPr>
              <w:pStyle w:val="TAL"/>
              <w:jc w:val="center"/>
              <w:rPr>
                <w:rFonts w:eastAsia="MS Mincho"/>
              </w:rPr>
            </w:pPr>
            <w:r w:rsidRPr="00414DF9">
              <w:t>Band</w:t>
            </w:r>
          </w:p>
        </w:tc>
        <w:tc>
          <w:tcPr>
            <w:tcW w:w="567" w:type="dxa"/>
          </w:tcPr>
          <w:p w14:paraId="28BCF142" w14:textId="77777777" w:rsidR="006B45C0" w:rsidRPr="00414DF9" w:rsidRDefault="006B45C0" w:rsidP="00291632">
            <w:pPr>
              <w:pStyle w:val="TAL"/>
              <w:jc w:val="center"/>
              <w:rPr>
                <w:rFonts w:eastAsia="MS Mincho"/>
              </w:rPr>
            </w:pPr>
            <w:r w:rsidRPr="00414DF9">
              <w:t>No</w:t>
            </w:r>
          </w:p>
        </w:tc>
        <w:tc>
          <w:tcPr>
            <w:tcW w:w="709" w:type="dxa"/>
          </w:tcPr>
          <w:p w14:paraId="73802A4B" w14:textId="77777777" w:rsidR="006B45C0" w:rsidRPr="00414DF9" w:rsidRDefault="006B45C0" w:rsidP="00291632">
            <w:pPr>
              <w:pStyle w:val="TAL"/>
              <w:jc w:val="center"/>
            </w:pPr>
            <w:r w:rsidRPr="00414DF9">
              <w:rPr>
                <w:bCs/>
                <w:iCs/>
              </w:rPr>
              <w:t>N/A</w:t>
            </w:r>
          </w:p>
        </w:tc>
        <w:tc>
          <w:tcPr>
            <w:tcW w:w="728" w:type="dxa"/>
          </w:tcPr>
          <w:p w14:paraId="16E37DBA" w14:textId="77777777" w:rsidR="006B45C0" w:rsidRPr="00414DF9" w:rsidRDefault="006B45C0" w:rsidP="00291632">
            <w:pPr>
              <w:pStyle w:val="TAL"/>
              <w:jc w:val="center"/>
            </w:pPr>
            <w:r w:rsidRPr="00414DF9">
              <w:rPr>
                <w:bCs/>
                <w:iCs/>
              </w:rPr>
              <w:t>N/A</w:t>
            </w:r>
          </w:p>
        </w:tc>
      </w:tr>
      <w:tr w:rsidR="006B45C0" w:rsidRPr="00414DF9" w14:paraId="1E2A386A" w14:textId="77777777" w:rsidTr="00291632">
        <w:trPr>
          <w:cantSplit/>
          <w:tblHeader/>
        </w:trPr>
        <w:tc>
          <w:tcPr>
            <w:tcW w:w="6917" w:type="dxa"/>
          </w:tcPr>
          <w:p w14:paraId="310501AF" w14:textId="77777777" w:rsidR="006B45C0" w:rsidRPr="00414DF9" w:rsidRDefault="006B45C0" w:rsidP="00291632">
            <w:pPr>
              <w:pStyle w:val="TAL"/>
              <w:tabs>
                <w:tab w:val="left" w:pos="1107"/>
              </w:tabs>
              <w:rPr>
                <w:b/>
                <w:bCs/>
                <w:i/>
                <w:iCs/>
              </w:rPr>
            </w:pPr>
            <w:r w:rsidRPr="00414DF9">
              <w:rPr>
                <w:b/>
                <w:bCs/>
                <w:i/>
                <w:iCs/>
              </w:rPr>
              <w:lastRenderedPageBreak/>
              <w:t>rach-LessHandoverDG-r18</w:t>
            </w:r>
          </w:p>
          <w:p w14:paraId="281E5C2F" w14:textId="77777777" w:rsidR="006B45C0" w:rsidRPr="00414DF9" w:rsidRDefault="006B45C0" w:rsidP="00291632">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FC34719" w14:textId="77777777" w:rsidR="006B45C0" w:rsidRPr="00414DF9" w:rsidRDefault="006B45C0" w:rsidP="00291632">
            <w:pPr>
              <w:pStyle w:val="TAL"/>
              <w:tabs>
                <w:tab w:val="left" w:pos="1107"/>
              </w:tabs>
            </w:pPr>
            <w:r w:rsidRPr="00414DF9">
              <w:t>For NTN, UE shall set the capability value consistently for all FDD-FR1 NTN bands.</w:t>
            </w:r>
          </w:p>
          <w:p w14:paraId="718B639E"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B79A6ED"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550595C2" w14:textId="77777777" w:rsidR="006B45C0" w:rsidRPr="00414DF9" w:rsidRDefault="006B45C0" w:rsidP="00291632">
            <w:pPr>
              <w:pStyle w:val="TAL"/>
              <w:jc w:val="center"/>
              <w:rPr>
                <w:rFonts w:eastAsia="MS Mincho"/>
              </w:rPr>
            </w:pPr>
            <w:r w:rsidRPr="00414DF9">
              <w:t>Band</w:t>
            </w:r>
          </w:p>
        </w:tc>
        <w:tc>
          <w:tcPr>
            <w:tcW w:w="567" w:type="dxa"/>
          </w:tcPr>
          <w:p w14:paraId="524F0E24" w14:textId="77777777" w:rsidR="006B45C0" w:rsidRPr="00414DF9" w:rsidRDefault="006B45C0" w:rsidP="00291632">
            <w:pPr>
              <w:pStyle w:val="TAL"/>
              <w:jc w:val="center"/>
              <w:rPr>
                <w:rFonts w:eastAsia="MS Mincho"/>
              </w:rPr>
            </w:pPr>
            <w:r w:rsidRPr="00414DF9">
              <w:t>No</w:t>
            </w:r>
          </w:p>
        </w:tc>
        <w:tc>
          <w:tcPr>
            <w:tcW w:w="709" w:type="dxa"/>
          </w:tcPr>
          <w:p w14:paraId="3DDE4CAD" w14:textId="77777777" w:rsidR="006B45C0" w:rsidRPr="00414DF9" w:rsidRDefault="006B45C0" w:rsidP="00291632">
            <w:pPr>
              <w:pStyle w:val="TAL"/>
              <w:jc w:val="center"/>
            </w:pPr>
            <w:r w:rsidRPr="00414DF9">
              <w:rPr>
                <w:bCs/>
                <w:iCs/>
              </w:rPr>
              <w:t>N/A</w:t>
            </w:r>
          </w:p>
        </w:tc>
        <w:tc>
          <w:tcPr>
            <w:tcW w:w="728" w:type="dxa"/>
          </w:tcPr>
          <w:p w14:paraId="14305B46" w14:textId="77777777" w:rsidR="006B45C0" w:rsidRPr="00414DF9" w:rsidRDefault="006B45C0" w:rsidP="00291632">
            <w:pPr>
              <w:pStyle w:val="TAL"/>
              <w:jc w:val="center"/>
            </w:pPr>
            <w:r w:rsidRPr="00414DF9">
              <w:rPr>
                <w:bCs/>
                <w:iCs/>
              </w:rPr>
              <w:t>N/A</w:t>
            </w:r>
          </w:p>
        </w:tc>
      </w:tr>
      <w:tr w:rsidR="006B45C0" w:rsidRPr="00414DF9" w14:paraId="27007721" w14:textId="77777777" w:rsidTr="00291632">
        <w:trPr>
          <w:cantSplit/>
          <w:tblHeader/>
        </w:trPr>
        <w:tc>
          <w:tcPr>
            <w:tcW w:w="6917" w:type="dxa"/>
          </w:tcPr>
          <w:p w14:paraId="54C305E2" w14:textId="77777777" w:rsidR="006B45C0" w:rsidRPr="00414DF9" w:rsidRDefault="006B45C0" w:rsidP="00291632">
            <w:pPr>
              <w:pStyle w:val="TAL"/>
              <w:rPr>
                <w:b/>
                <w:i/>
              </w:rPr>
            </w:pPr>
            <w:r w:rsidRPr="00414DF9">
              <w:rPr>
                <w:b/>
                <w:i/>
              </w:rPr>
              <w:t>rateMatchingLTE-CRS</w:t>
            </w:r>
          </w:p>
          <w:p w14:paraId="58C5A4F6" w14:textId="77777777" w:rsidR="006B45C0" w:rsidRPr="00414DF9" w:rsidRDefault="006B45C0" w:rsidP="00291632">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315666DB" w14:textId="77777777" w:rsidR="006B45C0" w:rsidRPr="00414DF9" w:rsidRDefault="006B45C0" w:rsidP="00291632">
            <w:pPr>
              <w:pStyle w:val="TAL"/>
              <w:jc w:val="center"/>
              <w:rPr>
                <w:bCs/>
                <w:iCs/>
              </w:rPr>
            </w:pPr>
            <w:r w:rsidRPr="00414DF9">
              <w:t>Band</w:t>
            </w:r>
          </w:p>
        </w:tc>
        <w:tc>
          <w:tcPr>
            <w:tcW w:w="567" w:type="dxa"/>
          </w:tcPr>
          <w:p w14:paraId="5AB4B234" w14:textId="77777777" w:rsidR="006B45C0" w:rsidRPr="00414DF9" w:rsidRDefault="006B45C0" w:rsidP="00291632">
            <w:pPr>
              <w:pStyle w:val="TAL"/>
              <w:jc w:val="center"/>
              <w:rPr>
                <w:bCs/>
                <w:iCs/>
              </w:rPr>
            </w:pPr>
            <w:r w:rsidRPr="00414DF9">
              <w:t>Yes</w:t>
            </w:r>
          </w:p>
        </w:tc>
        <w:tc>
          <w:tcPr>
            <w:tcW w:w="709" w:type="dxa"/>
          </w:tcPr>
          <w:p w14:paraId="61255C24" w14:textId="77777777" w:rsidR="006B45C0" w:rsidRPr="00414DF9" w:rsidRDefault="006B45C0" w:rsidP="00291632">
            <w:pPr>
              <w:pStyle w:val="TAL"/>
              <w:jc w:val="center"/>
              <w:rPr>
                <w:bCs/>
                <w:iCs/>
              </w:rPr>
            </w:pPr>
            <w:r w:rsidRPr="00414DF9">
              <w:rPr>
                <w:bCs/>
                <w:iCs/>
              </w:rPr>
              <w:t>N/A</w:t>
            </w:r>
          </w:p>
        </w:tc>
        <w:tc>
          <w:tcPr>
            <w:tcW w:w="728" w:type="dxa"/>
          </w:tcPr>
          <w:p w14:paraId="714CB674" w14:textId="77777777" w:rsidR="006B45C0" w:rsidRPr="00414DF9" w:rsidRDefault="006B45C0" w:rsidP="00291632">
            <w:pPr>
              <w:pStyle w:val="TAL"/>
              <w:jc w:val="center"/>
            </w:pPr>
            <w:r w:rsidRPr="00414DF9">
              <w:rPr>
                <w:bCs/>
                <w:iCs/>
              </w:rPr>
              <w:t>N/A</w:t>
            </w:r>
          </w:p>
        </w:tc>
      </w:tr>
      <w:tr w:rsidR="006B45C0" w:rsidRPr="00414DF9" w14:paraId="2C0A516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E6F18C" w14:textId="77777777" w:rsidR="006B45C0" w:rsidRPr="00414DF9" w:rsidRDefault="006B45C0" w:rsidP="00291632">
            <w:pPr>
              <w:pStyle w:val="TAL"/>
              <w:rPr>
                <w:b/>
                <w:i/>
              </w:rPr>
            </w:pPr>
            <w:r w:rsidRPr="00414DF9">
              <w:rPr>
                <w:b/>
                <w:i/>
              </w:rPr>
              <w:t>releaseSPS-MulticastWithCS-RNTI-r17</w:t>
            </w:r>
          </w:p>
          <w:p w14:paraId="51CD696A" w14:textId="77777777" w:rsidR="006B45C0" w:rsidRPr="00414DF9" w:rsidRDefault="006B45C0" w:rsidP="00291632">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051F461" w14:textId="77777777" w:rsidR="006B45C0" w:rsidRPr="00414DF9" w:rsidRDefault="006B45C0" w:rsidP="00291632">
            <w:pPr>
              <w:pStyle w:val="TAL"/>
              <w:rPr>
                <w:bCs/>
                <w:iCs/>
              </w:rPr>
            </w:pPr>
          </w:p>
          <w:p w14:paraId="73190427" w14:textId="77777777" w:rsidR="006B45C0" w:rsidRPr="00414DF9" w:rsidRDefault="006B45C0" w:rsidP="00291632">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1C140F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DE6BDE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810A6F4"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E1BC86" w14:textId="77777777" w:rsidR="006B45C0" w:rsidRPr="00414DF9" w:rsidRDefault="006B45C0" w:rsidP="00291632">
            <w:pPr>
              <w:pStyle w:val="TAL"/>
              <w:jc w:val="center"/>
              <w:rPr>
                <w:bCs/>
                <w:iCs/>
              </w:rPr>
            </w:pPr>
            <w:r w:rsidRPr="00414DF9">
              <w:rPr>
                <w:bCs/>
                <w:iCs/>
              </w:rPr>
              <w:t>N/A</w:t>
            </w:r>
          </w:p>
        </w:tc>
      </w:tr>
      <w:tr w:rsidR="006B45C0" w:rsidRPr="00414DF9" w14:paraId="50F80358" w14:textId="77777777" w:rsidTr="00291632">
        <w:trPr>
          <w:cantSplit/>
          <w:tblHeader/>
        </w:trPr>
        <w:tc>
          <w:tcPr>
            <w:tcW w:w="6917" w:type="dxa"/>
          </w:tcPr>
          <w:p w14:paraId="22E08A8C" w14:textId="77777777" w:rsidR="006B45C0" w:rsidRPr="00414DF9" w:rsidRDefault="006B45C0" w:rsidP="00291632">
            <w:pPr>
              <w:pStyle w:val="TAL"/>
              <w:rPr>
                <w:b/>
                <w:bCs/>
                <w:i/>
                <w:iCs/>
              </w:rPr>
            </w:pPr>
            <w:r w:rsidRPr="00414DF9">
              <w:rPr>
                <w:b/>
                <w:bCs/>
                <w:i/>
                <w:iCs/>
              </w:rPr>
              <w:t>re-LevelRateMatchingForMulticast-r17</w:t>
            </w:r>
          </w:p>
          <w:p w14:paraId="1B2FD8F4" w14:textId="77777777" w:rsidR="006B45C0" w:rsidRPr="00414DF9" w:rsidRDefault="006B45C0" w:rsidP="00291632">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15A2D60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22FA2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730984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4F30BE5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1C030B04" w14:textId="77777777" w:rsidR="006B45C0" w:rsidRPr="00414DF9" w:rsidRDefault="006B45C0" w:rsidP="00291632">
            <w:pPr>
              <w:pStyle w:val="TAL"/>
              <w:rPr>
                <w:rFonts w:eastAsia="MS PGothic"/>
              </w:rPr>
            </w:pPr>
          </w:p>
          <w:p w14:paraId="3BCA5226" w14:textId="77777777" w:rsidR="006B45C0" w:rsidRPr="00414DF9" w:rsidRDefault="006B45C0" w:rsidP="00291632">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5BBE5066" w14:textId="77777777" w:rsidR="006B45C0" w:rsidRPr="00414DF9" w:rsidRDefault="006B45C0" w:rsidP="00291632">
            <w:pPr>
              <w:pStyle w:val="TAL"/>
              <w:rPr>
                <w:rFonts w:eastAsia="MS PGothic"/>
              </w:rPr>
            </w:pPr>
          </w:p>
          <w:p w14:paraId="2F1F35AB" w14:textId="77777777" w:rsidR="006B45C0" w:rsidRPr="00414DF9" w:rsidRDefault="006B45C0" w:rsidP="00291632">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5B5AA814" w14:textId="77777777" w:rsidR="006B45C0" w:rsidRPr="00414DF9" w:rsidRDefault="006B45C0" w:rsidP="00291632">
            <w:pPr>
              <w:pStyle w:val="B1"/>
              <w:spacing w:after="0"/>
              <w:ind w:left="34" w:firstLine="0"/>
              <w:rPr>
                <w:rFonts w:ascii="Arial" w:eastAsia="Malgun Gothic" w:hAnsi="Arial" w:cs="Arial"/>
                <w:sz w:val="18"/>
                <w:szCs w:val="18"/>
              </w:rPr>
            </w:pPr>
          </w:p>
          <w:p w14:paraId="3FEEE1A1" w14:textId="77777777" w:rsidR="006B45C0" w:rsidRPr="00414DF9" w:rsidRDefault="006B45C0" w:rsidP="00291632">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4A52B993" w14:textId="77777777" w:rsidR="006B45C0" w:rsidRPr="00414DF9" w:rsidRDefault="006B45C0" w:rsidP="00291632">
            <w:pPr>
              <w:pStyle w:val="TAL"/>
              <w:jc w:val="center"/>
            </w:pPr>
            <w:r w:rsidRPr="00414DF9">
              <w:rPr>
                <w:bCs/>
                <w:iCs/>
              </w:rPr>
              <w:t>Band</w:t>
            </w:r>
          </w:p>
        </w:tc>
        <w:tc>
          <w:tcPr>
            <w:tcW w:w="567" w:type="dxa"/>
          </w:tcPr>
          <w:p w14:paraId="62A61F4E" w14:textId="77777777" w:rsidR="006B45C0" w:rsidRPr="00414DF9" w:rsidRDefault="006B45C0" w:rsidP="00291632">
            <w:pPr>
              <w:pStyle w:val="TAL"/>
              <w:jc w:val="center"/>
            </w:pPr>
            <w:r w:rsidRPr="00414DF9">
              <w:rPr>
                <w:bCs/>
                <w:iCs/>
              </w:rPr>
              <w:t>No</w:t>
            </w:r>
          </w:p>
        </w:tc>
        <w:tc>
          <w:tcPr>
            <w:tcW w:w="709" w:type="dxa"/>
          </w:tcPr>
          <w:p w14:paraId="1A0BEA8D" w14:textId="77777777" w:rsidR="006B45C0" w:rsidRPr="00414DF9" w:rsidRDefault="006B45C0" w:rsidP="00291632">
            <w:pPr>
              <w:pStyle w:val="TAL"/>
              <w:jc w:val="center"/>
              <w:rPr>
                <w:bCs/>
                <w:iCs/>
              </w:rPr>
            </w:pPr>
            <w:r w:rsidRPr="00414DF9">
              <w:rPr>
                <w:bCs/>
                <w:iCs/>
              </w:rPr>
              <w:t>N/A</w:t>
            </w:r>
          </w:p>
        </w:tc>
        <w:tc>
          <w:tcPr>
            <w:tcW w:w="728" w:type="dxa"/>
          </w:tcPr>
          <w:p w14:paraId="5631D653" w14:textId="77777777" w:rsidR="006B45C0" w:rsidRPr="00414DF9" w:rsidRDefault="006B45C0" w:rsidP="00291632">
            <w:pPr>
              <w:pStyle w:val="TAL"/>
              <w:jc w:val="center"/>
              <w:rPr>
                <w:bCs/>
                <w:iCs/>
              </w:rPr>
            </w:pPr>
            <w:r w:rsidRPr="00414DF9">
              <w:rPr>
                <w:bCs/>
                <w:iCs/>
              </w:rPr>
              <w:t>N/A</w:t>
            </w:r>
          </w:p>
        </w:tc>
      </w:tr>
      <w:tr w:rsidR="006B45C0" w:rsidRPr="00414DF9" w14:paraId="1CB3DF96" w14:textId="77777777" w:rsidTr="00291632">
        <w:trPr>
          <w:cantSplit/>
          <w:tblHeader/>
        </w:trPr>
        <w:tc>
          <w:tcPr>
            <w:tcW w:w="6917" w:type="dxa"/>
          </w:tcPr>
          <w:p w14:paraId="55A534F6" w14:textId="77777777" w:rsidR="006B45C0" w:rsidRPr="00414DF9" w:rsidRDefault="006B45C0" w:rsidP="00291632">
            <w:pPr>
              <w:pStyle w:val="TAL"/>
              <w:rPr>
                <w:b/>
                <w:bCs/>
                <w:i/>
                <w:iCs/>
              </w:rPr>
            </w:pPr>
            <w:r w:rsidRPr="00414DF9">
              <w:rPr>
                <w:b/>
                <w:bCs/>
                <w:i/>
                <w:iCs/>
              </w:rPr>
              <w:lastRenderedPageBreak/>
              <w:t>rlm-BM-BFD-CSI-RS-OutsideActiveBWP-r18</w:t>
            </w:r>
          </w:p>
          <w:p w14:paraId="3DEDB415" w14:textId="77777777" w:rsidR="006B45C0" w:rsidRPr="00414DF9" w:rsidRDefault="006B45C0" w:rsidP="00291632">
            <w:pPr>
              <w:pStyle w:val="TAL"/>
            </w:pPr>
            <w:r w:rsidRPr="00414DF9">
              <w:t>Indicates whether the UE supports RLM/BM/BFD measurements based on CSI-RS, when CD-SSB is outside active DL BWP.</w:t>
            </w:r>
          </w:p>
          <w:p w14:paraId="632266FD" w14:textId="77777777" w:rsidR="006B45C0" w:rsidRPr="00414DF9" w:rsidRDefault="006B45C0" w:rsidP="00291632">
            <w:pPr>
              <w:pStyle w:val="TAL"/>
            </w:pPr>
          </w:p>
          <w:p w14:paraId="39D5DE30" w14:textId="77777777" w:rsidR="006B45C0" w:rsidRPr="00414DF9" w:rsidRDefault="006B45C0" w:rsidP="00291632">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5CB9AEF4" w14:textId="77777777" w:rsidR="006B45C0" w:rsidRPr="00414DF9" w:rsidRDefault="006B45C0" w:rsidP="00291632">
            <w:pPr>
              <w:pStyle w:val="TAL"/>
            </w:pPr>
          </w:p>
          <w:p w14:paraId="5A79A679" w14:textId="77777777" w:rsidR="006B45C0" w:rsidRPr="00414DF9" w:rsidRDefault="006B45C0" w:rsidP="00291632">
            <w:pPr>
              <w:pStyle w:val="TAL"/>
            </w:pPr>
            <w:r w:rsidRPr="00414DF9">
              <w:t xml:space="preserve">The UE also supports </w:t>
            </w:r>
            <w:r w:rsidRPr="00414DF9">
              <w:rPr>
                <w:rFonts w:eastAsiaTheme="minorEastAsia" w:cs="Arial"/>
                <w:szCs w:val="18"/>
                <w:lang w:eastAsia="en-US"/>
              </w:rPr>
              <w:t>CSI-RS within active DL BWP for RLM/BM/BFD measurements can be QCLed with CD-SSB outside active DL BWP but within the bandwidth of the corresponding carrier(s).</w:t>
            </w:r>
          </w:p>
          <w:p w14:paraId="07F45603" w14:textId="77777777" w:rsidR="006B45C0" w:rsidRPr="00414DF9" w:rsidRDefault="006B45C0" w:rsidP="00291632">
            <w:pPr>
              <w:pStyle w:val="TAL"/>
            </w:pPr>
          </w:p>
          <w:p w14:paraId="439473B4" w14:textId="77777777" w:rsidR="006B45C0" w:rsidRPr="00414DF9" w:rsidRDefault="006B45C0" w:rsidP="00291632">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宋体" w:eastAsia="宋体" w:hAnsi="宋体" w:cs="宋体"/>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3127863A" w14:textId="77777777" w:rsidR="006B45C0" w:rsidRPr="00414DF9" w:rsidRDefault="006B45C0" w:rsidP="00291632">
            <w:pPr>
              <w:pStyle w:val="TAL"/>
            </w:pPr>
          </w:p>
          <w:p w14:paraId="54551DA2" w14:textId="77777777" w:rsidR="006B45C0" w:rsidRPr="00414DF9" w:rsidRDefault="006B45C0" w:rsidP="00291632">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05EC364" w14:textId="77777777" w:rsidR="006B45C0" w:rsidRPr="00414DF9" w:rsidRDefault="006B45C0" w:rsidP="00291632">
            <w:pPr>
              <w:pStyle w:val="TAL"/>
            </w:pPr>
          </w:p>
          <w:p w14:paraId="2E7AB09E" w14:textId="77777777" w:rsidR="006B45C0" w:rsidRPr="00414DF9" w:rsidRDefault="006B45C0" w:rsidP="00291632">
            <w:pPr>
              <w:pStyle w:val="TAL"/>
            </w:pPr>
            <w:r w:rsidRPr="00414DF9">
              <w:t>It is not applicable to RedCap or eRedCap UEs.</w:t>
            </w:r>
          </w:p>
        </w:tc>
        <w:tc>
          <w:tcPr>
            <w:tcW w:w="709" w:type="dxa"/>
          </w:tcPr>
          <w:p w14:paraId="33D65658" w14:textId="77777777" w:rsidR="006B45C0" w:rsidRPr="00414DF9" w:rsidRDefault="006B45C0" w:rsidP="00291632">
            <w:pPr>
              <w:pStyle w:val="TAL"/>
              <w:jc w:val="center"/>
            </w:pPr>
            <w:r w:rsidRPr="00414DF9">
              <w:t>Band</w:t>
            </w:r>
          </w:p>
        </w:tc>
        <w:tc>
          <w:tcPr>
            <w:tcW w:w="567" w:type="dxa"/>
          </w:tcPr>
          <w:p w14:paraId="40BB499B" w14:textId="77777777" w:rsidR="006B45C0" w:rsidRPr="00414DF9" w:rsidRDefault="006B45C0" w:rsidP="00291632">
            <w:pPr>
              <w:pStyle w:val="TAL"/>
              <w:jc w:val="center"/>
            </w:pPr>
            <w:r w:rsidRPr="00414DF9">
              <w:t>No</w:t>
            </w:r>
          </w:p>
        </w:tc>
        <w:tc>
          <w:tcPr>
            <w:tcW w:w="709" w:type="dxa"/>
          </w:tcPr>
          <w:p w14:paraId="6C039EC4" w14:textId="77777777" w:rsidR="006B45C0" w:rsidRPr="00414DF9" w:rsidRDefault="006B45C0" w:rsidP="00291632">
            <w:pPr>
              <w:pStyle w:val="TAL"/>
              <w:jc w:val="center"/>
            </w:pPr>
            <w:r w:rsidRPr="00414DF9">
              <w:t>N/A</w:t>
            </w:r>
          </w:p>
        </w:tc>
        <w:tc>
          <w:tcPr>
            <w:tcW w:w="728" w:type="dxa"/>
          </w:tcPr>
          <w:p w14:paraId="61EEAEC6" w14:textId="77777777" w:rsidR="006B45C0" w:rsidRPr="00414DF9" w:rsidRDefault="006B45C0" w:rsidP="00291632">
            <w:pPr>
              <w:pStyle w:val="TAL"/>
              <w:jc w:val="center"/>
            </w:pPr>
            <w:r w:rsidRPr="00414DF9">
              <w:t>N/A</w:t>
            </w:r>
          </w:p>
        </w:tc>
      </w:tr>
      <w:tr w:rsidR="006B45C0" w:rsidRPr="00414DF9" w14:paraId="269D9E7C" w14:textId="77777777" w:rsidTr="00291632">
        <w:trPr>
          <w:cantSplit/>
          <w:tblHeader/>
        </w:trPr>
        <w:tc>
          <w:tcPr>
            <w:tcW w:w="6917" w:type="dxa"/>
          </w:tcPr>
          <w:p w14:paraId="3B95486C" w14:textId="77777777" w:rsidR="006B45C0" w:rsidRPr="00414DF9" w:rsidRDefault="006B45C0" w:rsidP="00291632">
            <w:pPr>
              <w:pStyle w:val="TAL"/>
              <w:rPr>
                <w:b/>
                <w:i/>
              </w:rPr>
            </w:pPr>
            <w:r w:rsidRPr="00414DF9">
              <w:rPr>
                <w:b/>
                <w:i/>
              </w:rPr>
              <w:t>rlm-Relaxation-r17</w:t>
            </w:r>
          </w:p>
          <w:p w14:paraId="69082349" w14:textId="77777777" w:rsidR="006B45C0" w:rsidRPr="00414DF9" w:rsidRDefault="006B45C0" w:rsidP="00291632">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783E8F5E" w14:textId="77777777" w:rsidR="006B45C0" w:rsidRPr="00414DF9" w:rsidRDefault="006B45C0" w:rsidP="00291632">
            <w:pPr>
              <w:pStyle w:val="TAL"/>
              <w:rPr>
                <w:bCs/>
                <w:iCs/>
              </w:rPr>
            </w:pPr>
          </w:p>
          <w:p w14:paraId="130EFFEA"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417C63BD" w14:textId="77777777" w:rsidR="006B45C0" w:rsidRPr="00414DF9" w:rsidRDefault="006B45C0" w:rsidP="00291632">
            <w:pPr>
              <w:pStyle w:val="TAL"/>
              <w:jc w:val="center"/>
            </w:pPr>
            <w:r w:rsidRPr="00414DF9">
              <w:t>Band</w:t>
            </w:r>
          </w:p>
        </w:tc>
        <w:tc>
          <w:tcPr>
            <w:tcW w:w="567" w:type="dxa"/>
          </w:tcPr>
          <w:p w14:paraId="5C0B182F" w14:textId="77777777" w:rsidR="006B45C0" w:rsidRPr="00414DF9" w:rsidRDefault="006B45C0" w:rsidP="00291632">
            <w:pPr>
              <w:pStyle w:val="TAL"/>
              <w:jc w:val="center"/>
            </w:pPr>
            <w:r w:rsidRPr="00414DF9">
              <w:t>No</w:t>
            </w:r>
          </w:p>
        </w:tc>
        <w:tc>
          <w:tcPr>
            <w:tcW w:w="709" w:type="dxa"/>
          </w:tcPr>
          <w:p w14:paraId="30ABAAB4" w14:textId="77777777" w:rsidR="006B45C0" w:rsidRPr="00414DF9" w:rsidRDefault="006B45C0" w:rsidP="00291632">
            <w:pPr>
              <w:pStyle w:val="TAL"/>
              <w:jc w:val="center"/>
              <w:rPr>
                <w:bCs/>
                <w:iCs/>
              </w:rPr>
            </w:pPr>
            <w:r w:rsidRPr="00414DF9">
              <w:rPr>
                <w:bCs/>
                <w:iCs/>
              </w:rPr>
              <w:t>N/A</w:t>
            </w:r>
          </w:p>
        </w:tc>
        <w:tc>
          <w:tcPr>
            <w:tcW w:w="728" w:type="dxa"/>
          </w:tcPr>
          <w:p w14:paraId="44C076E2" w14:textId="77777777" w:rsidR="006B45C0" w:rsidRPr="00414DF9" w:rsidRDefault="006B45C0" w:rsidP="00291632">
            <w:pPr>
              <w:pStyle w:val="TAL"/>
              <w:jc w:val="center"/>
              <w:rPr>
                <w:bCs/>
                <w:iCs/>
              </w:rPr>
            </w:pPr>
            <w:r w:rsidRPr="00414DF9">
              <w:rPr>
                <w:bCs/>
                <w:iCs/>
              </w:rPr>
              <w:t>N/A</w:t>
            </w:r>
          </w:p>
        </w:tc>
      </w:tr>
      <w:tr w:rsidR="006B45C0" w:rsidRPr="00414DF9" w14:paraId="0F40085B" w14:textId="77777777" w:rsidTr="00291632">
        <w:trPr>
          <w:cantSplit/>
          <w:tblHeader/>
        </w:trPr>
        <w:tc>
          <w:tcPr>
            <w:tcW w:w="6917" w:type="dxa"/>
          </w:tcPr>
          <w:p w14:paraId="07D5C17C" w14:textId="77777777" w:rsidR="006B45C0" w:rsidRPr="00414DF9" w:rsidRDefault="006B45C0" w:rsidP="00291632">
            <w:pPr>
              <w:pStyle w:val="TAL"/>
              <w:rPr>
                <w:b/>
                <w:i/>
              </w:rPr>
            </w:pPr>
            <w:r w:rsidRPr="00414DF9">
              <w:rPr>
                <w:b/>
                <w:i/>
              </w:rPr>
              <w:t>searchSpaceSetGrp-switchCap2-r17</w:t>
            </w:r>
          </w:p>
          <w:p w14:paraId="2E6C5BA2" w14:textId="77777777" w:rsidR="006B45C0" w:rsidRPr="00414DF9" w:rsidRDefault="006B45C0" w:rsidP="00291632">
            <w:pPr>
              <w:pStyle w:val="TAL"/>
              <w:rPr>
                <w:bCs/>
                <w:iCs/>
              </w:rPr>
            </w:pPr>
            <w:r w:rsidRPr="00414DF9">
              <w:rPr>
                <w:bCs/>
                <w:iCs/>
              </w:rPr>
              <w:t>Indicates whether UE supports search space set group switching capability 2 for FR1 according to Table 10.4-1 of TS 38.213 [11] for SSSG switching.</w:t>
            </w:r>
          </w:p>
          <w:p w14:paraId="0E04286D" w14:textId="77777777" w:rsidR="006B45C0" w:rsidRPr="00414DF9" w:rsidRDefault="006B45C0" w:rsidP="00291632">
            <w:pPr>
              <w:pStyle w:val="TAL"/>
              <w:rPr>
                <w:bCs/>
                <w:iCs/>
              </w:rPr>
            </w:pPr>
          </w:p>
          <w:p w14:paraId="508F9784" w14:textId="77777777" w:rsidR="006B45C0" w:rsidRPr="00414DF9" w:rsidRDefault="006B45C0" w:rsidP="00291632">
            <w:pPr>
              <w:pStyle w:val="TAL"/>
            </w:pPr>
            <w:r w:rsidRPr="00414DF9">
              <w:t xml:space="preserve">UE indicating support of this feature shall also indicate support of </w:t>
            </w:r>
            <w:r w:rsidRPr="00414DF9">
              <w:rPr>
                <w:i/>
                <w:iCs/>
              </w:rPr>
              <w:t>sssg-Switching-1bitInd-r17</w:t>
            </w:r>
            <w:r w:rsidRPr="00414DF9">
              <w:t>.</w:t>
            </w:r>
          </w:p>
          <w:p w14:paraId="2FB48C74" w14:textId="77777777" w:rsidR="006B45C0" w:rsidRPr="00414DF9" w:rsidRDefault="006B45C0" w:rsidP="00291632">
            <w:pPr>
              <w:pStyle w:val="TAL"/>
            </w:pPr>
          </w:p>
          <w:p w14:paraId="3C7D0E64" w14:textId="77777777" w:rsidR="006B45C0" w:rsidRPr="00414DF9" w:rsidRDefault="006B45C0" w:rsidP="00291632">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249DDA69" w14:textId="77777777" w:rsidR="006B45C0" w:rsidRPr="00414DF9" w:rsidRDefault="006B45C0" w:rsidP="00291632">
            <w:pPr>
              <w:pStyle w:val="TAL"/>
              <w:jc w:val="center"/>
            </w:pPr>
            <w:r w:rsidRPr="00414DF9">
              <w:t>Band</w:t>
            </w:r>
          </w:p>
        </w:tc>
        <w:tc>
          <w:tcPr>
            <w:tcW w:w="567" w:type="dxa"/>
          </w:tcPr>
          <w:p w14:paraId="56D0BDF1" w14:textId="77777777" w:rsidR="006B45C0" w:rsidRPr="00414DF9" w:rsidRDefault="006B45C0" w:rsidP="00291632">
            <w:pPr>
              <w:pStyle w:val="TAL"/>
              <w:jc w:val="center"/>
            </w:pPr>
            <w:r w:rsidRPr="00414DF9">
              <w:t>No</w:t>
            </w:r>
          </w:p>
        </w:tc>
        <w:tc>
          <w:tcPr>
            <w:tcW w:w="709" w:type="dxa"/>
          </w:tcPr>
          <w:p w14:paraId="2113B18D" w14:textId="77777777" w:rsidR="006B45C0" w:rsidRPr="00414DF9" w:rsidRDefault="006B45C0" w:rsidP="00291632">
            <w:pPr>
              <w:pStyle w:val="TAL"/>
              <w:jc w:val="center"/>
              <w:rPr>
                <w:bCs/>
                <w:iCs/>
              </w:rPr>
            </w:pPr>
            <w:r w:rsidRPr="00414DF9">
              <w:rPr>
                <w:bCs/>
                <w:iCs/>
              </w:rPr>
              <w:t>N/A</w:t>
            </w:r>
          </w:p>
        </w:tc>
        <w:tc>
          <w:tcPr>
            <w:tcW w:w="728" w:type="dxa"/>
          </w:tcPr>
          <w:p w14:paraId="0B8F3063" w14:textId="77777777" w:rsidR="006B45C0" w:rsidRPr="00414DF9" w:rsidRDefault="006B45C0" w:rsidP="00291632">
            <w:pPr>
              <w:pStyle w:val="TAL"/>
              <w:jc w:val="center"/>
              <w:rPr>
                <w:bCs/>
                <w:iCs/>
              </w:rPr>
            </w:pPr>
            <w:r w:rsidRPr="00414DF9">
              <w:rPr>
                <w:bCs/>
                <w:iCs/>
              </w:rPr>
              <w:t>FR1 only</w:t>
            </w:r>
          </w:p>
        </w:tc>
      </w:tr>
      <w:tr w:rsidR="006B45C0" w:rsidRPr="00414DF9" w14:paraId="2ADCB5E0" w14:textId="77777777" w:rsidTr="00291632">
        <w:trPr>
          <w:cantSplit/>
          <w:tblHeader/>
        </w:trPr>
        <w:tc>
          <w:tcPr>
            <w:tcW w:w="6917" w:type="dxa"/>
          </w:tcPr>
          <w:p w14:paraId="268D3BFD" w14:textId="77777777" w:rsidR="006B45C0" w:rsidRPr="00414DF9" w:rsidRDefault="006B45C0" w:rsidP="00291632">
            <w:pPr>
              <w:pStyle w:val="TAL"/>
              <w:rPr>
                <w:b/>
                <w:i/>
              </w:rPr>
            </w:pPr>
            <w:bookmarkStart w:id="28" w:name="_Hlk53130838"/>
            <w:r w:rsidRPr="00414DF9">
              <w:rPr>
                <w:b/>
                <w:i/>
              </w:rPr>
              <w:t>semi-PersistentL1-SINR-Report-PUCCH-r16</w:t>
            </w:r>
          </w:p>
          <w:p w14:paraId="134323D7" w14:textId="77777777" w:rsidR="006B45C0" w:rsidRPr="00414DF9" w:rsidRDefault="006B45C0" w:rsidP="00291632">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11C2BB2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7692D5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7A10E0FF" w14:textId="77777777" w:rsidR="006B45C0" w:rsidRPr="00414DF9" w:rsidRDefault="006B45C0" w:rsidP="00291632">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74949317" w14:textId="77777777" w:rsidR="006B45C0" w:rsidRPr="00414DF9" w:rsidRDefault="006B45C0" w:rsidP="00291632">
            <w:pPr>
              <w:pStyle w:val="TAL"/>
              <w:jc w:val="center"/>
            </w:pPr>
            <w:r w:rsidRPr="00414DF9">
              <w:t>Band</w:t>
            </w:r>
          </w:p>
        </w:tc>
        <w:tc>
          <w:tcPr>
            <w:tcW w:w="567" w:type="dxa"/>
          </w:tcPr>
          <w:p w14:paraId="02DBCE53" w14:textId="77777777" w:rsidR="006B45C0" w:rsidRPr="00414DF9" w:rsidRDefault="006B45C0" w:rsidP="00291632">
            <w:pPr>
              <w:pStyle w:val="TAL"/>
              <w:jc w:val="center"/>
            </w:pPr>
            <w:r w:rsidRPr="00414DF9">
              <w:t>No</w:t>
            </w:r>
          </w:p>
        </w:tc>
        <w:tc>
          <w:tcPr>
            <w:tcW w:w="709" w:type="dxa"/>
          </w:tcPr>
          <w:p w14:paraId="4586E818" w14:textId="77777777" w:rsidR="006B45C0" w:rsidRPr="00414DF9" w:rsidRDefault="006B45C0" w:rsidP="00291632">
            <w:pPr>
              <w:pStyle w:val="TAL"/>
              <w:jc w:val="center"/>
              <w:rPr>
                <w:bCs/>
                <w:iCs/>
              </w:rPr>
            </w:pPr>
            <w:r w:rsidRPr="00414DF9">
              <w:rPr>
                <w:bCs/>
                <w:iCs/>
              </w:rPr>
              <w:t>N/A</w:t>
            </w:r>
          </w:p>
        </w:tc>
        <w:tc>
          <w:tcPr>
            <w:tcW w:w="728" w:type="dxa"/>
          </w:tcPr>
          <w:p w14:paraId="6382C56C" w14:textId="77777777" w:rsidR="006B45C0" w:rsidRPr="00414DF9" w:rsidRDefault="006B45C0" w:rsidP="00291632">
            <w:pPr>
              <w:pStyle w:val="TAL"/>
              <w:jc w:val="center"/>
              <w:rPr>
                <w:bCs/>
                <w:iCs/>
              </w:rPr>
            </w:pPr>
            <w:r w:rsidRPr="00414DF9">
              <w:rPr>
                <w:bCs/>
                <w:iCs/>
              </w:rPr>
              <w:t>N/A</w:t>
            </w:r>
          </w:p>
        </w:tc>
      </w:tr>
      <w:tr w:rsidR="006B45C0" w:rsidRPr="00414DF9" w14:paraId="511898A3" w14:textId="77777777" w:rsidTr="00291632">
        <w:trPr>
          <w:cantSplit/>
          <w:tblHeader/>
        </w:trPr>
        <w:tc>
          <w:tcPr>
            <w:tcW w:w="6917" w:type="dxa"/>
          </w:tcPr>
          <w:p w14:paraId="703A0C97" w14:textId="77777777" w:rsidR="006B45C0" w:rsidRPr="00414DF9" w:rsidRDefault="006B45C0" w:rsidP="00291632">
            <w:pPr>
              <w:pStyle w:val="TAL"/>
              <w:rPr>
                <w:b/>
                <w:i/>
              </w:rPr>
            </w:pPr>
            <w:r w:rsidRPr="00414DF9">
              <w:rPr>
                <w:b/>
                <w:i/>
              </w:rPr>
              <w:t>semi-PersistentL1-SINR-Report-PUSCH-r16</w:t>
            </w:r>
          </w:p>
          <w:p w14:paraId="7E020239" w14:textId="77777777" w:rsidR="006B45C0" w:rsidRPr="00414DF9" w:rsidRDefault="006B45C0" w:rsidP="00291632">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2E1C5133" w14:textId="77777777" w:rsidR="006B45C0" w:rsidRPr="00414DF9" w:rsidRDefault="006B45C0" w:rsidP="00291632">
            <w:pPr>
              <w:pStyle w:val="TAL"/>
              <w:jc w:val="center"/>
              <w:rPr>
                <w:bCs/>
                <w:iCs/>
              </w:rPr>
            </w:pPr>
            <w:r w:rsidRPr="00414DF9">
              <w:t>Band</w:t>
            </w:r>
          </w:p>
        </w:tc>
        <w:tc>
          <w:tcPr>
            <w:tcW w:w="567" w:type="dxa"/>
          </w:tcPr>
          <w:p w14:paraId="0F63DB2F" w14:textId="77777777" w:rsidR="006B45C0" w:rsidRPr="00414DF9" w:rsidRDefault="006B45C0" w:rsidP="00291632">
            <w:pPr>
              <w:pStyle w:val="TAL"/>
              <w:jc w:val="center"/>
              <w:rPr>
                <w:bCs/>
                <w:iCs/>
              </w:rPr>
            </w:pPr>
            <w:r w:rsidRPr="00414DF9">
              <w:t>No</w:t>
            </w:r>
          </w:p>
        </w:tc>
        <w:tc>
          <w:tcPr>
            <w:tcW w:w="709" w:type="dxa"/>
          </w:tcPr>
          <w:p w14:paraId="04DC62C2" w14:textId="77777777" w:rsidR="006B45C0" w:rsidRPr="00414DF9" w:rsidRDefault="006B45C0" w:rsidP="00291632">
            <w:pPr>
              <w:pStyle w:val="TAL"/>
              <w:jc w:val="center"/>
              <w:rPr>
                <w:bCs/>
                <w:iCs/>
              </w:rPr>
            </w:pPr>
            <w:r w:rsidRPr="00414DF9">
              <w:rPr>
                <w:bCs/>
                <w:iCs/>
              </w:rPr>
              <w:t>N/A</w:t>
            </w:r>
          </w:p>
        </w:tc>
        <w:tc>
          <w:tcPr>
            <w:tcW w:w="728" w:type="dxa"/>
          </w:tcPr>
          <w:p w14:paraId="15C5674C" w14:textId="77777777" w:rsidR="006B45C0" w:rsidRPr="00414DF9" w:rsidRDefault="006B45C0" w:rsidP="00291632">
            <w:pPr>
              <w:pStyle w:val="TAL"/>
              <w:jc w:val="center"/>
              <w:rPr>
                <w:bCs/>
                <w:iCs/>
              </w:rPr>
            </w:pPr>
            <w:r w:rsidRPr="00414DF9">
              <w:rPr>
                <w:bCs/>
                <w:iCs/>
              </w:rPr>
              <w:t>N/A</w:t>
            </w:r>
          </w:p>
        </w:tc>
      </w:tr>
      <w:tr w:rsidR="006B45C0" w:rsidRPr="00414DF9" w14:paraId="6385F510" w14:textId="77777777" w:rsidTr="00291632">
        <w:trPr>
          <w:cantSplit/>
          <w:tblHeader/>
        </w:trPr>
        <w:tc>
          <w:tcPr>
            <w:tcW w:w="6917" w:type="dxa"/>
          </w:tcPr>
          <w:p w14:paraId="37A490BD" w14:textId="77777777" w:rsidR="006B45C0" w:rsidRPr="00414DF9" w:rsidRDefault="006B45C0" w:rsidP="00291632">
            <w:pPr>
              <w:pStyle w:val="TAL"/>
              <w:rPr>
                <w:b/>
                <w:i/>
              </w:rPr>
            </w:pPr>
            <w:r w:rsidRPr="00414DF9">
              <w:rPr>
                <w:b/>
                <w:i/>
              </w:rPr>
              <w:lastRenderedPageBreak/>
              <w:t>separateCRS-RateMatching-r16</w:t>
            </w:r>
          </w:p>
          <w:p w14:paraId="3F516F3D" w14:textId="77777777" w:rsidR="006B45C0" w:rsidRPr="00414DF9" w:rsidRDefault="006B45C0" w:rsidP="00291632">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32254310" w14:textId="77777777" w:rsidR="006B45C0" w:rsidRPr="00414DF9" w:rsidRDefault="006B45C0" w:rsidP="00291632">
            <w:pPr>
              <w:pStyle w:val="TAL"/>
              <w:jc w:val="center"/>
            </w:pPr>
            <w:r w:rsidRPr="00414DF9">
              <w:t>Band</w:t>
            </w:r>
          </w:p>
        </w:tc>
        <w:tc>
          <w:tcPr>
            <w:tcW w:w="567" w:type="dxa"/>
          </w:tcPr>
          <w:p w14:paraId="5A8A96BA" w14:textId="77777777" w:rsidR="006B45C0" w:rsidRPr="00414DF9" w:rsidRDefault="006B45C0" w:rsidP="00291632">
            <w:pPr>
              <w:pStyle w:val="TAL"/>
              <w:jc w:val="center"/>
            </w:pPr>
            <w:r w:rsidRPr="00414DF9">
              <w:t>No</w:t>
            </w:r>
          </w:p>
        </w:tc>
        <w:tc>
          <w:tcPr>
            <w:tcW w:w="709" w:type="dxa"/>
          </w:tcPr>
          <w:p w14:paraId="11C53637" w14:textId="77777777" w:rsidR="006B45C0" w:rsidRPr="00414DF9" w:rsidRDefault="006B45C0" w:rsidP="00291632">
            <w:pPr>
              <w:pStyle w:val="TAL"/>
              <w:jc w:val="center"/>
              <w:rPr>
                <w:bCs/>
                <w:iCs/>
              </w:rPr>
            </w:pPr>
            <w:r w:rsidRPr="00414DF9">
              <w:rPr>
                <w:bCs/>
                <w:iCs/>
              </w:rPr>
              <w:t>N/A</w:t>
            </w:r>
          </w:p>
        </w:tc>
        <w:tc>
          <w:tcPr>
            <w:tcW w:w="728" w:type="dxa"/>
          </w:tcPr>
          <w:p w14:paraId="55BD8AE2" w14:textId="77777777" w:rsidR="006B45C0" w:rsidRPr="00414DF9" w:rsidRDefault="006B45C0" w:rsidP="00291632">
            <w:pPr>
              <w:pStyle w:val="TAL"/>
              <w:jc w:val="center"/>
              <w:rPr>
                <w:bCs/>
                <w:iCs/>
              </w:rPr>
            </w:pPr>
            <w:r w:rsidRPr="00414DF9">
              <w:rPr>
                <w:bCs/>
                <w:iCs/>
              </w:rPr>
              <w:t>FR1 only</w:t>
            </w:r>
          </w:p>
        </w:tc>
      </w:tr>
      <w:tr w:rsidR="006B45C0" w:rsidRPr="00414DF9" w14:paraId="40EA1D6F" w14:textId="77777777" w:rsidTr="00291632">
        <w:trPr>
          <w:cantSplit/>
          <w:tblHeader/>
        </w:trPr>
        <w:tc>
          <w:tcPr>
            <w:tcW w:w="6917" w:type="dxa"/>
          </w:tcPr>
          <w:p w14:paraId="25175569" w14:textId="77777777" w:rsidR="006B45C0" w:rsidRPr="00414DF9" w:rsidRDefault="006B45C0" w:rsidP="00291632">
            <w:pPr>
              <w:pStyle w:val="TAL"/>
              <w:rPr>
                <w:rFonts w:cs="Arial"/>
                <w:b/>
                <w:bCs/>
                <w:i/>
                <w:iCs/>
                <w:szCs w:val="18"/>
                <w:lang w:eastAsia="zh-CN"/>
              </w:rPr>
            </w:pPr>
            <w:r w:rsidRPr="00414DF9">
              <w:rPr>
                <w:rFonts w:cs="Arial"/>
                <w:b/>
                <w:bCs/>
                <w:i/>
                <w:iCs/>
                <w:szCs w:val="18"/>
              </w:rPr>
              <w:t>sfn-DefaultDL-BeamSetup-r17</w:t>
            </w:r>
          </w:p>
          <w:p w14:paraId="0B345485" w14:textId="77777777" w:rsidR="006B45C0" w:rsidRPr="00414DF9" w:rsidRDefault="006B45C0" w:rsidP="00291632">
            <w:pPr>
              <w:pStyle w:val="TAL"/>
              <w:rPr>
                <w:bCs/>
                <w:iCs/>
              </w:rPr>
            </w:pPr>
            <w:r w:rsidRPr="00414DF9">
              <w:rPr>
                <w:bCs/>
                <w:iCs/>
              </w:rPr>
              <w:t>Indicates whether the UE supports the following features:</w:t>
            </w:r>
          </w:p>
          <w:p w14:paraId="719B2EB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695BBF0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FBC5152"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7688B890"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761D5D3A" w14:textId="77777777" w:rsidR="006B45C0" w:rsidRPr="00414DF9" w:rsidRDefault="006B45C0" w:rsidP="00291632">
            <w:pPr>
              <w:pStyle w:val="TAL"/>
              <w:jc w:val="center"/>
            </w:pPr>
            <w:r w:rsidRPr="00414DF9">
              <w:rPr>
                <w:rFonts w:cs="Arial"/>
                <w:bCs/>
                <w:iCs/>
                <w:szCs w:val="18"/>
              </w:rPr>
              <w:t>Band</w:t>
            </w:r>
          </w:p>
        </w:tc>
        <w:tc>
          <w:tcPr>
            <w:tcW w:w="567" w:type="dxa"/>
          </w:tcPr>
          <w:p w14:paraId="5F8E7015" w14:textId="77777777" w:rsidR="006B45C0" w:rsidRPr="00414DF9" w:rsidRDefault="006B45C0" w:rsidP="00291632">
            <w:pPr>
              <w:pStyle w:val="TAL"/>
              <w:jc w:val="center"/>
            </w:pPr>
            <w:r w:rsidRPr="00414DF9">
              <w:rPr>
                <w:rFonts w:cs="Arial"/>
                <w:bCs/>
                <w:iCs/>
                <w:szCs w:val="18"/>
              </w:rPr>
              <w:t>No</w:t>
            </w:r>
          </w:p>
        </w:tc>
        <w:tc>
          <w:tcPr>
            <w:tcW w:w="709" w:type="dxa"/>
          </w:tcPr>
          <w:p w14:paraId="766EB2C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0FCCDA94"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2603BE8A" w14:textId="77777777" w:rsidTr="00291632">
        <w:trPr>
          <w:cantSplit/>
          <w:tblHeader/>
        </w:trPr>
        <w:tc>
          <w:tcPr>
            <w:tcW w:w="6917" w:type="dxa"/>
          </w:tcPr>
          <w:p w14:paraId="7077F19B" w14:textId="77777777" w:rsidR="006B45C0" w:rsidRPr="00414DF9" w:rsidRDefault="006B45C0" w:rsidP="00291632">
            <w:pPr>
              <w:pStyle w:val="TAL"/>
              <w:rPr>
                <w:rFonts w:cs="Arial"/>
                <w:b/>
                <w:bCs/>
                <w:i/>
                <w:iCs/>
                <w:szCs w:val="18"/>
              </w:rPr>
            </w:pPr>
            <w:r w:rsidRPr="00414DF9">
              <w:rPr>
                <w:rFonts w:cs="Arial"/>
                <w:b/>
                <w:bCs/>
                <w:i/>
                <w:iCs/>
                <w:szCs w:val="18"/>
              </w:rPr>
              <w:t>sfn-DefaultUL-BeamSetup-r17</w:t>
            </w:r>
          </w:p>
          <w:p w14:paraId="447CAFAF" w14:textId="77777777" w:rsidR="006B45C0" w:rsidRPr="00414DF9" w:rsidRDefault="006B45C0" w:rsidP="00291632">
            <w:pPr>
              <w:pStyle w:val="TAL"/>
              <w:rPr>
                <w:bCs/>
                <w:iCs/>
              </w:rPr>
            </w:pPr>
            <w:r w:rsidRPr="00414DF9">
              <w:rPr>
                <w:bCs/>
                <w:iCs/>
              </w:rPr>
              <w:t>Indicates whether the UE supports the following features:</w:t>
            </w:r>
          </w:p>
          <w:p w14:paraId="7E6CA77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2961405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12EF429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7FD9AE81"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5D089867" w14:textId="77777777" w:rsidR="006B45C0" w:rsidRPr="00414DF9" w:rsidRDefault="006B45C0" w:rsidP="00291632">
            <w:pPr>
              <w:pStyle w:val="TAL"/>
              <w:jc w:val="center"/>
            </w:pPr>
            <w:r w:rsidRPr="00414DF9">
              <w:rPr>
                <w:rFonts w:cs="Arial"/>
                <w:bCs/>
                <w:iCs/>
                <w:szCs w:val="18"/>
              </w:rPr>
              <w:t>Band</w:t>
            </w:r>
          </w:p>
        </w:tc>
        <w:tc>
          <w:tcPr>
            <w:tcW w:w="567" w:type="dxa"/>
          </w:tcPr>
          <w:p w14:paraId="2DCB85E7" w14:textId="77777777" w:rsidR="006B45C0" w:rsidRPr="00414DF9" w:rsidRDefault="006B45C0" w:rsidP="00291632">
            <w:pPr>
              <w:pStyle w:val="TAL"/>
              <w:jc w:val="center"/>
            </w:pPr>
            <w:r w:rsidRPr="00414DF9">
              <w:rPr>
                <w:rFonts w:cs="Arial"/>
                <w:bCs/>
                <w:iCs/>
                <w:szCs w:val="18"/>
              </w:rPr>
              <w:t>No</w:t>
            </w:r>
          </w:p>
        </w:tc>
        <w:tc>
          <w:tcPr>
            <w:tcW w:w="709" w:type="dxa"/>
          </w:tcPr>
          <w:p w14:paraId="73DCCAA1"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785668EA" w14:textId="77777777" w:rsidR="006B45C0" w:rsidRPr="00414DF9" w:rsidRDefault="006B45C0" w:rsidP="00291632">
            <w:pPr>
              <w:pStyle w:val="TAL"/>
              <w:jc w:val="center"/>
              <w:rPr>
                <w:bCs/>
                <w:iCs/>
              </w:rPr>
            </w:pPr>
            <w:r w:rsidRPr="00414DF9">
              <w:rPr>
                <w:rFonts w:cs="Arial"/>
                <w:bCs/>
                <w:iCs/>
                <w:szCs w:val="18"/>
              </w:rPr>
              <w:t>FR2 only</w:t>
            </w:r>
          </w:p>
        </w:tc>
      </w:tr>
      <w:tr w:rsidR="006B45C0" w:rsidRPr="00414DF9" w14:paraId="6C5F7308" w14:textId="77777777" w:rsidTr="00291632">
        <w:trPr>
          <w:cantSplit/>
          <w:tblHeader/>
        </w:trPr>
        <w:tc>
          <w:tcPr>
            <w:tcW w:w="6917" w:type="dxa"/>
          </w:tcPr>
          <w:p w14:paraId="78B16C67" w14:textId="77777777" w:rsidR="006B45C0" w:rsidRPr="00414DF9" w:rsidRDefault="006B45C0" w:rsidP="00291632">
            <w:pPr>
              <w:pStyle w:val="TAL"/>
              <w:rPr>
                <w:rFonts w:cs="Arial"/>
                <w:b/>
                <w:bCs/>
                <w:i/>
                <w:iCs/>
                <w:szCs w:val="18"/>
              </w:rPr>
            </w:pPr>
            <w:r w:rsidRPr="00414DF9">
              <w:rPr>
                <w:rFonts w:cs="Arial"/>
                <w:b/>
                <w:bCs/>
                <w:i/>
                <w:iCs/>
                <w:szCs w:val="18"/>
              </w:rPr>
              <w:t>sfn-ImplicitRS-twoTCI-r17</w:t>
            </w:r>
          </w:p>
          <w:p w14:paraId="49989511" w14:textId="77777777" w:rsidR="006B45C0" w:rsidRPr="00414DF9" w:rsidRDefault="006B45C0" w:rsidP="00291632">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D9B8B82"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5343EE5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1C549A"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09E68A97"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32A5478" w14:textId="77777777" w:rsidTr="00291632">
        <w:trPr>
          <w:cantSplit/>
          <w:tblHeader/>
        </w:trPr>
        <w:tc>
          <w:tcPr>
            <w:tcW w:w="6917" w:type="dxa"/>
          </w:tcPr>
          <w:p w14:paraId="24CCF23E" w14:textId="77777777" w:rsidR="006B45C0" w:rsidRPr="00414DF9" w:rsidRDefault="006B45C0" w:rsidP="00291632">
            <w:pPr>
              <w:pStyle w:val="TAL"/>
              <w:rPr>
                <w:rFonts w:cs="Arial"/>
                <w:b/>
                <w:bCs/>
                <w:i/>
                <w:iCs/>
                <w:szCs w:val="18"/>
              </w:rPr>
            </w:pPr>
            <w:r w:rsidRPr="00414DF9">
              <w:rPr>
                <w:rFonts w:cs="Arial"/>
                <w:b/>
                <w:bCs/>
                <w:i/>
                <w:iCs/>
                <w:szCs w:val="18"/>
              </w:rPr>
              <w:t>sfn-QCL-TypeD-Collision-twoTCI-r17</w:t>
            </w:r>
          </w:p>
          <w:p w14:paraId="65760392" w14:textId="77777777" w:rsidR="006B45C0" w:rsidRPr="00414DF9" w:rsidRDefault="006B45C0" w:rsidP="00291632">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B73EA14"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8E7ECA4"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46E0E4B"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D272E5B"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6BF80CB" w14:textId="77777777" w:rsidTr="00291632">
        <w:trPr>
          <w:cantSplit/>
          <w:tblHeader/>
        </w:trPr>
        <w:tc>
          <w:tcPr>
            <w:tcW w:w="6917" w:type="dxa"/>
          </w:tcPr>
          <w:p w14:paraId="59F7395D" w14:textId="77777777" w:rsidR="006B45C0" w:rsidRPr="00414DF9" w:rsidRDefault="006B45C0" w:rsidP="00291632">
            <w:pPr>
              <w:pStyle w:val="TAL"/>
              <w:rPr>
                <w:rFonts w:cs="Arial"/>
                <w:b/>
                <w:bCs/>
                <w:i/>
                <w:iCs/>
                <w:szCs w:val="18"/>
                <w:lang w:eastAsia="zh-CN"/>
              </w:rPr>
            </w:pPr>
            <w:r w:rsidRPr="00414DF9">
              <w:rPr>
                <w:rFonts w:cs="Arial"/>
                <w:b/>
                <w:bCs/>
                <w:i/>
                <w:iCs/>
                <w:szCs w:val="18"/>
              </w:rPr>
              <w:t>sfn-SimulTwoTCI-AcrossMultiCC-r17</w:t>
            </w:r>
          </w:p>
          <w:p w14:paraId="7C608058" w14:textId="77777777" w:rsidR="006B45C0" w:rsidRPr="00414DF9" w:rsidRDefault="006B45C0" w:rsidP="00291632">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1D28AED3" w14:textId="77777777" w:rsidR="006B45C0" w:rsidRPr="00414DF9" w:rsidRDefault="006B45C0" w:rsidP="00291632">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3CC79C0F" w14:textId="77777777" w:rsidR="006B45C0" w:rsidRPr="00414DF9" w:rsidRDefault="006B45C0" w:rsidP="00291632">
            <w:pPr>
              <w:pStyle w:val="TAL"/>
              <w:jc w:val="center"/>
            </w:pPr>
            <w:r w:rsidRPr="00414DF9">
              <w:t>Band</w:t>
            </w:r>
          </w:p>
        </w:tc>
        <w:tc>
          <w:tcPr>
            <w:tcW w:w="567" w:type="dxa"/>
          </w:tcPr>
          <w:p w14:paraId="50BAC942" w14:textId="77777777" w:rsidR="006B45C0" w:rsidRPr="00414DF9" w:rsidRDefault="006B45C0" w:rsidP="00291632">
            <w:pPr>
              <w:pStyle w:val="TAL"/>
              <w:jc w:val="center"/>
            </w:pPr>
            <w:r w:rsidRPr="00414DF9">
              <w:t>No</w:t>
            </w:r>
          </w:p>
        </w:tc>
        <w:tc>
          <w:tcPr>
            <w:tcW w:w="709" w:type="dxa"/>
          </w:tcPr>
          <w:p w14:paraId="28C7D2B4"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14EB022F" w14:textId="77777777" w:rsidR="006B45C0" w:rsidRPr="00414DF9" w:rsidRDefault="006B45C0" w:rsidP="00291632">
            <w:pPr>
              <w:pStyle w:val="TAL"/>
              <w:jc w:val="center"/>
              <w:rPr>
                <w:bCs/>
                <w:iCs/>
              </w:rPr>
            </w:pPr>
            <w:r w:rsidRPr="00414DF9">
              <w:rPr>
                <w:rFonts w:cs="Arial"/>
                <w:bCs/>
                <w:iCs/>
                <w:szCs w:val="18"/>
              </w:rPr>
              <w:t>N/A</w:t>
            </w:r>
          </w:p>
        </w:tc>
      </w:tr>
      <w:bookmarkEnd w:id="28"/>
      <w:tr w:rsidR="006B45C0" w:rsidRPr="00414DF9" w14:paraId="6A14E183" w14:textId="77777777" w:rsidTr="00291632">
        <w:trPr>
          <w:cantSplit/>
          <w:tblHeader/>
        </w:trPr>
        <w:tc>
          <w:tcPr>
            <w:tcW w:w="6917" w:type="dxa"/>
          </w:tcPr>
          <w:p w14:paraId="4BBCBCAB" w14:textId="77777777" w:rsidR="006B45C0" w:rsidRPr="00414DF9" w:rsidRDefault="006B45C0" w:rsidP="00291632">
            <w:pPr>
              <w:pStyle w:val="TAL"/>
              <w:rPr>
                <w:b/>
                <w:bCs/>
                <w:i/>
                <w:iCs/>
              </w:rPr>
            </w:pPr>
            <w:r w:rsidRPr="00414DF9">
              <w:rPr>
                <w:rFonts w:cs="Arial"/>
                <w:b/>
                <w:bCs/>
                <w:i/>
                <w:iCs/>
                <w:szCs w:val="18"/>
              </w:rPr>
              <w:t>simul-SpatialRelationUpdatePUCCHResGroup-r16</w:t>
            </w:r>
          </w:p>
          <w:p w14:paraId="229ECC8E" w14:textId="77777777" w:rsidR="006B45C0" w:rsidRPr="00414DF9" w:rsidRDefault="006B45C0" w:rsidP="00291632">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411A34A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2562FF67"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61ECDB3F"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56A3EF01"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0C015568" w14:textId="77777777" w:rsidTr="00291632">
        <w:trPr>
          <w:cantSplit/>
          <w:tblHeader/>
        </w:trPr>
        <w:tc>
          <w:tcPr>
            <w:tcW w:w="6917" w:type="dxa"/>
          </w:tcPr>
          <w:p w14:paraId="3E1C4ADD" w14:textId="77777777" w:rsidR="006B45C0" w:rsidRPr="00414DF9" w:rsidRDefault="006B45C0" w:rsidP="00291632">
            <w:pPr>
              <w:pStyle w:val="TAL"/>
              <w:rPr>
                <w:rFonts w:cs="Arial"/>
                <w:b/>
                <w:bCs/>
                <w:i/>
                <w:iCs/>
                <w:szCs w:val="18"/>
              </w:rPr>
            </w:pPr>
            <w:r w:rsidRPr="00414DF9">
              <w:rPr>
                <w:rFonts w:cs="Arial"/>
                <w:b/>
                <w:bCs/>
                <w:i/>
                <w:iCs/>
                <w:szCs w:val="18"/>
              </w:rPr>
              <w:t>simulConfigDMRS-DCI-1-3-r18</w:t>
            </w:r>
          </w:p>
          <w:p w14:paraId="5E70C5D1" w14:textId="77777777" w:rsidR="006B45C0" w:rsidRPr="00414DF9" w:rsidRDefault="006B45C0" w:rsidP="00291632">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2761D259" w14:textId="77777777" w:rsidR="006B45C0" w:rsidRPr="00414DF9" w:rsidRDefault="006B45C0" w:rsidP="00291632">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6ECF57A0"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3619747"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1F545E6"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98770DA"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55B1CEC" w14:textId="77777777" w:rsidTr="00291632">
        <w:trPr>
          <w:cantSplit/>
          <w:tblHeader/>
        </w:trPr>
        <w:tc>
          <w:tcPr>
            <w:tcW w:w="6917" w:type="dxa"/>
          </w:tcPr>
          <w:p w14:paraId="2A363413" w14:textId="77777777" w:rsidR="006B45C0" w:rsidRPr="00414DF9" w:rsidRDefault="006B45C0" w:rsidP="00291632">
            <w:pPr>
              <w:pStyle w:val="TAL"/>
              <w:rPr>
                <w:rFonts w:cs="Arial"/>
                <w:b/>
                <w:bCs/>
                <w:i/>
                <w:iCs/>
                <w:szCs w:val="18"/>
              </w:rPr>
            </w:pPr>
            <w:r w:rsidRPr="00414DF9">
              <w:rPr>
                <w:rFonts w:cs="Arial"/>
                <w:b/>
                <w:bCs/>
                <w:i/>
                <w:iCs/>
                <w:szCs w:val="18"/>
              </w:rPr>
              <w:t>simulSRS-MIMO-TransWithinBand-r16</w:t>
            </w:r>
          </w:p>
          <w:p w14:paraId="7C7886B4" w14:textId="77777777" w:rsidR="006B45C0" w:rsidRPr="00414DF9" w:rsidRDefault="006B45C0" w:rsidP="00291632">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36D4A45F" w14:textId="77777777" w:rsidR="006B45C0" w:rsidRPr="00414DF9" w:rsidRDefault="006B45C0" w:rsidP="00291632">
            <w:pPr>
              <w:pStyle w:val="TAL"/>
              <w:jc w:val="center"/>
            </w:pPr>
            <w:r w:rsidRPr="00414DF9">
              <w:rPr>
                <w:bCs/>
                <w:iCs/>
              </w:rPr>
              <w:t>Band</w:t>
            </w:r>
          </w:p>
        </w:tc>
        <w:tc>
          <w:tcPr>
            <w:tcW w:w="567" w:type="dxa"/>
          </w:tcPr>
          <w:p w14:paraId="16B2A974" w14:textId="77777777" w:rsidR="006B45C0" w:rsidRPr="00414DF9" w:rsidRDefault="006B45C0" w:rsidP="00291632">
            <w:pPr>
              <w:pStyle w:val="TAL"/>
              <w:jc w:val="center"/>
            </w:pPr>
            <w:r w:rsidRPr="00414DF9">
              <w:rPr>
                <w:bCs/>
                <w:iCs/>
              </w:rPr>
              <w:t>No</w:t>
            </w:r>
          </w:p>
        </w:tc>
        <w:tc>
          <w:tcPr>
            <w:tcW w:w="709" w:type="dxa"/>
          </w:tcPr>
          <w:p w14:paraId="5F1B91EB" w14:textId="77777777" w:rsidR="006B45C0" w:rsidRPr="00414DF9" w:rsidRDefault="006B45C0" w:rsidP="00291632">
            <w:pPr>
              <w:pStyle w:val="TAL"/>
              <w:jc w:val="center"/>
              <w:rPr>
                <w:bCs/>
                <w:iCs/>
              </w:rPr>
            </w:pPr>
            <w:r w:rsidRPr="00414DF9">
              <w:rPr>
                <w:bCs/>
                <w:iCs/>
              </w:rPr>
              <w:t>N/A</w:t>
            </w:r>
          </w:p>
        </w:tc>
        <w:tc>
          <w:tcPr>
            <w:tcW w:w="728" w:type="dxa"/>
          </w:tcPr>
          <w:p w14:paraId="3FB9C8DA" w14:textId="77777777" w:rsidR="006B45C0" w:rsidRPr="00414DF9" w:rsidRDefault="006B45C0" w:rsidP="00291632">
            <w:pPr>
              <w:pStyle w:val="TAL"/>
              <w:jc w:val="center"/>
              <w:rPr>
                <w:bCs/>
                <w:iCs/>
              </w:rPr>
            </w:pPr>
            <w:r w:rsidRPr="00414DF9">
              <w:rPr>
                <w:bCs/>
                <w:iCs/>
              </w:rPr>
              <w:t>N/A</w:t>
            </w:r>
          </w:p>
        </w:tc>
      </w:tr>
      <w:tr w:rsidR="006B45C0" w:rsidRPr="00414DF9" w14:paraId="6A63F7B4" w14:textId="77777777" w:rsidTr="00291632">
        <w:trPr>
          <w:cantSplit/>
          <w:tblHeader/>
        </w:trPr>
        <w:tc>
          <w:tcPr>
            <w:tcW w:w="6917" w:type="dxa"/>
          </w:tcPr>
          <w:p w14:paraId="23717FC0" w14:textId="77777777" w:rsidR="006B45C0" w:rsidRPr="00414DF9" w:rsidRDefault="006B45C0" w:rsidP="00291632">
            <w:pPr>
              <w:pStyle w:val="TAL"/>
              <w:rPr>
                <w:rFonts w:cs="Arial"/>
                <w:b/>
                <w:bCs/>
                <w:i/>
                <w:iCs/>
                <w:szCs w:val="18"/>
              </w:rPr>
            </w:pPr>
            <w:r w:rsidRPr="00414DF9">
              <w:rPr>
                <w:rFonts w:cs="Arial"/>
                <w:b/>
                <w:bCs/>
                <w:i/>
                <w:iCs/>
                <w:szCs w:val="18"/>
              </w:rPr>
              <w:t>simulSRS-TransWithinBand-r16</w:t>
            </w:r>
          </w:p>
          <w:p w14:paraId="543E9F72" w14:textId="77777777" w:rsidR="006B45C0" w:rsidRPr="00414DF9" w:rsidRDefault="006B45C0" w:rsidP="00291632">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177C92F" w14:textId="77777777" w:rsidR="006B45C0" w:rsidRPr="00414DF9" w:rsidRDefault="006B45C0" w:rsidP="00291632">
            <w:pPr>
              <w:pStyle w:val="TAL"/>
              <w:jc w:val="center"/>
            </w:pPr>
            <w:r w:rsidRPr="00414DF9">
              <w:rPr>
                <w:bCs/>
                <w:iCs/>
              </w:rPr>
              <w:t>Band</w:t>
            </w:r>
          </w:p>
        </w:tc>
        <w:tc>
          <w:tcPr>
            <w:tcW w:w="567" w:type="dxa"/>
          </w:tcPr>
          <w:p w14:paraId="6B6DD1B6" w14:textId="77777777" w:rsidR="006B45C0" w:rsidRPr="00414DF9" w:rsidRDefault="006B45C0" w:rsidP="00291632">
            <w:pPr>
              <w:pStyle w:val="TAL"/>
              <w:jc w:val="center"/>
            </w:pPr>
            <w:r w:rsidRPr="00414DF9">
              <w:rPr>
                <w:bCs/>
                <w:iCs/>
              </w:rPr>
              <w:t>No</w:t>
            </w:r>
          </w:p>
        </w:tc>
        <w:tc>
          <w:tcPr>
            <w:tcW w:w="709" w:type="dxa"/>
          </w:tcPr>
          <w:p w14:paraId="6F131173" w14:textId="77777777" w:rsidR="006B45C0" w:rsidRPr="00414DF9" w:rsidRDefault="006B45C0" w:rsidP="00291632">
            <w:pPr>
              <w:pStyle w:val="TAL"/>
              <w:jc w:val="center"/>
            </w:pPr>
            <w:r w:rsidRPr="00414DF9">
              <w:rPr>
                <w:bCs/>
                <w:iCs/>
              </w:rPr>
              <w:t>N/A</w:t>
            </w:r>
          </w:p>
        </w:tc>
        <w:tc>
          <w:tcPr>
            <w:tcW w:w="728" w:type="dxa"/>
          </w:tcPr>
          <w:p w14:paraId="49916888" w14:textId="77777777" w:rsidR="006B45C0" w:rsidRPr="00414DF9" w:rsidRDefault="006B45C0" w:rsidP="00291632">
            <w:pPr>
              <w:pStyle w:val="TAL"/>
              <w:jc w:val="center"/>
            </w:pPr>
            <w:r w:rsidRPr="00414DF9">
              <w:rPr>
                <w:bCs/>
                <w:iCs/>
              </w:rPr>
              <w:t>N/A</w:t>
            </w:r>
          </w:p>
        </w:tc>
      </w:tr>
      <w:tr w:rsidR="006B45C0" w:rsidRPr="00414DF9" w14:paraId="13465C23" w14:textId="77777777" w:rsidTr="00291632">
        <w:trPr>
          <w:cantSplit/>
          <w:tblHeader/>
        </w:trPr>
        <w:tc>
          <w:tcPr>
            <w:tcW w:w="6917" w:type="dxa"/>
          </w:tcPr>
          <w:p w14:paraId="1822AD7A" w14:textId="77777777" w:rsidR="006B45C0" w:rsidRPr="00414DF9" w:rsidRDefault="006B45C0" w:rsidP="00291632">
            <w:pPr>
              <w:pStyle w:val="TAL"/>
              <w:rPr>
                <w:b/>
                <w:i/>
              </w:rPr>
            </w:pPr>
            <w:r w:rsidRPr="00414DF9">
              <w:rPr>
                <w:b/>
                <w:i/>
              </w:rPr>
              <w:lastRenderedPageBreak/>
              <w:t>simultaneousCSI-SubReportsPerCC-r18</w:t>
            </w:r>
          </w:p>
          <w:p w14:paraId="0565E92E" w14:textId="77777777" w:rsidR="006B45C0" w:rsidRPr="00414DF9" w:rsidRDefault="006B45C0" w:rsidP="00291632">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1AF449B" w14:textId="77777777" w:rsidR="006B45C0" w:rsidRPr="00414DF9" w:rsidRDefault="006B45C0" w:rsidP="00291632">
            <w:pPr>
              <w:pStyle w:val="TAL"/>
              <w:rPr>
                <w:bCs/>
                <w:iCs/>
              </w:rPr>
            </w:pPr>
          </w:p>
          <w:p w14:paraId="2BE7BF4F"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74A2FABC"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2B79F19D" w14:textId="77777777" w:rsidR="006B45C0" w:rsidRPr="00414DF9" w:rsidRDefault="006B45C0" w:rsidP="00291632">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036DC7F" w14:textId="77777777" w:rsidR="006B45C0" w:rsidRPr="00414DF9" w:rsidRDefault="006B45C0" w:rsidP="00291632">
            <w:pPr>
              <w:pStyle w:val="TAL"/>
              <w:jc w:val="center"/>
              <w:rPr>
                <w:bCs/>
                <w:iCs/>
              </w:rPr>
            </w:pPr>
            <w:r w:rsidRPr="00414DF9">
              <w:t>Band</w:t>
            </w:r>
          </w:p>
        </w:tc>
        <w:tc>
          <w:tcPr>
            <w:tcW w:w="567" w:type="dxa"/>
          </w:tcPr>
          <w:p w14:paraId="53B59A0D" w14:textId="77777777" w:rsidR="006B45C0" w:rsidRPr="00414DF9" w:rsidRDefault="006B45C0" w:rsidP="00291632">
            <w:pPr>
              <w:pStyle w:val="TAL"/>
              <w:jc w:val="center"/>
              <w:rPr>
                <w:bCs/>
                <w:iCs/>
              </w:rPr>
            </w:pPr>
            <w:r w:rsidRPr="00414DF9">
              <w:t>No</w:t>
            </w:r>
          </w:p>
        </w:tc>
        <w:tc>
          <w:tcPr>
            <w:tcW w:w="709" w:type="dxa"/>
          </w:tcPr>
          <w:p w14:paraId="78E3BB1D" w14:textId="77777777" w:rsidR="006B45C0" w:rsidRPr="00414DF9" w:rsidRDefault="006B45C0" w:rsidP="00291632">
            <w:pPr>
              <w:pStyle w:val="TAL"/>
              <w:jc w:val="center"/>
              <w:rPr>
                <w:bCs/>
                <w:iCs/>
              </w:rPr>
            </w:pPr>
            <w:r w:rsidRPr="00414DF9">
              <w:t>N/A</w:t>
            </w:r>
          </w:p>
        </w:tc>
        <w:tc>
          <w:tcPr>
            <w:tcW w:w="728" w:type="dxa"/>
          </w:tcPr>
          <w:p w14:paraId="538E4052" w14:textId="77777777" w:rsidR="006B45C0" w:rsidRPr="00414DF9" w:rsidRDefault="006B45C0" w:rsidP="00291632">
            <w:pPr>
              <w:pStyle w:val="TAL"/>
              <w:jc w:val="center"/>
              <w:rPr>
                <w:bCs/>
                <w:iCs/>
              </w:rPr>
            </w:pPr>
            <w:r w:rsidRPr="00414DF9">
              <w:t>N/A</w:t>
            </w:r>
          </w:p>
        </w:tc>
      </w:tr>
      <w:tr w:rsidR="006B45C0" w:rsidRPr="00414DF9" w14:paraId="6EDB3C0B" w14:textId="77777777" w:rsidTr="00291632">
        <w:trPr>
          <w:cantSplit/>
          <w:tblHeader/>
        </w:trPr>
        <w:tc>
          <w:tcPr>
            <w:tcW w:w="6917" w:type="dxa"/>
          </w:tcPr>
          <w:p w14:paraId="0D497619" w14:textId="77777777" w:rsidR="006B45C0" w:rsidRPr="00414DF9" w:rsidRDefault="006B45C0" w:rsidP="00291632">
            <w:pPr>
              <w:pStyle w:val="TAL"/>
              <w:rPr>
                <w:b/>
                <w:i/>
              </w:rPr>
            </w:pPr>
            <w:r w:rsidRPr="00414DF9">
              <w:rPr>
                <w:b/>
                <w:i/>
              </w:rPr>
              <w:t>simultaneousReceptionDiffTypeD-r16</w:t>
            </w:r>
          </w:p>
          <w:p w14:paraId="56444637" w14:textId="77777777" w:rsidR="006B45C0" w:rsidRPr="00414DF9" w:rsidRDefault="006B45C0" w:rsidP="00291632">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1446A179" w14:textId="77777777" w:rsidR="006B45C0" w:rsidRPr="00414DF9" w:rsidRDefault="006B45C0" w:rsidP="00291632">
            <w:pPr>
              <w:pStyle w:val="TAL"/>
              <w:jc w:val="center"/>
              <w:rPr>
                <w:bCs/>
                <w:iCs/>
              </w:rPr>
            </w:pPr>
            <w:r w:rsidRPr="00414DF9">
              <w:t>Band</w:t>
            </w:r>
          </w:p>
        </w:tc>
        <w:tc>
          <w:tcPr>
            <w:tcW w:w="567" w:type="dxa"/>
          </w:tcPr>
          <w:p w14:paraId="74AD4B3D" w14:textId="77777777" w:rsidR="006B45C0" w:rsidRPr="00414DF9" w:rsidRDefault="006B45C0" w:rsidP="00291632">
            <w:pPr>
              <w:pStyle w:val="TAL"/>
              <w:jc w:val="center"/>
              <w:rPr>
                <w:bCs/>
                <w:iCs/>
              </w:rPr>
            </w:pPr>
            <w:r w:rsidRPr="00414DF9">
              <w:t>No</w:t>
            </w:r>
          </w:p>
        </w:tc>
        <w:tc>
          <w:tcPr>
            <w:tcW w:w="709" w:type="dxa"/>
          </w:tcPr>
          <w:p w14:paraId="372C4A6A" w14:textId="77777777" w:rsidR="006B45C0" w:rsidRPr="00414DF9" w:rsidRDefault="006B45C0" w:rsidP="00291632">
            <w:pPr>
              <w:pStyle w:val="TAL"/>
              <w:jc w:val="center"/>
              <w:rPr>
                <w:bCs/>
                <w:iCs/>
              </w:rPr>
            </w:pPr>
            <w:r w:rsidRPr="00414DF9">
              <w:t>N/A</w:t>
            </w:r>
          </w:p>
        </w:tc>
        <w:tc>
          <w:tcPr>
            <w:tcW w:w="728" w:type="dxa"/>
          </w:tcPr>
          <w:p w14:paraId="392F83AC" w14:textId="77777777" w:rsidR="006B45C0" w:rsidRPr="00414DF9" w:rsidRDefault="006B45C0" w:rsidP="00291632">
            <w:pPr>
              <w:pStyle w:val="TAL"/>
              <w:jc w:val="center"/>
              <w:rPr>
                <w:bCs/>
                <w:iCs/>
              </w:rPr>
            </w:pPr>
            <w:r w:rsidRPr="00414DF9">
              <w:t>FR2 only</w:t>
            </w:r>
          </w:p>
        </w:tc>
      </w:tr>
      <w:tr w:rsidR="006B45C0" w:rsidRPr="00414DF9" w14:paraId="479B3303" w14:textId="77777777" w:rsidTr="00291632">
        <w:trPr>
          <w:cantSplit/>
          <w:tblHeader/>
        </w:trPr>
        <w:tc>
          <w:tcPr>
            <w:tcW w:w="6917" w:type="dxa"/>
          </w:tcPr>
          <w:p w14:paraId="6B9B54AD" w14:textId="77777777" w:rsidR="006B45C0" w:rsidRPr="00414DF9" w:rsidRDefault="006B45C0" w:rsidP="00291632">
            <w:pPr>
              <w:pStyle w:val="TAL"/>
              <w:rPr>
                <w:b/>
                <w:i/>
              </w:rPr>
            </w:pPr>
            <w:r w:rsidRPr="00414DF9">
              <w:rPr>
                <w:b/>
                <w:i/>
              </w:rPr>
              <w:t>simultaneousReceptionTwoQCL-r18</w:t>
            </w:r>
          </w:p>
          <w:p w14:paraId="410C533B" w14:textId="77777777" w:rsidR="006B45C0" w:rsidRPr="00414DF9" w:rsidRDefault="006B45C0" w:rsidP="00291632">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0E1C4F2" w14:textId="77777777" w:rsidR="006B45C0" w:rsidRPr="00414DF9" w:rsidRDefault="006B45C0" w:rsidP="00291632">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404D2878"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6B16520B" w14:textId="77777777" w:rsidR="006B45C0" w:rsidRPr="00414DF9" w:rsidRDefault="006B45C0" w:rsidP="00291632">
            <w:pPr>
              <w:pStyle w:val="TAL"/>
              <w:jc w:val="center"/>
            </w:pPr>
            <w:r w:rsidRPr="00414DF9">
              <w:t>Band</w:t>
            </w:r>
          </w:p>
        </w:tc>
        <w:tc>
          <w:tcPr>
            <w:tcW w:w="567" w:type="dxa"/>
          </w:tcPr>
          <w:p w14:paraId="525650A7" w14:textId="77777777" w:rsidR="006B45C0" w:rsidRPr="00414DF9" w:rsidRDefault="006B45C0" w:rsidP="00291632">
            <w:pPr>
              <w:pStyle w:val="TAL"/>
              <w:jc w:val="center"/>
            </w:pPr>
            <w:r w:rsidRPr="00414DF9">
              <w:t>No</w:t>
            </w:r>
          </w:p>
        </w:tc>
        <w:tc>
          <w:tcPr>
            <w:tcW w:w="709" w:type="dxa"/>
          </w:tcPr>
          <w:p w14:paraId="5460FCCB" w14:textId="77777777" w:rsidR="006B45C0" w:rsidRPr="00414DF9" w:rsidRDefault="006B45C0" w:rsidP="00291632">
            <w:pPr>
              <w:pStyle w:val="TAL"/>
              <w:jc w:val="center"/>
            </w:pPr>
            <w:r w:rsidRPr="00414DF9">
              <w:t>N/A</w:t>
            </w:r>
          </w:p>
        </w:tc>
        <w:tc>
          <w:tcPr>
            <w:tcW w:w="728" w:type="dxa"/>
          </w:tcPr>
          <w:p w14:paraId="27CEE7B1" w14:textId="77777777" w:rsidR="006B45C0" w:rsidRPr="00414DF9" w:rsidRDefault="006B45C0" w:rsidP="00291632">
            <w:pPr>
              <w:pStyle w:val="TAL"/>
              <w:jc w:val="center"/>
            </w:pPr>
            <w:r w:rsidRPr="00414DF9">
              <w:t>FR2 only</w:t>
            </w:r>
          </w:p>
        </w:tc>
      </w:tr>
      <w:tr w:rsidR="006B45C0" w:rsidRPr="00414DF9" w14:paraId="79FD184A" w14:textId="77777777" w:rsidTr="00291632">
        <w:trPr>
          <w:cantSplit/>
          <w:tblHeader/>
        </w:trPr>
        <w:tc>
          <w:tcPr>
            <w:tcW w:w="6917" w:type="dxa"/>
            <w:shd w:val="clear" w:color="auto" w:fill="auto"/>
          </w:tcPr>
          <w:p w14:paraId="2800DF65" w14:textId="77777777" w:rsidR="006B45C0" w:rsidRPr="00414DF9" w:rsidRDefault="006B45C0" w:rsidP="00291632">
            <w:pPr>
              <w:pStyle w:val="TAL"/>
              <w:rPr>
                <w:rFonts w:eastAsia="Malgun Gothic" w:cs="Arial"/>
                <w:b/>
                <w:bCs/>
                <w:i/>
                <w:iCs/>
                <w:szCs w:val="18"/>
              </w:rPr>
            </w:pPr>
            <w:r w:rsidRPr="00414DF9">
              <w:rPr>
                <w:rFonts w:eastAsia="Malgun Gothic" w:cs="Arial"/>
                <w:b/>
                <w:bCs/>
                <w:i/>
                <w:iCs/>
                <w:szCs w:val="18"/>
              </w:rPr>
              <w:t>simulTX-SRS-AntSwitchingIntraBandUL-CA-r16</w:t>
            </w:r>
          </w:p>
          <w:p w14:paraId="4486EF59" w14:textId="77777777" w:rsidR="006B45C0" w:rsidRPr="00414DF9" w:rsidRDefault="006B45C0" w:rsidP="00291632">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0798F204"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11893E46"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926CD75"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40A4ED07" w14:textId="77777777" w:rsidR="006B45C0" w:rsidRPr="00414DF9" w:rsidRDefault="006B45C0" w:rsidP="00291632">
            <w:pPr>
              <w:pStyle w:val="B1"/>
              <w:spacing w:after="0"/>
              <w:rPr>
                <w:rFonts w:ascii="Arial" w:eastAsia="Malgun Gothic" w:hAnsi="Arial" w:cs="Arial"/>
                <w:sz w:val="18"/>
                <w:szCs w:val="18"/>
              </w:rPr>
            </w:pPr>
          </w:p>
          <w:p w14:paraId="1225F21F" w14:textId="77777777" w:rsidR="006B45C0" w:rsidRPr="00414DF9" w:rsidRDefault="006B45C0" w:rsidP="00291632">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4C65B2A"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shd w:val="clear" w:color="auto" w:fill="auto"/>
          </w:tcPr>
          <w:p w14:paraId="58A4342C"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shd w:val="clear" w:color="auto" w:fill="auto"/>
          </w:tcPr>
          <w:p w14:paraId="2E7254A0"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shd w:val="clear" w:color="auto" w:fill="auto"/>
          </w:tcPr>
          <w:p w14:paraId="73255364"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49797AD" w14:textId="77777777" w:rsidTr="00291632">
        <w:trPr>
          <w:cantSplit/>
          <w:tblHeader/>
        </w:trPr>
        <w:tc>
          <w:tcPr>
            <w:tcW w:w="6917" w:type="dxa"/>
          </w:tcPr>
          <w:p w14:paraId="7D99BD8C" w14:textId="77777777" w:rsidR="006B45C0" w:rsidRPr="00414DF9" w:rsidRDefault="006B45C0" w:rsidP="00291632">
            <w:pPr>
              <w:pStyle w:val="TAL"/>
              <w:rPr>
                <w:rFonts w:cs="Arial"/>
                <w:b/>
                <w:bCs/>
                <w:i/>
                <w:iCs/>
                <w:szCs w:val="18"/>
              </w:rPr>
            </w:pPr>
            <w:r w:rsidRPr="00414DF9">
              <w:rPr>
                <w:rFonts w:cs="Arial"/>
                <w:b/>
                <w:bCs/>
                <w:i/>
                <w:iCs/>
                <w:szCs w:val="18"/>
              </w:rPr>
              <w:t>sn-InitiatedCondPSCellChangeNRDC-r17</w:t>
            </w:r>
          </w:p>
          <w:p w14:paraId="0E09AF01" w14:textId="77777777" w:rsidR="006B45C0" w:rsidRPr="00414DF9" w:rsidRDefault="006B45C0" w:rsidP="00291632">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48B78AE"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5A17159"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D861768" w14:textId="77777777" w:rsidR="006B45C0" w:rsidRPr="00414DF9" w:rsidRDefault="006B45C0" w:rsidP="00291632">
            <w:pPr>
              <w:pStyle w:val="TAL"/>
              <w:jc w:val="center"/>
            </w:pPr>
            <w:r w:rsidRPr="00414DF9">
              <w:rPr>
                <w:bCs/>
                <w:iCs/>
              </w:rPr>
              <w:t>N/A</w:t>
            </w:r>
          </w:p>
        </w:tc>
        <w:tc>
          <w:tcPr>
            <w:tcW w:w="728" w:type="dxa"/>
          </w:tcPr>
          <w:p w14:paraId="4C3CD3D6" w14:textId="77777777" w:rsidR="006B45C0" w:rsidRPr="00414DF9" w:rsidRDefault="006B45C0" w:rsidP="00291632">
            <w:pPr>
              <w:pStyle w:val="TAL"/>
              <w:jc w:val="center"/>
            </w:pPr>
            <w:r w:rsidRPr="00414DF9">
              <w:rPr>
                <w:bCs/>
                <w:iCs/>
              </w:rPr>
              <w:t>N/A</w:t>
            </w:r>
          </w:p>
        </w:tc>
      </w:tr>
      <w:tr w:rsidR="006B45C0" w:rsidRPr="00414DF9" w14:paraId="5F97E4D2" w14:textId="77777777" w:rsidTr="00291632">
        <w:trPr>
          <w:cantSplit/>
          <w:tblHeader/>
        </w:trPr>
        <w:tc>
          <w:tcPr>
            <w:tcW w:w="6917" w:type="dxa"/>
          </w:tcPr>
          <w:p w14:paraId="56A2A701" w14:textId="77777777" w:rsidR="006B45C0" w:rsidRPr="00414DF9" w:rsidRDefault="006B45C0" w:rsidP="00291632">
            <w:pPr>
              <w:pStyle w:val="TAL"/>
              <w:rPr>
                <w:b/>
                <w:i/>
              </w:rPr>
            </w:pPr>
            <w:r w:rsidRPr="00414DF9">
              <w:rPr>
                <w:b/>
                <w:i/>
              </w:rPr>
              <w:lastRenderedPageBreak/>
              <w:t>spatialAdaptation-CSI-Feedback-r18</w:t>
            </w:r>
          </w:p>
          <w:p w14:paraId="38EDC56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14BBCE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3E62270" w14:textId="77777777" w:rsidR="006B45C0" w:rsidRPr="00414DF9" w:rsidRDefault="006B45C0" w:rsidP="00291632">
            <w:pPr>
              <w:pStyle w:val="B1"/>
              <w:spacing w:after="0"/>
              <w:rPr>
                <w:rFonts w:ascii="Arial" w:hAnsi="Arial" w:cs="Arial"/>
                <w:sz w:val="18"/>
                <w:szCs w:val="18"/>
              </w:rPr>
            </w:pPr>
          </w:p>
          <w:p w14:paraId="2EC3DA96" w14:textId="77777777" w:rsidR="006B45C0" w:rsidRPr="00414DF9" w:rsidRDefault="006B45C0" w:rsidP="00291632">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2AA5734D" w14:textId="77777777" w:rsidR="006B45C0" w:rsidRPr="00414DF9" w:rsidRDefault="006B45C0" w:rsidP="00291632">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28451D67" w14:textId="77777777" w:rsidR="006B45C0" w:rsidRPr="00414DF9" w:rsidRDefault="006B45C0" w:rsidP="00291632">
            <w:pPr>
              <w:pStyle w:val="TAN"/>
              <w:rPr>
                <w:rFonts w:cs="Arial"/>
                <w:szCs w:val="18"/>
              </w:rPr>
            </w:pPr>
          </w:p>
          <w:p w14:paraId="7E85B6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AB2AF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40D7D8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4951B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416319" w14:textId="77777777" w:rsidR="006B45C0" w:rsidRPr="00414DF9" w:rsidRDefault="006B45C0" w:rsidP="00291632">
            <w:pPr>
              <w:pStyle w:val="B1"/>
              <w:spacing w:after="0"/>
              <w:rPr>
                <w:rFonts w:ascii="Arial" w:hAnsi="Arial" w:cs="Arial"/>
                <w:sz w:val="18"/>
                <w:szCs w:val="18"/>
              </w:rPr>
            </w:pPr>
          </w:p>
          <w:p w14:paraId="42837B64"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92185D7" w14:textId="77777777" w:rsidR="006B45C0" w:rsidRPr="00414DF9" w:rsidRDefault="006B45C0" w:rsidP="00291632">
            <w:pPr>
              <w:pStyle w:val="TAL"/>
              <w:rPr>
                <w:rFonts w:cs="Arial"/>
                <w:szCs w:val="18"/>
                <w:lang w:eastAsia="zh-CN"/>
              </w:rPr>
            </w:pPr>
          </w:p>
          <w:p w14:paraId="2618732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0593A8" w14:textId="77777777" w:rsidR="006B45C0" w:rsidRPr="00414DF9" w:rsidRDefault="006B45C0" w:rsidP="00291632">
            <w:pPr>
              <w:pStyle w:val="TAN"/>
            </w:pPr>
          </w:p>
          <w:p w14:paraId="57FE3F44" w14:textId="77777777" w:rsidR="006B45C0" w:rsidRPr="00414DF9" w:rsidRDefault="006B45C0" w:rsidP="00291632">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4FCDE620" w14:textId="77777777" w:rsidR="006B45C0" w:rsidRPr="00414DF9" w:rsidRDefault="006B45C0" w:rsidP="00291632">
            <w:pPr>
              <w:pStyle w:val="TAN"/>
            </w:pPr>
          </w:p>
          <w:p w14:paraId="29022BF9"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35DBAD6" w14:textId="77777777" w:rsidR="006B45C0" w:rsidRPr="00414DF9" w:rsidRDefault="006B45C0" w:rsidP="00291632">
            <w:pPr>
              <w:pStyle w:val="TAN"/>
              <w:rPr>
                <w:lang w:eastAsia="zh-CN"/>
              </w:rPr>
            </w:pPr>
          </w:p>
          <w:p w14:paraId="4DD5733E"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0B2E0A7" w14:textId="77777777" w:rsidR="006B45C0" w:rsidRPr="00414DF9" w:rsidRDefault="006B45C0" w:rsidP="00291632">
            <w:pPr>
              <w:pStyle w:val="TAN"/>
              <w:rPr>
                <w:lang w:eastAsia="zh-CN"/>
              </w:rPr>
            </w:pPr>
          </w:p>
          <w:p w14:paraId="396112F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5C20DB87" w14:textId="77777777" w:rsidR="006B45C0" w:rsidRPr="00414DF9" w:rsidRDefault="006B45C0" w:rsidP="00291632">
            <w:pPr>
              <w:pStyle w:val="TAN"/>
              <w:rPr>
                <w:lang w:eastAsia="zh-CN"/>
              </w:rPr>
            </w:pPr>
          </w:p>
          <w:p w14:paraId="7392AF6B"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5D6092DB"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CEEC67B"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F413E3D" w14:textId="77777777" w:rsidR="006B45C0" w:rsidRPr="00414DF9" w:rsidRDefault="006B45C0" w:rsidP="00291632">
            <w:pPr>
              <w:pStyle w:val="TAL"/>
              <w:jc w:val="center"/>
              <w:rPr>
                <w:bCs/>
                <w:iCs/>
              </w:rPr>
            </w:pPr>
            <w:r w:rsidRPr="00414DF9">
              <w:t>N/A</w:t>
            </w:r>
          </w:p>
        </w:tc>
        <w:tc>
          <w:tcPr>
            <w:tcW w:w="728" w:type="dxa"/>
          </w:tcPr>
          <w:p w14:paraId="14FD9709" w14:textId="77777777" w:rsidR="006B45C0" w:rsidRPr="00414DF9" w:rsidRDefault="006B45C0" w:rsidP="00291632">
            <w:pPr>
              <w:pStyle w:val="TAL"/>
              <w:jc w:val="center"/>
              <w:rPr>
                <w:bCs/>
                <w:iCs/>
              </w:rPr>
            </w:pPr>
            <w:r w:rsidRPr="00414DF9">
              <w:t>N/A</w:t>
            </w:r>
          </w:p>
        </w:tc>
      </w:tr>
      <w:tr w:rsidR="006B45C0" w:rsidRPr="00414DF9" w14:paraId="31CA3076" w14:textId="77777777" w:rsidTr="00291632">
        <w:trPr>
          <w:cantSplit/>
          <w:tblHeader/>
        </w:trPr>
        <w:tc>
          <w:tcPr>
            <w:tcW w:w="6917" w:type="dxa"/>
          </w:tcPr>
          <w:p w14:paraId="6132411A" w14:textId="77777777" w:rsidR="006B45C0" w:rsidRPr="00414DF9" w:rsidRDefault="006B45C0" w:rsidP="00291632">
            <w:pPr>
              <w:pStyle w:val="TAL"/>
              <w:rPr>
                <w:b/>
                <w:i/>
              </w:rPr>
            </w:pPr>
            <w:r w:rsidRPr="00414DF9">
              <w:rPr>
                <w:b/>
                <w:i/>
              </w:rPr>
              <w:lastRenderedPageBreak/>
              <w:t>spatialAdaptation-CSI-FeedbackAperiodic-r18</w:t>
            </w:r>
          </w:p>
          <w:p w14:paraId="5FF8631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56FEC26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6758B3F" w14:textId="77777777" w:rsidR="006B45C0" w:rsidRPr="00414DF9" w:rsidRDefault="006B45C0" w:rsidP="00291632">
            <w:pPr>
              <w:pStyle w:val="B1"/>
              <w:spacing w:after="0"/>
              <w:rPr>
                <w:rFonts w:ascii="Arial" w:hAnsi="Arial" w:cs="Arial"/>
                <w:sz w:val="18"/>
                <w:szCs w:val="18"/>
              </w:rPr>
            </w:pPr>
          </w:p>
          <w:p w14:paraId="666B937A" w14:textId="77777777" w:rsidR="006B45C0" w:rsidRPr="00414DF9" w:rsidRDefault="006B45C0" w:rsidP="00291632">
            <w:pPr>
              <w:pStyle w:val="TAN"/>
            </w:pPr>
            <w:r w:rsidRPr="00414DF9">
              <w:t>NOTE 1:</w:t>
            </w:r>
            <w:r w:rsidRPr="00414DF9">
              <w:tab/>
              <w:t>SD-type1 refers to all sub-configurations that contain one port subset.</w:t>
            </w:r>
          </w:p>
          <w:p w14:paraId="480593E0" w14:textId="77777777" w:rsidR="006B45C0" w:rsidRPr="00414DF9" w:rsidRDefault="006B45C0" w:rsidP="00291632">
            <w:pPr>
              <w:pStyle w:val="TAN"/>
            </w:pPr>
            <w:r w:rsidRPr="00414DF9">
              <w:t>NOTE 2:</w:t>
            </w:r>
            <w:r w:rsidRPr="00414DF9">
              <w:tab/>
              <w:t>SD-type2 refers to all sub-configurations that contain list of CSI-RS resource IDs.</w:t>
            </w:r>
          </w:p>
          <w:p w14:paraId="1906C9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45CA9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1DCBE6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C8115E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F336B9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2B31369" w14:textId="77777777" w:rsidR="006B45C0" w:rsidRPr="00414DF9" w:rsidRDefault="006B45C0" w:rsidP="00291632">
            <w:pPr>
              <w:pStyle w:val="B1"/>
              <w:spacing w:after="0"/>
              <w:rPr>
                <w:rFonts w:ascii="Arial" w:hAnsi="Arial" w:cs="Arial"/>
                <w:sz w:val="18"/>
                <w:szCs w:val="18"/>
              </w:rPr>
            </w:pPr>
          </w:p>
          <w:p w14:paraId="0AFC8CA6"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5AC663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D92DE3" w14:textId="77777777" w:rsidR="006B45C0" w:rsidRPr="00414DF9" w:rsidRDefault="006B45C0" w:rsidP="00291632">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53C206E6"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58F908D" w14:textId="77777777" w:rsidR="006B45C0" w:rsidRPr="00414DF9" w:rsidRDefault="006B45C0" w:rsidP="00291632">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FA959BE"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EE4DD24" w14:textId="77777777" w:rsidR="006B45C0" w:rsidRPr="00414DF9" w:rsidRDefault="006B45C0" w:rsidP="00291632">
            <w:pPr>
              <w:pStyle w:val="TAN"/>
              <w:rPr>
                <w:lang w:eastAsia="zh-CN"/>
              </w:rPr>
            </w:pPr>
          </w:p>
          <w:p w14:paraId="4D045F28"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3BC35A6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06FBED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69FA0CE2" w14:textId="77777777" w:rsidR="006B45C0" w:rsidRPr="00414DF9" w:rsidRDefault="006B45C0" w:rsidP="00291632">
            <w:pPr>
              <w:pStyle w:val="TAL"/>
              <w:jc w:val="center"/>
              <w:rPr>
                <w:bCs/>
                <w:iCs/>
              </w:rPr>
            </w:pPr>
            <w:r w:rsidRPr="00414DF9">
              <w:t>N/A</w:t>
            </w:r>
          </w:p>
        </w:tc>
        <w:tc>
          <w:tcPr>
            <w:tcW w:w="728" w:type="dxa"/>
          </w:tcPr>
          <w:p w14:paraId="38CD29D2" w14:textId="77777777" w:rsidR="006B45C0" w:rsidRPr="00414DF9" w:rsidRDefault="006B45C0" w:rsidP="00291632">
            <w:pPr>
              <w:pStyle w:val="TAL"/>
              <w:jc w:val="center"/>
              <w:rPr>
                <w:bCs/>
                <w:iCs/>
              </w:rPr>
            </w:pPr>
            <w:r w:rsidRPr="00414DF9">
              <w:t>N/A</w:t>
            </w:r>
          </w:p>
        </w:tc>
      </w:tr>
      <w:tr w:rsidR="006B45C0" w:rsidRPr="00414DF9" w14:paraId="22BAEC89" w14:textId="77777777" w:rsidTr="00291632">
        <w:trPr>
          <w:cantSplit/>
          <w:tblHeader/>
        </w:trPr>
        <w:tc>
          <w:tcPr>
            <w:tcW w:w="6917" w:type="dxa"/>
          </w:tcPr>
          <w:p w14:paraId="34B1EA2C" w14:textId="77777777" w:rsidR="006B45C0" w:rsidRPr="00414DF9" w:rsidRDefault="006B45C0" w:rsidP="00291632">
            <w:pPr>
              <w:pStyle w:val="TAL"/>
              <w:rPr>
                <w:b/>
                <w:i/>
              </w:rPr>
            </w:pPr>
            <w:r w:rsidRPr="00414DF9">
              <w:rPr>
                <w:b/>
                <w:i/>
              </w:rPr>
              <w:lastRenderedPageBreak/>
              <w:t>spatialAdaptation-CSI-FeedbackPUCCH-r18</w:t>
            </w:r>
          </w:p>
          <w:p w14:paraId="2871628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20DD3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614EB7CC" w14:textId="77777777" w:rsidR="006B45C0" w:rsidRPr="00414DF9" w:rsidRDefault="006B45C0" w:rsidP="00291632">
            <w:pPr>
              <w:pStyle w:val="B1"/>
              <w:spacing w:after="0"/>
              <w:rPr>
                <w:rFonts w:ascii="Arial" w:hAnsi="Arial" w:cs="Arial"/>
                <w:sz w:val="18"/>
                <w:szCs w:val="18"/>
              </w:rPr>
            </w:pPr>
          </w:p>
          <w:p w14:paraId="23EDF7E2" w14:textId="77777777" w:rsidR="006B45C0" w:rsidRPr="00414DF9" w:rsidRDefault="006B45C0" w:rsidP="00291632">
            <w:pPr>
              <w:pStyle w:val="TAN"/>
            </w:pPr>
            <w:r w:rsidRPr="00414DF9">
              <w:t>NOTE 3:</w:t>
            </w:r>
            <w:r w:rsidRPr="00414DF9">
              <w:tab/>
              <w:t>SD-type1 refers to all sub-configurations that contain one port subset.</w:t>
            </w:r>
          </w:p>
          <w:p w14:paraId="7B4B6CB8" w14:textId="77777777" w:rsidR="006B45C0" w:rsidRPr="00414DF9" w:rsidRDefault="006B45C0" w:rsidP="00291632">
            <w:pPr>
              <w:pStyle w:val="TAN"/>
            </w:pPr>
            <w:r w:rsidRPr="00414DF9">
              <w:t>NOTE 4:</w:t>
            </w:r>
            <w:r w:rsidRPr="00414DF9">
              <w:tab/>
              <w:t>SD-type2 refers to all sub-configurations that contain list of CSI-RS resource IDs.</w:t>
            </w:r>
          </w:p>
          <w:p w14:paraId="1796C3F6" w14:textId="77777777" w:rsidR="006B45C0" w:rsidRPr="00414DF9" w:rsidRDefault="006B45C0" w:rsidP="00291632">
            <w:pPr>
              <w:pStyle w:val="TAN"/>
            </w:pPr>
          </w:p>
          <w:p w14:paraId="0DE864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75AA1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AECB2B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4590F91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65B09C5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36A2C77"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B38A4ED" w14:textId="77777777" w:rsidR="006B45C0" w:rsidRPr="00414DF9" w:rsidRDefault="006B45C0" w:rsidP="00291632">
            <w:pPr>
              <w:pStyle w:val="TAL"/>
              <w:rPr>
                <w:rFonts w:cs="Arial"/>
                <w:szCs w:val="18"/>
                <w:lang w:eastAsia="zh-CN"/>
              </w:rPr>
            </w:pPr>
          </w:p>
          <w:p w14:paraId="271BEDD1"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7F3CF8" w14:textId="77777777" w:rsidR="006B45C0" w:rsidRPr="00414DF9" w:rsidRDefault="006B45C0" w:rsidP="00291632">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52F25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62273A49" w14:textId="77777777" w:rsidR="006B45C0" w:rsidRPr="00414DF9" w:rsidRDefault="006B45C0" w:rsidP="00291632">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5F3DE16" w14:textId="77777777" w:rsidR="006B45C0" w:rsidRPr="00414DF9" w:rsidRDefault="006B45C0" w:rsidP="00291632">
            <w:pPr>
              <w:pStyle w:val="TAN"/>
              <w:rPr>
                <w:lang w:eastAsia="zh-CN"/>
              </w:rPr>
            </w:pPr>
          </w:p>
          <w:p w14:paraId="479BA41E" w14:textId="77777777" w:rsidR="006B45C0" w:rsidRPr="00414DF9" w:rsidRDefault="006B45C0" w:rsidP="00291632">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38F40098" w14:textId="77777777" w:rsidR="006B45C0" w:rsidRPr="00414DF9" w:rsidRDefault="006B45C0" w:rsidP="00291632">
            <w:pPr>
              <w:pStyle w:val="TAL"/>
              <w:rPr>
                <w:b/>
                <w:iCs/>
              </w:rPr>
            </w:pPr>
          </w:p>
          <w:p w14:paraId="03C79E11" w14:textId="77777777" w:rsidR="006B45C0" w:rsidRPr="00414DF9" w:rsidRDefault="006B45C0" w:rsidP="00291632">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1C07934C" w14:textId="77777777" w:rsidR="006B45C0" w:rsidRPr="00414DF9" w:rsidRDefault="006B45C0" w:rsidP="00291632">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69AA890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4E5790C8"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105A2E30" w14:textId="77777777" w:rsidR="006B45C0" w:rsidRPr="00414DF9" w:rsidRDefault="006B45C0" w:rsidP="00291632">
            <w:pPr>
              <w:pStyle w:val="TAL"/>
              <w:jc w:val="center"/>
              <w:rPr>
                <w:bCs/>
                <w:iCs/>
              </w:rPr>
            </w:pPr>
            <w:r w:rsidRPr="00414DF9">
              <w:t>N/A</w:t>
            </w:r>
          </w:p>
        </w:tc>
        <w:tc>
          <w:tcPr>
            <w:tcW w:w="728" w:type="dxa"/>
          </w:tcPr>
          <w:p w14:paraId="6EAA9FA2" w14:textId="77777777" w:rsidR="006B45C0" w:rsidRPr="00414DF9" w:rsidRDefault="006B45C0" w:rsidP="00291632">
            <w:pPr>
              <w:pStyle w:val="TAL"/>
              <w:jc w:val="center"/>
              <w:rPr>
                <w:bCs/>
                <w:iCs/>
              </w:rPr>
            </w:pPr>
            <w:r w:rsidRPr="00414DF9">
              <w:t>N/A</w:t>
            </w:r>
          </w:p>
        </w:tc>
      </w:tr>
      <w:tr w:rsidR="006B45C0" w:rsidRPr="00414DF9" w14:paraId="7849CA25" w14:textId="77777777" w:rsidTr="00291632">
        <w:trPr>
          <w:cantSplit/>
          <w:tblHeader/>
        </w:trPr>
        <w:tc>
          <w:tcPr>
            <w:tcW w:w="6917" w:type="dxa"/>
          </w:tcPr>
          <w:p w14:paraId="7810FFC9" w14:textId="77777777" w:rsidR="006B45C0" w:rsidRPr="00414DF9" w:rsidRDefault="006B45C0" w:rsidP="00291632">
            <w:pPr>
              <w:pStyle w:val="TAL"/>
              <w:rPr>
                <w:b/>
                <w:i/>
              </w:rPr>
            </w:pPr>
            <w:r w:rsidRPr="00414DF9">
              <w:rPr>
                <w:b/>
                <w:i/>
              </w:rPr>
              <w:lastRenderedPageBreak/>
              <w:t>spatialAdaptation-CSI-FeedbackPUSCH-r18</w:t>
            </w:r>
          </w:p>
          <w:p w14:paraId="3F31AED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00C57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2493FEF3" w14:textId="77777777" w:rsidR="006B45C0" w:rsidRPr="00414DF9" w:rsidRDefault="006B45C0" w:rsidP="00291632">
            <w:pPr>
              <w:pStyle w:val="B1"/>
              <w:spacing w:after="0"/>
              <w:rPr>
                <w:rFonts w:ascii="Arial" w:hAnsi="Arial" w:cs="Arial"/>
                <w:sz w:val="18"/>
                <w:szCs w:val="18"/>
              </w:rPr>
            </w:pPr>
          </w:p>
          <w:p w14:paraId="5CA86A58" w14:textId="77777777" w:rsidR="006B45C0" w:rsidRPr="00414DF9" w:rsidRDefault="006B45C0" w:rsidP="00291632">
            <w:pPr>
              <w:pStyle w:val="TAN"/>
            </w:pPr>
            <w:r w:rsidRPr="00414DF9">
              <w:t>NOTE 1:</w:t>
            </w:r>
            <w:r w:rsidRPr="00414DF9">
              <w:tab/>
              <w:t>SD-type1 refers to all sub-configurations that contain one port subset.</w:t>
            </w:r>
          </w:p>
          <w:p w14:paraId="4404A968" w14:textId="77777777" w:rsidR="006B45C0" w:rsidRPr="00414DF9" w:rsidRDefault="006B45C0" w:rsidP="00291632">
            <w:pPr>
              <w:pStyle w:val="TAN"/>
            </w:pPr>
            <w:r w:rsidRPr="00414DF9">
              <w:t>NOTE 2:</w:t>
            </w:r>
            <w:r w:rsidRPr="00414DF9">
              <w:tab/>
              <w:t>SD-type2 refers to all sub-configurations that contain list of CSI-RS resource IDs.</w:t>
            </w:r>
          </w:p>
          <w:p w14:paraId="01E3C2CB" w14:textId="77777777" w:rsidR="006B45C0" w:rsidRPr="00414DF9" w:rsidRDefault="006B45C0" w:rsidP="00291632">
            <w:pPr>
              <w:pStyle w:val="B1"/>
              <w:spacing w:after="0"/>
              <w:rPr>
                <w:rFonts w:ascii="Arial" w:hAnsi="Arial" w:cs="Arial"/>
                <w:sz w:val="18"/>
                <w:szCs w:val="18"/>
              </w:rPr>
            </w:pPr>
          </w:p>
          <w:p w14:paraId="19B4883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DDA6EB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FD7217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B2B1B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3FDD58E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9A88557"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11011E7"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8BA6B5" w14:textId="77777777" w:rsidR="006B45C0" w:rsidRPr="00414DF9" w:rsidRDefault="006B45C0" w:rsidP="00291632">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88734CA"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600E459"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4B4528A9" w14:textId="77777777" w:rsidR="006B45C0" w:rsidRPr="00414DF9" w:rsidRDefault="006B45C0" w:rsidP="00291632">
            <w:pPr>
              <w:pStyle w:val="TAN"/>
              <w:rPr>
                <w:lang w:eastAsia="zh-CN"/>
              </w:rPr>
            </w:pPr>
          </w:p>
          <w:p w14:paraId="3735BEAD"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3E0C02D" w14:textId="77777777" w:rsidR="006B45C0" w:rsidRPr="00414DF9" w:rsidRDefault="006B45C0" w:rsidP="00291632">
            <w:pPr>
              <w:pStyle w:val="TAL"/>
              <w:jc w:val="center"/>
            </w:pPr>
            <w:r w:rsidRPr="00414DF9">
              <w:lastRenderedPageBreak/>
              <w:t>Band</w:t>
            </w:r>
          </w:p>
        </w:tc>
        <w:tc>
          <w:tcPr>
            <w:tcW w:w="567" w:type="dxa"/>
          </w:tcPr>
          <w:p w14:paraId="00394336" w14:textId="77777777" w:rsidR="006B45C0" w:rsidRPr="00414DF9" w:rsidRDefault="006B45C0" w:rsidP="00291632">
            <w:pPr>
              <w:pStyle w:val="TAL"/>
              <w:jc w:val="center"/>
            </w:pPr>
            <w:r w:rsidRPr="00414DF9">
              <w:t>No</w:t>
            </w:r>
          </w:p>
        </w:tc>
        <w:tc>
          <w:tcPr>
            <w:tcW w:w="709" w:type="dxa"/>
          </w:tcPr>
          <w:p w14:paraId="2FD41F52" w14:textId="77777777" w:rsidR="006B45C0" w:rsidRPr="00414DF9" w:rsidRDefault="006B45C0" w:rsidP="00291632">
            <w:pPr>
              <w:pStyle w:val="TAL"/>
              <w:jc w:val="center"/>
            </w:pPr>
            <w:r w:rsidRPr="00414DF9">
              <w:t>N/A</w:t>
            </w:r>
          </w:p>
        </w:tc>
        <w:tc>
          <w:tcPr>
            <w:tcW w:w="728" w:type="dxa"/>
          </w:tcPr>
          <w:p w14:paraId="77C2692D" w14:textId="77777777" w:rsidR="006B45C0" w:rsidRPr="00414DF9" w:rsidRDefault="006B45C0" w:rsidP="00291632">
            <w:pPr>
              <w:pStyle w:val="TAL"/>
              <w:jc w:val="center"/>
            </w:pPr>
            <w:r w:rsidRPr="00414DF9">
              <w:t>N/A</w:t>
            </w:r>
          </w:p>
        </w:tc>
      </w:tr>
      <w:tr w:rsidR="006B45C0" w:rsidRPr="00414DF9" w14:paraId="6A9BA26A" w14:textId="77777777" w:rsidTr="00291632">
        <w:trPr>
          <w:cantSplit/>
          <w:tblHeader/>
        </w:trPr>
        <w:tc>
          <w:tcPr>
            <w:tcW w:w="6917" w:type="dxa"/>
          </w:tcPr>
          <w:p w14:paraId="41DCF5BC" w14:textId="77777777" w:rsidR="006B45C0" w:rsidRPr="00414DF9" w:rsidRDefault="006B45C0" w:rsidP="00291632">
            <w:pPr>
              <w:pStyle w:val="TAL"/>
              <w:rPr>
                <w:rFonts w:cs="Arial"/>
                <w:b/>
                <w:bCs/>
                <w:i/>
                <w:iCs/>
                <w:szCs w:val="18"/>
              </w:rPr>
            </w:pPr>
            <w:r w:rsidRPr="00414DF9">
              <w:rPr>
                <w:rFonts w:cs="Arial"/>
                <w:b/>
                <w:bCs/>
                <w:i/>
                <w:iCs/>
                <w:szCs w:val="18"/>
              </w:rPr>
              <w:t>spatialRelations, spatialRelations-v1640</w:t>
            </w:r>
          </w:p>
          <w:p w14:paraId="54CC16B8"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3490807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269E07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796E17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1254340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35CA0F2" w14:textId="77777777" w:rsidR="006B45C0" w:rsidRPr="00414DF9" w:rsidRDefault="006B45C0" w:rsidP="00291632">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53974ACA" w14:textId="77777777" w:rsidR="006B45C0" w:rsidRPr="00414DF9" w:rsidRDefault="006B45C0" w:rsidP="00291632">
            <w:pPr>
              <w:pStyle w:val="TAL"/>
              <w:jc w:val="center"/>
            </w:pPr>
            <w:r w:rsidRPr="00414DF9">
              <w:t>Band</w:t>
            </w:r>
          </w:p>
        </w:tc>
        <w:tc>
          <w:tcPr>
            <w:tcW w:w="567" w:type="dxa"/>
          </w:tcPr>
          <w:p w14:paraId="6E1D1048" w14:textId="77777777" w:rsidR="006B45C0" w:rsidRPr="00414DF9" w:rsidRDefault="006B45C0" w:rsidP="00291632">
            <w:pPr>
              <w:pStyle w:val="TAL"/>
              <w:jc w:val="center"/>
            </w:pPr>
            <w:r w:rsidRPr="00414DF9">
              <w:t>FD</w:t>
            </w:r>
          </w:p>
        </w:tc>
        <w:tc>
          <w:tcPr>
            <w:tcW w:w="709" w:type="dxa"/>
          </w:tcPr>
          <w:p w14:paraId="6C067F62" w14:textId="77777777" w:rsidR="006B45C0" w:rsidRPr="00414DF9" w:rsidRDefault="006B45C0" w:rsidP="00291632">
            <w:pPr>
              <w:pStyle w:val="TAL"/>
              <w:jc w:val="center"/>
            </w:pPr>
            <w:r w:rsidRPr="00414DF9">
              <w:t>N/A</w:t>
            </w:r>
          </w:p>
        </w:tc>
        <w:tc>
          <w:tcPr>
            <w:tcW w:w="728" w:type="dxa"/>
          </w:tcPr>
          <w:p w14:paraId="5051BBBA" w14:textId="77777777" w:rsidR="006B45C0" w:rsidRPr="00414DF9" w:rsidRDefault="006B45C0" w:rsidP="00291632">
            <w:pPr>
              <w:pStyle w:val="TAL"/>
              <w:jc w:val="center"/>
            </w:pPr>
            <w:r w:rsidRPr="00414DF9">
              <w:t>FD</w:t>
            </w:r>
          </w:p>
        </w:tc>
      </w:tr>
      <w:tr w:rsidR="006B45C0" w:rsidRPr="00414DF9" w14:paraId="00D92746" w14:textId="77777777" w:rsidTr="00291632">
        <w:trPr>
          <w:cantSplit/>
          <w:tblHeader/>
        </w:trPr>
        <w:tc>
          <w:tcPr>
            <w:tcW w:w="6917" w:type="dxa"/>
          </w:tcPr>
          <w:p w14:paraId="6FB2A029"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spatialRelationsSRS-Pos-r16</w:t>
            </w:r>
          </w:p>
          <w:p w14:paraId="32B73510"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397B7D8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18A9DC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4DD37B9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45390E5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8E832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3EE7B9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5AC5C211"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p w14:paraId="6FB2E555" w14:textId="77777777" w:rsidR="006B45C0" w:rsidRPr="00414DF9" w:rsidRDefault="006B45C0" w:rsidP="00291632">
            <w:pPr>
              <w:pStyle w:val="TAN"/>
            </w:pPr>
          </w:p>
        </w:tc>
        <w:tc>
          <w:tcPr>
            <w:tcW w:w="709" w:type="dxa"/>
          </w:tcPr>
          <w:p w14:paraId="3D14E1F1" w14:textId="77777777" w:rsidR="006B45C0" w:rsidRPr="00414DF9" w:rsidRDefault="006B45C0" w:rsidP="00291632">
            <w:pPr>
              <w:pStyle w:val="TAL"/>
              <w:jc w:val="center"/>
            </w:pPr>
            <w:r w:rsidRPr="00414DF9">
              <w:t>Band</w:t>
            </w:r>
          </w:p>
        </w:tc>
        <w:tc>
          <w:tcPr>
            <w:tcW w:w="567" w:type="dxa"/>
          </w:tcPr>
          <w:p w14:paraId="652CC253" w14:textId="77777777" w:rsidR="006B45C0" w:rsidRPr="00414DF9" w:rsidRDefault="006B45C0" w:rsidP="00291632">
            <w:pPr>
              <w:pStyle w:val="TAL"/>
              <w:jc w:val="center"/>
            </w:pPr>
            <w:r w:rsidRPr="00414DF9">
              <w:t>No</w:t>
            </w:r>
          </w:p>
        </w:tc>
        <w:tc>
          <w:tcPr>
            <w:tcW w:w="709" w:type="dxa"/>
          </w:tcPr>
          <w:p w14:paraId="0127D9F3" w14:textId="77777777" w:rsidR="006B45C0" w:rsidRPr="00414DF9" w:rsidRDefault="006B45C0" w:rsidP="00291632">
            <w:pPr>
              <w:pStyle w:val="TAL"/>
              <w:jc w:val="center"/>
            </w:pPr>
            <w:r w:rsidRPr="00414DF9">
              <w:t>N/A</w:t>
            </w:r>
          </w:p>
        </w:tc>
        <w:tc>
          <w:tcPr>
            <w:tcW w:w="728" w:type="dxa"/>
          </w:tcPr>
          <w:p w14:paraId="70E0F30D" w14:textId="77777777" w:rsidR="006B45C0" w:rsidRPr="00414DF9" w:rsidRDefault="006B45C0" w:rsidP="00291632">
            <w:pPr>
              <w:pStyle w:val="TAL"/>
              <w:jc w:val="center"/>
            </w:pPr>
            <w:r w:rsidRPr="00414DF9">
              <w:t>FR2 only</w:t>
            </w:r>
          </w:p>
        </w:tc>
      </w:tr>
      <w:tr w:rsidR="006B45C0" w:rsidRPr="00414DF9" w14:paraId="7508B4F7" w14:textId="77777777" w:rsidTr="00291632">
        <w:trPr>
          <w:cantSplit/>
          <w:tblHeader/>
        </w:trPr>
        <w:tc>
          <w:tcPr>
            <w:tcW w:w="6917" w:type="dxa"/>
          </w:tcPr>
          <w:p w14:paraId="25C45683"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spatialRelationsSRS-PosRRC-Inactive-r17</w:t>
            </w:r>
          </w:p>
          <w:p w14:paraId="7837AE43"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0B25416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F4AF4C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699DEA8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6A3C4F7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6C212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E420E2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47264BF5"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tc>
        <w:tc>
          <w:tcPr>
            <w:tcW w:w="709" w:type="dxa"/>
          </w:tcPr>
          <w:p w14:paraId="233CC2A8" w14:textId="77777777" w:rsidR="006B45C0" w:rsidRPr="00414DF9" w:rsidRDefault="006B45C0" w:rsidP="00291632">
            <w:pPr>
              <w:pStyle w:val="TAL"/>
              <w:jc w:val="center"/>
            </w:pPr>
            <w:r w:rsidRPr="00414DF9">
              <w:t>Band</w:t>
            </w:r>
          </w:p>
        </w:tc>
        <w:tc>
          <w:tcPr>
            <w:tcW w:w="567" w:type="dxa"/>
          </w:tcPr>
          <w:p w14:paraId="6D0479E6" w14:textId="77777777" w:rsidR="006B45C0" w:rsidRPr="00414DF9" w:rsidRDefault="006B45C0" w:rsidP="00291632">
            <w:pPr>
              <w:pStyle w:val="TAL"/>
              <w:jc w:val="center"/>
            </w:pPr>
            <w:r w:rsidRPr="00414DF9">
              <w:t>No</w:t>
            </w:r>
          </w:p>
        </w:tc>
        <w:tc>
          <w:tcPr>
            <w:tcW w:w="709" w:type="dxa"/>
          </w:tcPr>
          <w:p w14:paraId="5FC568B6" w14:textId="77777777" w:rsidR="006B45C0" w:rsidRPr="00414DF9" w:rsidRDefault="006B45C0" w:rsidP="00291632">
            <w:pPr>
              <w:pStyle w:val="TAL"/>
              <w:jc w:val="center"/>
            </w:pPr>
            <w:r w:rsidRPr="00414DF9">
              <w:t>N/A</w:t>
            </w:r>
          </w:p>
        </w:tc>
        <w:tc>
          <w:tcPr>
            <w:tcW w:w="728" w:type="dxa"/>
          </w:tcPr>
          <w:p w14:paraId="334EE735" w14:textId="77777777" w:rsidR="006B45C0" w:rsidRPr="00414DF9" w:rsidRDefault="006B45C0" w:rsidP="00291632">
            <w:pPr>
              <w:pStyle w:val="TAL"/>
              <w:jc w:val="center"/>
            </w:pPr>
            <w:r w:rsidRPr="00414DF9">
              <w:t>FR2 only</w:t>
            </w:r>
          </w:p>
        </w:tc>
      </w:tr>
      <w:tr w:rsidR="006B45C0" w:rsidRPr="00414DF9" w14:paraId="589A1053" w14:textId="77777777" w:rsidTr="00291632">
        <w:trPr>
          <w:cantSplit/>
          <w:tblHeader/>
        </w:trPr>
        <w:tc>
          <w:tcPr>
            <w:tcW w:w="6917" w:type="dxa"/>
          </w:tcPr>
          <w:p w14:paraId="6A136A54" w14:textId="77777777" w:rsidR="006B45C0" w:rsidRPr="00414DF9" w:rsidRDefault="006B45C0" w:rsidP="00291632">
            <w:pPr>
              <w:pStyle w:val="TAL"/>
              <w:rPr>
                <w:b/>
                <w:bCs/>
                <w:i/>
                <w:iCs/>
              </w:rPr>
            </w:pPr>
            <w:r w:rsidRPr="00414DF9">
              <w:rPr>
                <w:b/>
                <w:bCs/>
                <w:i/>
                <w:iCs/>
              </w:rPr>
              <w:t>sp-BeamReportPUCCH</w:t>
            </w:r>
          </w:p>
          <w:p w14:paraId="05E30970" w14:textId="77777777" w:rsidR="006B45C0" w:rsidRPr="00414DF9" w:rsidRDefault="006B45C0" w:rsidP="00291632">
            <w:pPr>
              <w:pStyle w:val="TAL"/>
            </w:pPr>
            <w:r w:rsidRPr="00414DF9">
              <w:rPr>
                <w:bCs/>
                <w:iCs/>
              </w:rPr>
              <w:t>Indicates support of semi-persistent 'CRI/RSRP' or 'SSBRI/RSRP' reporting using PUCCH formats 2, 3 and 4 in one slot.</w:t>
            </w:r>
          </w:p>
        </w:tc>
        <w:tc>
          <w:tcPr>
            <w:tcW w:w="709" w:type="dxa"/>
          </w:tcPr>
          <w:p w14:paraId="71EDB6E5" w14:textId="77777777" w:rsidR="006B45C0" w:rsidRPr="00414DF9" w:rsidRDefault="006B45C0" w:rsidP="00291632">
            <w:pPr>
              <w:pStyle w:val="TAL"/>
              <w:jc w:val="center"/>
            </w:pPr>
            <w:r w:rsidRPr="00414DF9">
              <w:rPr>
                <w:bCs/>
                <w:iCs/>
              </w:rPr>
              <w:t>Band</w:t>
            </w:r>
          </w:p>
        </w:tc>
        <w:tc>
          <w:tcPr>
            <w:tcW w:w="567" w:type="dxa"/>
          </w:tcPr>
          <w:p w14:paraId="478E6BA6" w14:textId="77777777" w:rsidR="006B45C0" w:rsidRPr="00414DF9" w:rsidRDefault="006B45C0" w:rsidP="00291632">
            <w:pPr>
              <w:pStyle w:val="TAL"/>
              <w:jc w:val="center"/>
            </w:pPr>
            <w:r w:rsidRPr="00414DF9">
              <w:rPr>
                <w:bCs/>
                <w:iCs/>
              </w:rPr>
              <w:t>No</w:t>
            </w:r>
          </w:p>
        </w:tc>
        <w:tc>
          <w:tcPr>
            <w:tcW w:w="709" w:type="dxa"/>
          </w:tcPr>
          <w:p w14:paraId="3DC48DE8" w14:textId="77777777" w:rsidR="006B45C0" w:rsidRPr="00414DF9" w:rsidRDefault="006B45C0" w:rsidP="00291632">
            <w:pPr>
              <w:pStyle w:val="TAL"/>
              <w:jc w:val="center"/>
            </w:pPr>
            <w:r w:rsidRPr="00414DF9">
              <w:rPr>
                <w:bCs/>
                <w:iCs/>
              </w:rPr>
              <w:t>N/A</w:t>
            </w:r>
          </w:p>
        </w:tc>
        <w:tc>
          <w:tcPr>
            <w:tcW w:w="728" w:type="dxa"/>
          </w:tcPr>
          <w:p w14:paraId="3884C583" w14:textId="77777777" w:rsidR="006B45C0" w:rsidRPr="00414DF9" w:rsidRDefault="006B45C0" w:rsidP="00291632">
            <w:pPr>
              <w:pStyle w:val="TAL"/>
              <w:jc w:val="center"/>
            </w:pPr>
            <w:r w:rsidRPr="00414DF9">
              <w:rPr>
                <w:bCs/>
                <w:iCs/>
              </w:rPr>
              <w:t>N/A</w:t>
            </w:r>
          </w:p>
        </w:tc>
      </w:tr>
      <w:tr w:rsidR="006B45C0" w:rsidRPr="00414DF9" w14:paraId="2ADEAE53" w14:textId="77777777" w:rsidTr="00291632">
        <w:trPr>
          <w:cantSplit/>
          <w:tblHeader/>
        </w:trPr>
        <w:tc>
          <w:tcPr>
            <w:tcW w:w="6917" w:type="dxa"/>
          </w:tcPr>
          <w:p w14:paraId="297122E9" w14:textId="77777777" w:rsidR="006B45C0" w:rsidRPr="00414DF9" w:rsidRDefault="006B45C0" w:rsidP="00291632">
            <w:pPr>
              <w:pStyle w:val="TAL"/>
              <w:rPr>
                <w:b/>
                <w:bCs/>
                <w:i/>
                <w:iCs/>
              </w:rPr>
            </w:pPr>
            <w:r w:rsidRPr="00414DF9">
              <w:rPr>
                <w:b/>
                <w:bCs/>
                <w:i/>
                <w:iCs/>
              </w:rPr>
              <w:t>sp-BeamReportPUSCH</w:t>
            </w:r>
          </w:p>
          <w:p w14:paraId="7455078D" w14:textId="77777777" w:rsidR="006B45C0" w:rsidRPr="00414DF9" w:rsidRDefault="006B45C0" w:rsidP="00291632">
            <w:pPr>
              <w:pStyle w:val="TAL"/>
            </w:pPr>
            <w:r w:rsidRPr="00414DF9">
              <w:rPr>
                <w:bCs/>
                <w:iCs/>
              </w:rPr>
              <w:t>Indicates support of semi-persistent 'CRI/RSRP' or 'SSBRI/RSRP' reporting on PUSCH.</w:t>
            </w:r>
          </w:p>
        </w:tc>
        <w:tc>
          <w:tcPr>
            <w:tcW w:w="709" w:type="dxa"/>
          </w:tcPr>
          <w:p w14:paraId="7D0FB44A" w14:textId="77777777" w:rsidR="006B45C0" w:rsidRPr="00414DF9" w:rsidRDefault="006B45C0" w:rsidP="00291632">
            <w:pPr>
              <w:pStyle w:val="TAL"/>
              <w:jc w:val="center"/>
            </w:pPr>
            <w:r w:rsidRPr="00414DF9">
              <w:rPr>
                <w:bCs/>
                <w:iCs/>
              </w:rPr>
              <w:t>Band</w:t>
            </w:r>
          </w:p>
        </w:tc>
        <w:tc>
          <w:tcPr>
            <w:tcW w:w="567" w:type="dxa"/>
          </w:tcPr>
          <w:p w14:paraId="5E8475B0" w14:textId="77777777" w:rsidR="006B45C0" w:rsidRPr="00414DF9" w:rsidRDefault="006B45C0" w:rsidP="00291632">
            <w:pPr>
              <w:pStyle w:val="TAL"/>
              <w:jc w:val="center"/>
            </w:pPr>
            <w:r w:rsidRPr="00414DF9">
              <w:rPr>
                <w:bCs/>
                <w:iCs/>
              </w:rPr>
              <w:t>No</w:t>
            </w:r>
          </w:p>
        </w:tc>
        <w:tc>
          <w:tcPr>
            <w:tcW w:w="709" w:type="dxa"/>
          </w:tcPr>
          <w:p w14:paraId="1AA3D60E" w14:textId="77777777" w:rsidR="006B45C0" w:rsidRPr="00414DF9" w:rsidRDefault="006B45C0" w:rsidP="00291632">
            <w:pPr>
              <w:pStyle w:val="TAL"/>
              <w:jc w:val="center"/>
            </w:pPr>
            <w:r w:rsidRPr="00414DF9">
              <w:rPr>
                <w:bCs/>
                <w:iCs/>
              </w:rPr>
              <w:t>N/A</w:t>
            </w:r>
          </w:p>
        </w:tc>
        <w:tc>
          <w:tcPr>
            <w:tcW w:w="728" w:type="dxa"/>
          </w:tcPr>
          <w:p w14:paraId="1A5786E5" w14:textId="77777777" w:rsidR="006B45C0" w:rsidRPr="00414DF9" w:rsidRDefault="006B45C0" w:rsidP="00291632">
            <w:pPr>
              <w:pStyle w:val="TAL"/>
              <w:jc w:val="center"/>
            </w:pPr>
            <w:r w:rsidRPr="00414DF9">
              <w:rPr>
                <w:bCs/>
                <w:iCs/>
              </w:rPr>
              <w:t>N/A</w:t>
            </w:r>
          </w:p>
        </w:tc>
      </w:tr>
      <w:tr w:rsidR="006B45C0" w:rsidRPr="00414DF9" w14:paraId="184059B2" w14:textId="77777777" w:rsidTr="00291632">
        <w:trPr>
          <w:cantSplit/>
          <w:tblHeader/>
        </w:trPr>
        <w:tc>
          <w:tcPr>
            <w:tcW w:w="6917" w:type="dxa"/>
          </w:tcPr>
          <w:p w14:paraId="3BD2634B" w14:textId="77777777" w:rsidR="006B45C0" w:rsidRPr="00414DF9" w:rsidRDefault="006B45C0" w:rsidP="00291632">
            <w:pPr>
              <w:pStyle w:val="TAL"/>
              <w:rPr>
                <w:b/>
                <w:bCs/>
                <w:i/>
                <w:iCs/>
              </w:rPr>
            </w:pPr>
            <w:r w:rsidRPr="00414DF9">
              <w:rPr>
                <w:b/>
                <w:bCs/>
                <w:i/>
                <w:iCs/>
              </w:rPr>
              <w:t>spCell-TAG-Ind-r18</w:t>
            </w:r>
          </w:p>
          <w:p w14:paraId="1138167B" w14:textId="77777777" w:rsidR="006B45C0" w:rsidRPr="00414DF9" w:rsidRDefault="006B45C0" w:rsidP="00291632">
            <w:pPr>
              <w:pStyle w:val="TAL"/>
            </w:pPr>
            <w:r w:rsidRPr="00414DF9">
              <w:t>Indicates whether the UE supports indicating one of two TAG IDs configured in the SpCell via absolute TA command MAC CE.</w:t>
            </w:r>
          </w:p>
          <w:p w14:paraId="2FC3252E"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6C762DE6" w14:textId="77777777" w:rsidR="006B45C0" w:rsidRPr="00414DF9" w:rsidRDefault="006B45C0" w:rsidP="00291632">
            <w:pPr>
              <w:pStyle w:val="TAL"/>
              <w:jc w:val="center"/>
              <w:rPr>
                <w:bCs/>
                <w:iCs/>
              </w:rPr>
            </w:pPr>
            <w:r w:rsidRPr="00414DF9">
              <w:rPr>
                <w:bCs/>
                <w:iCs/>
              </w:rPr>
              <w:t>Band</w:t>
            </w:r>
          </w:p>
        </w:tc>
        <w:tc>
          <w:tcPr>
            <w:tcW w:w="567" w:type="dxa"/>
          </w:tcPr>
          <w:p w14:paraId="0CCBC8BE" w14:textId="77777777" w:rsidR="006B45C0" w:rsidRPr="00414DF9" w:rsidRDefault="006B45C0" w:rsidP="00291632">
            <w:pPr>
              <w:pStyle w:val="TAL"/>
              <w:jc w:val="center"/>
              <w:rPr>
                <w:bCs/>
                <w:iCs/>
              </w:rPr>
            </w:pPr>
            <w:r w:rsidRPr="00414DF9">
              <w:rPr>
                <w:bCs/>
                <w:iCs/>
              </w:rPr>
              <w:t>No</w:t>
            </w:r>
          </w:p>
        </w:tc>
        <w:tc>
          <w:tcPr>
            <w:tcW w:w="709" w:type="dxa"/>
          </w:tcPr>
          <w:p w14:paraId="00E0E1FE" w14:textId="77777777" w:rsidR="006B45C0" w:rsidRPr="00414DF9" w:rsidRDefault="006B45C0" w:rsidP="00291632">
            <w:pPr>
              <w:pStyle w:val="TAL"/>
              <w:jc w:val="center"/>
              <w:rPr>
                <w:bCs/>
                <w:iCs/>
              </w:rPr>
            </w:pPr>
            <w:r w:rsidRPr="00414DF9">
              <w:rPr>
                <w:bCs/>
                <w:iCs/>
              </w:rPr>
              <w:t>N/A</w:t>
            </w:r>
          </w:p>
        </w:tc>
        <w:tc>
          <w:tcPr>
            <w:tcW w:w="728" w:type="dxa"/>
          </w:tcPr>
          <w:p w14:paraId="4E4A6CE5" w14:textId="77777777" w:rsidR="006B45C0" w:rsidRPr="00414DF9" w:rsidRDefault="006B45C0" w:rsidP="00291632">
            <w:pPr>
              <w:pStyle w:val="TAL"/>
              <w:jc w:val="center"/>
              <w:rPr>
                <w:bCs/>
                <w:iCs/>
              </w:rPr>
            </w:pPr>
            <w:r w:rsidRPr="00414DF9">
              <w:rPr>
                <w:bCs/>
                <w:iCs/>
              </w:rPr>
              <w:t>N/A</w:t>
            </w:r>
          </w:p>
        </w:tc>
      </w:tr>
      <w:tr w:rsidR="006B45C0" w:rsidRPr="00414DF9" w14:paraId="5EC96DE5"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DD20F" w14:textId="77777777" w:rsidR="006B45C0" w:rsidRPr="00414DF9" w:rsidRDefault="006B45C0" w:rsidP="00291632">
            <w:pPr>
              <w:pStyle w:val="TAL"/>
              <w:rPr>
                <w:b/>
                <w:bCs/>
                <w:i/>
                <w:iCs/>
              </w:rPr>
            </w:pPr>
            <w:r w:rsidRPr="00414DF9">
              <w:rPr>
                <w:b/>
                <w:bCs/>
                <w:i/>
                <w:iCs/>
              </w:rPr>
              <w:t>sps-MulticastDCI-Format4-2-r17</w:t>
            </w:r>
          </w:p>
          <w:p w14:paraId="483085D4" w14:textId="77777777" w:rsidR="006B45C0" w:rsidRPr="00414DF9" w:rsidRDefault="006B45C0" w:rsidP="00291632">
            <w:pPr>
              <w:pStyle w:val="TAL"/>
            </w:pPr>
            <w:r w:rsidRPr="00414DF9">
              <w:t>Indicates whether the UE supports transmission and retransmission scheduled by DCI format 4_2 with CRC scrambled with G-CS-RNTI for multicast SPS scheduling.</w:t>
            </w:r>
          </w:p>
          <w:p w14:paraId="088B03F0" w14:textId="77777777" w:rsidR="006B45C0" w:rsidRPr="00414DF9" w:rsidRDefault="006B45C0" w:rsidP="00291632">
            <w:pPr>
              <w:pStyle w:val="TAL"/>
            </w:pPr>
          </w:p>
          <w:p w14:paraId="5822D392" w14:textId="77777777" w:rsidR="006B45C0" w:rsidRPr="00414DF9" w:rsidRDefault="006B45C0" w:rsidP="00291632">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B1B6985"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5ABF937"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184B461"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08E1C1" w14:textId="77777777" w:rsidR="006B45C0" w:rsidRPr="00414DF9" w:rsidRDefault="006B45C0" w:rsidP="00291632">
            <w:pPr>
              <w:pStyle w:val="TAL"/>
              <w:jc w:val="center"/>
              <w:rPr>
                <w:bCs/>
                <w:iCs/>
              </w:rPr>
            </w:pPr>
            <w:r w:rsidRPr="00414DF9">
              <w:rPr>
                <w:bCs/>
                <w:iCs/>
              </w:rPr>
              <w:t>N/A</w:t>
            </w:r>
          </w:p>
        </w:tc>
      </w:tr>
      <w:tr w:rsidR="006B45C0" w:rsidRPr="00414DF9" w14:paraId="7ACEB797"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89E0A7" w14:textId="77777777" w:rsidR="006B45C0" w:rsidRPr="00414DF9" w:rsidRDefault="006B45C0" w:rsidP="00291632">
            <w:pPr>
              <w:pStyle w:val="TAL"/>
              <w:rPr>
                <w:b/>
                <w:bCs/>
                <w:i/>
                <w:iCs/>
              </w:rPr>
            </w:pPr>
            <w:r w:rsidRPr="00414DF9">
              <w:rPr>
                <w:b/>
                <w:bCs/>
                <w:i/>
                <w:iCs/>
              </w:rPr>
              <w:lastRenderedPageBreak/>
              <w:t>sps-MulticastMultiConfig-r17</w:t>
            </w:r>
          </w:p>
          <w:p w14:paraId="747C472C" w14:textId="77777777" w:rsidR="006B45C0" w:rsidRPr="00414DF9" w:rsidRDefault="006B45C0" w:rsidP="00291632">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5EC36163" w14:textId="77777777" w:rsidR="006B45C0" w:rsidRPr="00414DF9" w:rsidRDefault="006B45C0" w:rsidP="00291632">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087BFD4B" w14:textId="77777777" w:rsidR="006B45C0" w:rsidRPr="00414DF9" w:rsidRDefault="006B45C0" w:rsidP="00291632">
            <w:pPr>
              <w:pStyle w:val="TAL"/>
            </w:pPr>
          </w:p>
          <w:p w14:paraId="17B0D00F" w14:textId="77777777" w:rsidR="006B45C0" w:rsidRPr="00414DF9" w:rsidRDefault="006B45C0" w:rsidP="00291632">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752A908F" w14:textId="77777777" w:rsidR="006B45C0" w:rsidRPr="00414DF9" w:rsidRDefault="006B45C0" w:rsidP="00291632">
            <w:pPr>
              <w:pStyle w:val="TAL"/>
            </w:pPr>
          </w:p>
          <w:p w14:paraId="7CF8B83B"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CC09A0E"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3E2F735"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328A4A"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F01127" w14:textId="77777777" w:rsidR="006B45C0" w:rsidRPr="00414DF9" w:rsidRDefault="006B45C0" w:rsidP="00291632">
            <w:pPr>
              <w:pStyle w:val="TAL"/>
              <w:jc w:val="center"/>
              <w:rPr>
                <w:bCs/>
                <w:iCs/>
              </w:rPr>
            </w:pPr>
            <w:r w:rsidRPr="00414DF9">
              <w:rPr>
                <w:bCs/>
                <w:iCs/>
              </w:rPr>
              <w:t>N/A</w:t>
            </w:r>
          </w:p>
        </w:tc>
      </w:tr>
      <w:tr w:rsidR="006B45C0" w:rsidRPr="00414DF9" w14:paraId="7EB36E85" w14:textId="77777777" w:rsidTr="00291632">
        <w:trPr>
          <w:cantSplit/>
          <w:tblHeader/>
        </w:trPr>
        <w:tc>
          <w:tcPr>
            <w:tcW w:w="6917" w:type="dxa"/>
          </w:tcPr>
          <w:p w14:paraId="6766256C" w14:textId="77777777" w:rsidR="006B45C0" w:rsidRPr="00414DF9" w:rsidRDefault="006B45C0" w:rsidP="00291632">
            <w:pPr>
              <w:pStyle w:val="TAL"/>
              <w:rPr>
                <w:b/>
                <w:i/>
              </w:rPr>
            </w:pPr>
            <w:r w:rsidRPr="00414DF9">
              <w:rPr>
                <w:b/>
                <w:i/>
              </w:rPr>
              <w:t>sps-r16</w:t>
            </w:r>
          </w:p>
          <w:p w14:paraId="54B68CF4" w14:textId="77777777" w:rsidR="006B45C0" w:rsidRPr="00414DF9" w:rsidRDefault="006B45C0" w:rsidP="00291632">
            <w:pPr>
              <w:pStyle w:val="TAL"/>
            </w:pPr>
            <w:r w:rsidRPr="00414DF9">
              <w:t>Indicates whether the UE support of up to 8 configured SPS configurations in a BWP of a serving cell and up to 32 configured SPS configurations in a cell group. This field includes the following parameters:</w:t>
            </w:r>
          </w:p>
          <w:p w14:paraId="7A4A5BF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11B7A93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4DE46925"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4EA27E11" w14:textId="77777777" w:rsidR="006B45C0" w:rsidRPr="00414DF9" w:rsidRDefault="006B45C0" w:rsidP="00291632">
            <w:pPr>
              <w:pStyle w:val="TAL"/>
              <w:rPr>
                <w:rFonts w:cs="Arial"/>
                <w:szCs w:val="18"/>
              </w:rPr>
            </w:pPr>
          </w:p>
          <w:p w14:paraId="4ACB32E8" w14:textId="77777777" w:rsidR="006B45C0" w:rsidRPr="00414DF9" w:rsidRDefault="006B45C0" w:rsidP="00291632">
            <w:pPr>
              <w:pStyle w:val="TAL"/>
              <w:rPr>
                <w:rFonts w:cs="Arial"/>
                <w:szCs w:val="18"/>
              </w:rPr>
            </w:pPr>
            <w:r w:rsidRPr="00414DF9">
              <w:rPr>
                <w:rFonts w:cs="Arial"/>
                <w:szCs w:val="18"/>
              </w:rPr>
              <w:t>NOTE:</w:t>
            </w:r>
          </w:p>
          <w:p w14:paraId="706CDB3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1B231D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2D410A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33391FC8"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18519FE" w14:textId="77777777" w:rsidR="006B45C0" w:rsidRPr="00414DF9" w:rsidRDefault="006B45C0" w:rsidP="00291632">
            <w:pPr>
              <w:pStyle w:val="TAL"/>
              <w:jc w:val="center"/>
            </w:pPr>
            <w:r w:rsidRPr="00414DF9">
              <w:t>Band</w:t>
            </w:r>
          </w:p>
        </w:tc>
        <w:tc>
          <w:tcPr>
            <w:tcW w:w="567" w:type="dxa"/>
          </w:tcPr>
          <w:p w14:paraId="5A42F30C" w14:textId="77777777" w:rsidR="006B45C0" w:rsidRPr="00414DF9" w:rsidRDefault="006B45C0" w:rsidP="00291632">
            <w:pPr>
              <w:pStyle w:val="TAL"/>
              <w:jc w:val="center"/>
            </w:pPr>
            <w:r w:rsidRPr="00414DF9">
              <w:t>No</w:t>
            </w:r>
          </w:p>
        </w:tc>
        <w:tc>
          <w:tcPr>
            <w:tcW w:w="709" w:type="dxa"/>
          </w:tcPr>
          <w:p w14:paraId="55730207" w14:textId="77777777" w:rsidR="006B45C0" w:rsidRPr="00414DF9" w:rsidRDefault="006B45C0" w:rsidP="00291632">
            <w:pPr>
              <w:pStyle w:val="TAL"/>
              <w:jc w:val="center"/>
              <w:rPr>
                <w:bCs/>
                <w:iCs/>
              </w:rPr>
            </w:pPr>
            <w:r w:rsidRPr="00414DF9">
              <w:rPr>
                <w:bCs/>
                <w:iCs/>
              </w:rPr>
              <w:t>N/A</w:t>
            </w:r>
          </w:p>
        </w:tc>
        <w:tc>
          <w:tcPr>
            <w:tcW w:w="728" w:type="dxa"/>
          </w:tcPr>
          <w:p w14:paraId="3821AB3F" w14:textId="77777777" w:rsidR="006B45C0" w:rsidRPr="00414DF9" w:rsidRDefault="006B45C0" w:rsidP="00291632">
            <w:pPr>
              <w:pStyle w:val="TAL"/>
              <w:jc w:val="center"/>
              <w:rPr>
                <w:bCs/>
                <w:iCs/>
              </w:rPr>
            </w:pPr>
            <w:r w:rsidRPr="00414DF9">
              <w:rPr>
                <w:bCs/>
                <w:iCs/>
              </w:rPr>
              <w:t>N/A</w:t>
            </w:r>
          </w:p>
        </w:tc>
      </w:tr>
      <w:tr w:rsidR="006B45C0" w:rsidRPr="00414DF9" w14:paraId="0816367E" w14:textId="77777777" w:rsidTr="00291632">
        <w:trPr>
          <w:cantSplit/>
          <w:tblHeader/>
        </w:trPr>
        <w:tc>
          <w:tcPr>
            <w:tcW w:w="6917" w:type="dxa"/>
          </w:tcPr>
          <w:p w14:paraId="44A3CDF7" w14:textId="77777777" w:rsidR="006B45C0" w:rsidRPr="00414DF9" w:rsidRDefault="006B45C0" w:rsidP="00291632">
            <w:pPr>
              <w:pStyle w:val="TAL"/>
              <w:rPr>
                <w:b/>
                <w:i/>
              </w:rPr>
            </w:pPr>
            <w:r w:rsidRPr="00414DF9">
              <w:rPr>
                <w:b/>
                <w:i/>
              </w:rPr>
              <w:t>srs-AssocCSI-RS</w:t>
            </w:r>
          </w:p>
          <w:p w14:paraId="5B215B10" w14:textId="77777777" w:rsidR="006B45C0" w:rsidRPr="00414DF9" w:rsidRDefault="006B45C0" w:rsidP="00291632">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9AF68F4" w14:textId="77777777" w:rsidR="006B45C0" w:rsidRPr="00414DF9" w:rsidRDefault="006B45C0" w:rsidP="00291632">
            <w:pPr>
              <w:pStyle w:val="TAL"/>
            </w:pPr>
            <w:r w:rsidRPr="00414DF9">
              <w:rPr>
                <w:rFonts w:cs="Arial"/>
                <w:szCs w:val="18"/>
              </w:rPr>
              <w:t xml:space="preserve">This capability signalling </w:t>
            </w:r>
            <w:r w:rsidRPr="00414DF9">
              <w:t>includes list of the following parameters:</w:t>
            </w:r>
          </w:p>
          <w:p w14:paraId="495A20F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21AEC8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9533408" w14:textId="77777777" w:rsidR="006B45C0" w:rsidRPr="00414DF9" w:rsidRDefault="006B45C0" w:rsidP="00291632">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1800008F" w14:textId="77777777" w:rsidR="006B45C0" w:rsidRPr="00414DF9" w:rsidRDefault="006B45C0" w:rsidP="00291632">
            <w:pPr>
              <w:pStyle w:val="TAL"/>
              <w:jc w:val="center"/>
              <w:rPr>
                <w:bCs/>
                <w:iCs/>
              </w:rPr>
            </w:pPr>
            <w:r w:rsidRPr="00414DF9">
              <w:rPr>
                <w:bCs/>
                <w:iCs/>
              </w:rPr>
              <w:t>Band</w:t>
            </w:r>
          </w:p>
        </w:tc>
        <w:tc>
          <w:tcPr>
            <w:tcW w:w="567" w:type="dxa"/>
          </w:tcPr>
          <w:p w14:paraId="532225C5" w14:textId="77777777" w:rsidR="006B45C0" w:rsidRPr="00414DF9" w:rsidRDefault="006B45C0" w:rsidP="00291632">
            <w:pPr>
              <w:pStyle w:val="TAL"/>
              <w:jc w:val="center"/>
              <w:rPr>
                <w:bCs/>
                <w:iCs/>
              </w:rPr>
            </w:pPr>
            <w:r w:rsidRPr="00414DF9">
              <w:rPr>
                <w:bCs/>
                <w:iCs/>
              </w:rPr>
              <w:t>No</w:t>
            </w:r>
          </w:p>
        </w:tc>
        <w:tc>
          <w:tcPr>
            <w:tcW w:w="709" w:type="dxa"/>
          </w:tcPr>
          <w:p w14:paraId="600FDCC4" w14:textId="77777777" w:rsidR="006B45C0" w:rsidRPr="00414DF9" w:rsidRDefault="006B45C0" w:rsidP="00291632">
            <w:pPr>
              <w:pStyle w:val="TAL"/>
              <w:jc w:val="center"/>
              <w:rPr>
                <w:bCs/>
                <w:iCs/>
              </w:rPr>
            </w:pPr>
            <w:r w:rsidRPr="00414DF9">
              <w:rPr>
                <w:bCs/>
                <w:iCs/>
              </w:rPr>
              <w:t>N/A</w:t>
            </w:r>
          </w:p>
        </w:tc>
        <w:tc>
          <w:tcPr>
            <w:tcW w:w="728" w:type="dxa"/>
          </w:tcPr>
          <w:p w14:paraId="5B95421D" w14:textId="77777777" w:rsidR="006B45C0" w:rsidRPr="00414DF9" w:rsidRDefault="006B45C0" w:rsidP="00291632">
            <w:pPr>
              <w:pStyle w:val="TAL"/>
              <w:jc w:val="center"/>
            </w:pPr>
            <w:r w:rsidRPr="00414DF9">
              <w:rPr>
                <w:bCs/>
                <w:iCs/>
              </w:rPr>
              <w:t>N/A</w:t>
            </w:r>
          </w:p>
        </w:tc>
      </w:tr>
      <w:tr w:rsidR="006B45C0" w:rsidRPr="00414DF9" w14:paraId="00B7A1E7" w14:textId="77777777" w:rsidTr="00291632">
        <w:trPr>
          <w:cantSplit/>
          <w:tblHeader/>
        </w:trPr>
        <w:tc>
          <w:tcPr>
            <w:tcW w:w="6917" w:type="dxa"/>
          </w:tcPr>
          <w:p w14:paraId="57353F16" w14:textId="77777777" w:rsidR="006B45C0" w:rsidRPr="00414DF9" w:rsidRDefault="006B45C0" w:rsidP="00291632">
            <w:pPr>
              <w:pStyle w:val="TAL"/>
              <w:rPr>
                <w:b/>
                <w:i/>
              </w:rPr>
            </w:pPr>
            <w:r w:rsidRPr="00414DF9">
              <w:rPr>
                <w:b/>
                <w:i/>
              </w:rPr>
              <w:t>srs-combEight-r17</w:t>
            </w:r>
          </w:p>
          <w:p w14:paraId="30C21B7D" w14:textId="77777777" w:rsidR="006B45C0" w:rsidRPr="00414DF9" w:rsidRDefault="006B45C0" w:rsidP="00291632">
            <w:pPr>
              <w:pStyle w:val="TAL"/>
            </w:pPr>
            <w:r w:rsidRPr="00414DF9">
              <w:t>Indicates whether the UE supports comb-8 for SRS other than for positioning.</w:t>
            </w:r>
          </w:p>
        </w:tc>
        <w:tc>
          <w:tcPr>
            <w:tcW w:w="709" w:type="dxa"/>
          </w:tcPr>
          <w:p w14:paraId="21A564DA" w14:textId="77777777" w:rsidR="006B45C0" w:rsidRPr="00414DF9" w:rsidRDefault="006B45C0" w:rsidP="00291632">
            <w:pPr>
              <w:pStyle w:val="TAL"/>
              <w:jc w:val="center"/>
              <w:rPr>
                <w:bCs/>
                <w:iCs/>
              </w:rPr>
            </w:pPr>
            <w:r w:rsidRPr="00414DF9">
              <w:rPr>
                <w:bCs/>
                <w:iCs/>
              </w:rPr>
              <w:t>Band</w:t>
            </w:r>
          </w:p>
        </w:tc>
        <w:tc>
          <w:tcPr>
            <w:tcW w:w="567" w:type="dxa"/>
          </w:tcPr>
          <w:p w14:paraId="611ABBE3" w14:textId="77777777" w:rsidR="006B45C0" w:rsidRPr="00414DF9" w:rsidRDefault="006B45C0" w:rsidP="00291632">
            <w:pPr>
              <w:pStyle w:val="TAL"/>
              <w:jc w:val="center"/>
              <w:rPr>
                <w:bCs/>
                <w:iCs/>
              </w:rPr>
            </w:pPr>
            <w:r w:rsidRPr="00414DF9">
              <w:rPr>
                <w:bCs/>
                <w:iCs/>
              </w:rPr>
              <w:t>No</w:t>
            </w:r>
          </w:p>
        </w:tc>
        <w:tc>
          <w:tcPr>
            <w:tcW w:w="709" w:type="dxa"/>
          </w:tcPr>
          <w:p w14:paraId="59A6D23F" w14:textId="77777777" w:rsidR="006B45C0" w:rsidRPr="00414DF9" w:rsidRDefault="006B45C0" w:rsidP="00291632">
            <w:pPr>
              <w:pStyle w:val="TAL"/>
              <w:jc w:val="center"/>
              <w:rPr>
                <w:bCs/>
                <w:iCs/>
              </w:rPr>
            </w:pPr>
            <w:r w:rsidRPr="00414DF9">
              <w:rPr>
                <w:bCs/>
                <w:iCs/>
              </w:rPr>
              <w:t>N/A</w:t>
            </w:r>
          </w:p>
        </w:tc>
        <w:tc>
          <w:tcPr>
            <w:tcW w:w="728" w:type="dxa"/>
          </w:tcPr>
          <w:p w14:paraId="6FDCB278" w14:textId="77777777" w:rsidR="006B45C0" w:rsidRPr="00414DF9" w:rsidRDefault="006B45C0" w:rsidP="00291632">
            <w:pPr>
              <w:pStyle w:val="TAL"/>
              <w:jc w:val="center"/>
              <w:rPr>
                <w:bCs/>
                <w:iCs/>
              </w:rPr>
            </w:pPr>
            <w:r w:rsidRPr="00414DF9">
              <w:rPr>
                <w:bCs/>
                <w:iCs/>
              </w:rPr>
              <w:t>N/A</w:t>
            </w:r>
          </w:p>
        </w:tc>
      </w:tr>
      <w:tr w:rsidR="006B45C0" w:rsidRPr="00414DF9" w14:paraId="722CB2FA" w14:textId="77777777" w:rsidTr="00291632">
        <w:trPr>
          <w:cantSplit/>
          <w:tblHeader/>
        </w:trPr>
        <w:tc>
          <w:tcPr>
            <w:tcW w:w="6917" w:type="dxa"/>
          </w:tcPr>
          <w:p w14:paraId="1FCADB95" w14:textId="77777777" w:rsidR="006B45C0" w:rsidRPr="00414DF9" w:rsidRDefault="006B45C0" w:rsidP="00291632">
            <w:pPr>
              <w:pStyle w:val="TAL"/>
              <w:rPr>
                <w:b/>
                <w:i/>
              </w:rPr>
            </w:pPr>
            <w:r w:rsidRPr="00414DF9">
              <w:rPr>
                <w:b/>
                <w:i/>
              </w:rPr>
              <w:t>srs-combOffsetCombinedGroupSequence-r18</w:t>
            </w:r>
          </w:p>
          <w:p w14:paraId="4456B39A" w14:textId="77777777" w:rsidR="006B45C0" w:rsidRPr="00414DF9" w:rsidRDefault="006B45C0" w:rsidP="00291632">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4D35036F"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05D18B73" w14:textId="77777777" w:rsidR="006B45C0" w:rsidRPr="00414DF9" w:rsidRDefault="006B45C0" w:rsidP="00291632">
            <w:pPr>
              <w:pStyle w:val="TAL"/>
              <w:jc w:val="center"/>
              <w:rPr>
                <w:bCs/>
                <w:iCs/>
              </w:rPr>
            </w:pPr>
            <w:r w:rsidRPr="00414DF9">
              <w:rPr>
                <w:bCs/>
                <w:iCs/>
              </w:rPr>
              <w:t>Band</w:t>
            </w:r>
          </w:p>
        </w:tc>
        <w:tc>
          <w:tcPr>
            <w:tcW w:w="567" w:type="dxa"/>
          </w:tcPr>
          <w:p w14:paraId="52DF7140" w14:textId="77777777" w:rsidR="006B45C0" w:rsidRPr="00414DF9" w:rsidRDefault="006B45C0" w:rsidP="00291632">
            <w:pPr>
              <w:pStyle w:val="TAL"/>
              <w:jc w:val="center"/>
              <w:rPr>
                <w:bCs/>
                <w:iCs/>
              </w:rPr>
            </w:pPr>
            <w:r w:rsidRPr="00414DF9">
              <w:rPr>
                <w:bCs/>
                <w:iCs/>
              </w:rPr>
              <w:t>No</w:t>
            </w:r>
          </w:p>
        </w:tc>
        <w:tc>
          <w:tcPr>
            <w:tcW w:w="709" w:type="dxa"/>
          </w:tcPr>
          <w:p w14:paraId="6108801C" w14:textId="77777777" w:rsidR="006B45C0" w:rsidRPr="00414DF9" w:rsidRDefault="006B45C0" w:rsidP="00291632">
            <w:pPr>
              <w:pStyle w:val="TAL"/>
              <w:jc w:val="center"/>
              <w:rPr>
                <w:bCs/>
                <w:iCs/>
              </w:rPr>
            </w:pPr>
            <w:r w:rsidRPr="00414DF9">
              <w:rPr>
                <w:bCs/>
                <w:iCs/>
              </w:rPr>
              <w:t>N/A</w:t>
            </w:r>
          </w:p>
        </w:tc>
        <w:tc>
          <w:tcPr>
            <w:tcW w:w="728" w:type="dxa"/>
          </w:tcPr>
          <w:p w14:paraId="1E27A68A" w14:textId="77777777" w:rsidR="006B45C0" w:rsidRPr="00414DF9" w:rsidRDefault="006B45C0" w:rsidP="00291632">
            <w:pPr>
              <w:pStyle w:val="TAL"/>
              <w:jc w:val="center"/>
              <w:rPr>
                <w:bCs/>
                <w:iCs/>
              </w:rPr>
            </w:pPr>
            <w:r w:rsidRPr="00414DF9">
              <w:rPr>
                <w:bCs/>
                <w:iCs/>
              </w:rPr>
              <w:t>N/A</w:t>
            </w:r>
          </w:p>
        </w:tc>
      </w:tr>
      <w:tr w:rsidR="006B45C0" w:rsidRPr="00414DF9" w14:paraId="3237A954" w14:textId="77777777" w:rsidTr="00291632">
        <w:trPr>
          <w:cantSplit/>
          <w:tblHeader/>
        </w:trPr>
        <w:tc>
          <w:tcPr>
            <w:tcW w:w="6917" w:type="dxa"/>
          </w:tcPr>
          <w:p w14:paraId="37DB1F86" w14:textId="77777777" w:rsidR="006B45C0" w:rsidRPr="00414DF9" w:rsidRDefault="006B45C0" w:rsidP="00291632">
            <w:pPr>
              <w:pStyle w:val="TAL"/>
              <w:rPr>
                <w:rFonts w:cs="Arial"/>
                <w:b/>
                <w:bCs/>
                <w:i/>
                <w:iCs/>
                <w:szCs w:val="18"/>
              </w:rPr>
            </w:pPr>
            <w:r w:rsidRPr="00414DF9">
              <w:rPr>
                <w:rFonts w:cs="Arial"/>
                <w:b/>
                <w:bCs/>
                <w:i/>
                <w:iCs/>
                <w:szCs w:val="18"/>
              </w:rPr>
              <w:t>srs-combOffsetHopping-r18</w:t>
            </w:r>
          </w:p>
          <w:p w14:paraId="6C553783"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1C3F82A5"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4B83B6B4"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1704EB2A"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32BE6095" w14:textId="77777777" w:rsidR="006B45C0" w:rsidRPr="00414DF9" w:rsidRDefault="006B45C0" w:rsidP="00291632">
            <w:pPr>
              <w:pStyle w:val="TAL"/>
              <w:jc w:val="center"/>
              <w:rPr>
                <w:bCs/>
                <w:iCs/>
              </w:rPr>
            </w:pPr>
            <w:r w:rsidRPr="00414DF9">
              <w:rPr>
                <w:bCs/>
                <w:iCs/>
              </w:rPr>
              <w:t>N/A</w:t>
            </w:r>
          </w:p>
        </w:tc>
        <w:tc>
          <w:tcPr>
            <w:tcW w:w="728" w:type="dxa"/>
          </w:tcPr>
          <w:p w14:paraId="4C8C020E" w14:textId="77777777" w:rsidR="006B45C0" w:rsidRPr="00414DF9" w:rsidRDefault="006B45C0" w:rsidP="00291632">
            <w:pPr>
              <w:pStyle w:val="TAL"/>
              <w:jc w:val="center"/>
              <w:rPr>
                <w:bCs/>
                <w:iCs/>
              </w:rPr>
            </w:pPr>
            <w:r w:rsidRPr="00414DF9">
              <w:rPr>
                <w:bCs/>
                <w:iCs/>
              </w:rPr>
              <w:t>N/A</w:t>
            </w:r>
          </w:p>
        </w:tc>
      </w:tr>
      <w:tr w:rsidR="006B45C0" w:rsidRPr="00414DF9" w14:paraId="3CF0672E" w14:textId="77777777" w:rsidTr="00291632">
        <w:trPr>
          <w:cantSplit/>
          <w:tblHeader/>
        </w:trPr>
        <w:tc>
          <w:tcPr>
            <w:tcW w:w="6917" w:type="dxa"/>
          </w:tcPr>
          <w:p w14:paraId="1C67D7FB" w14:textId="77777777" w:rsidR="006B45C0" w:rsidRPr="00414DF9" w:rsidRDefault="006B45C0" w:rsidP="00291632">
            <w:pPr>
              <w:pStyle w:val="TAL"/>
              <w:rPr>
                <w:rFonts w:cs="Arial"/>
                <w:b/>
                <w:bCs/>
                <w:i/>
                <w:iCs/>
                <w:szCs w:val="18"/>
              </w:rPr>
            </w:pPr>
            <w:r w:rsidRPr="00414DF9">
              <w:rPr>
                <w:rFonts w:cs="Arial"/>
                <w:b/>
                <w:bCs/>
                <w:i/>
                <w:iCs/>
                <w:szCs w:val="18"/>
              </w:rPr>
              <w:lastRenderedPageBreak/>
              <w:t>srs-combOffsetHoppingWithinSubset-r18</w:t>
            </w:r>
          </w:p>
          <w:p w14:paraId="56D57134" w14:textId="77777777" w:rsidR="006B45C0" w:rsidRPr="00414DF9" w:rsidRDefault="006B45C0" w:rsidP="00291632">
            <w:pPr>
              <w:pStyle w:val="TAL"/>
              <w:rPr>
                <w:rFonts w:cs="Arial"/>
                <w:szCs w:val="18"/>
              </w:rPr>
            </w:pPr>
            <w:r w:rsidRPr="00414DF9">
              <w:rPr>
                <w:rFonts w:cs="Arial"/>
                <w:szCs w:val="18"/>
              </w:rPr>
              <w:t>Indicates whether the UE supports configuration of subset of comb offsets for comb offset hopping.</w:t>
            </w:r>
          </w:p>
          <w:p w14:paraId="5564BA7F" w14:textId="77777777" w:rsidR="006B45C0" w:rsidRPr="00414DF9" w:rsidRDefault="006B45C0" w:rsidP="00291632">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1453757A"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0CE8CE7"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6F0073F9" w14:textId="77777777" w:rsidR="006B45C0" w:rsidRPr="00414DF9" w:rsidRDefault="006B45C0" w:rsidP="00291632">
            <w:pPr>
              <w:pStyle w:val="TAL"/>
              <w:jc w:val="center"/>
              <w:rPr>
                <w:bCs/>
                <w:iCs/>
              </w:rPr>
            </w:pPr>
            <w:r w:rsidRPr="00414DF9">
              <w:rPr>
                <w:bCs/>
                <w:iCs/>
              </w:rPr>
              <w:t>N/A</w:t>
            </w:r>
          </w:p>
        </w:tc>
        <w:tc>
          <w:tcPr>
            <w:tcW w:w="728" w:type="dxa"/>
          </w:tcPr>
          <w:p w14:paraId="7F6E1389" w14:textId="77777777" w:rsidR="006B45C0" w:rsidRPr="00414DF9" w:rsidRDefault="006B45C0" w:rsidP="00291632">
            <w:pPr>
              <w:pStyle w:val="TAL"/>
              <w:jc w:val="center"/>
              <w:rPr>
                <w:bCs/>
                <w:iCs/>
              </w:rPr>
            </w:pPr>
            <w:r w:rsidRPr="00414DF9">
              <w:rPr>
                <w:bCs/>
                <w:iCs/>
              </w:rPr>
              <w:t>N/A</w:t>
            </w:r>
          </w:p>
        </w:tc>
      </w:tr>
      <w:tr w:rsidR="006B45C0" w:rsidRPr="00414DF9" w14:paraId="50927EC8" w14:textId="77777777" w:rsidTr="00291632">
        <w:trPr>
          <w:cantSplit/>
          <w:tblHeader/>
        </w:trPr>
        <w:tc>
          <w:tcPr>
            <w:tcW w:w="6917" w:type="dxa"/>
          </w:tcPr>
          <w:p w14:paraId="6DB325A7" w14:textId="77777777" w:rsidR="006B45C0" w:rsidRPr="00414DF9" w:rsidRDefault="006B45C0" w:rsidP="00291632">
            <w:pPr>
              <w:pStyle w:val="TAL"/>
              <w:rPr>
                <w:b/>
                <w:i/>
              </w:rPr>
            </w:pPr>
            <w:r w:rsidRPr="00414DF9">
              <w:rPr>
                <w:b/>
                <w:i/>
              </w:rPr>
              <w:t>srs-combOffsetInTime-r18</w:t>
            </w:r>
          </w:p>
          <w:p w14:paraId="0CB85E9F" w14:textId="77777777" w:rsidR="006B45C0" w:rsidRPr="00414DF9" w:rsidRDefault="006B45C0" w:rsidP="00291632">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1812C36B"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22DFA88E" w14:textId="77777777" w:rsidR="006B45C0" w:rsidRPr="00414DF9" w:rsidRDefault="006B45C0" w:rsidP="00291632">
            <w:pPr>
              <w:pStyle w:val="TAL"/>
              <w:jc w:val="center"/>
              <w:rPr>
                <w:bCs/>
                <w:iCs/>
              </w:rPr>
            </w:pPr>
            <w:r w:rsidRPr="00414DF9">
              <w:rPr>
                <w:bCs/>
                <w:iCs/>
              </w:rPr>
              <w:t>Band</w:t>
            </w:r>
          </w:p>
        </w:tc>
        <w:tc>
          <w:tcPr>
            <w:tcW w:w="567" w:type="dxa"/>
          </w:tcPr>
          <w:p w14:paraId="79520A67" w14:textId="77777777" w:rsidR="006B45C0" w:rsidRPr="00414DF9" w:rsidRDefault="006B45C0" w:rsidP="00291632">
            <w:pPr>
              <w:pStyle w:val="TAL"/>
              <w:jc w:val="center"/>
              <w:rPr>
                <w:bCs/>
                <w:iCs/>
              </w:rPr>
            </w:pPr>
            <w:r w:rsidRPr="00414DF9">
              <w:rPr>
                <w:bCs/>
                <w:iCs/>
              </w:rPr>
              <w:t>No</w:t>
            </w:r>
          </w:p>
        </w:tc>
        <w:tc>
          <w:tcPr>
            <w:tcW w:w="709" w:type="dxa"/>
          </w:tcPr>
          <w:p w14:paraId="5B6601CF" w14:textId="77777777" w:rsidR="006B45C0" w:rsidRPr="00414DF9" w:rsidRDefault="006B45C0" w:rsidP="00291632">
            <w:pPr>
              <w:pStyle w:val="TAL"/>
              <w:jc w:val="center"/>
              <w:rPr>
                <w:bCs/>
                <w:iCs/>
              </w:rPr>
            </w:pPr>
            <w:r w:rsidRPr="00414DF9">
              <w:rPr>
                <w:bCs/>
                <w:iCs/>
              </w:rPr>
              <w:t>N/A</w:t>
            </w:r>
          </w:p>
        </w:tc>
        <w:tc>
          <w:tcPr>
            <w:tcW w:w="728" w:type="dxa"/>
          </w:tcPr>
          <w:p w14:paraId="73604DB8" w14:textId="77777777" w:rsidR="006B45C0" w:rsidRPr="00414DF9" w:rsidRDefault="006B45C0" w:rsidP="00291632">
            <w:pPr>
              <w:pStyle w:val="TAL"/>
              <w:jc w:val="center"/>
              <w:rPr>
                <w:bCs/>
                <w:iCs/>
              </w:rPr>
            </w:pPr>
            <w:r w:rsidRPr="00414DF9">
              <w:rPr>
                <w:bCs/>
                <w:iCs/>
              </w:rPr>
              <w:t>N/A</w:t>
            </w:r>
          </w:p>
        </w:tc>
      </w:tr>
      <w:tr w:rsidR="006B45C0" w:rsidRPr="00414DF9" w14:paraId="10B5D97F" w14:textId="77777777" w:rsidTr="00291632">
        <w:trPr>
          <w:cantSplit/>
          <w:tblHeader/>
        </w:trPr>
        <w:tc>
          <w:tcPr>
            <w:tcW w:w="6917" w:type="dxa"/>
          </w:tcPr>
          <w:p w14:paraId="1F16B113" w14:textId="77777777" w:rsidR="006B45C0" w:rsidRPr="00414DF9" w:rsidRDefault="006B45C0" w:rsidP="00291632">
            <w:pPr>
              <w:pStyle w:val="TAL"/>
              <w:rPr>
                <w:b/>
                <w:i/>
              </w:rPr>
            </w:pPr>
            <w:r w:rsidRPr="00414DF9">
              <w:rPr>
                <w:b/>
                <w:i/>
              </w:rPr>
              <w:t>srs-cyclicShiftCombinedCombOffset-r18</w:t>
            </w:r>
          </w:p>
          <w:p w14:paraId="4493E764" w14:textId="77777777" w:rsidR="006B45C0" w:rsidRPr="00414DF9" w:rsidRDefault="006B45C0" w:rsidP="00291632">
            <w:pPr>
              <w:pStyle w:val="TAL"/>
              <w:rPr>
                <w:bCs/>
                <w:iCs/>
              </w:rPr>
            </w:pPr>
            <w:r w:rsidRPr="00414DF9">
              <w:rPr>
                <w:bCs/>
                <w:iCs/>
              </w:rPr>
              <w:t>Indicates whether the UE supports SRS cyclic shift hopping combined SRS comb offset hopping.</w:t>
            </w:r>
          </w:p>
          <w:p w14:paraId="7920B7B9"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77353096" w14:textId="77777777" w:rsidR="006B45C0" w:rsidRPr="00414DF9" w:rsidRDefault="006B45C0" w:rsidP="00291632">
            <w:pPr>
              <w:pStyle w:val="TAL"/>
              <w:jc w:val="center"/>
              <w:rPr>
                <w:bCs/>
                <w:iCs/>
              </w:rPr>
            </w:pPr>
            <w:r w:rsidRPr="00414DF9">
              <w:rPr>
                <w:bCs/>
                <w:iCs/>
              </w:rPr>
              <w:t>Band</w:t>
            </w:r>
          </w:p>
        </w:tc>
        <w:tc>
          <w:tcPr>
            <w:tcW w:w="567" w:type="dxa"/>
          </w:tcPr>
          <w:p w14:paraId="4E95D869" w14:textId="77777777" w:rsidR="006B45C0" w:rsidRPr="00414DF9" w:rsidRDefault="006B45C0" w:rsidP="00291632">
            <w:pPr>
              <w:pStyle w:val="TAL"/>
              <w:jc w:val="center"/>
              <w:rPr>
                <w:bCs/>
                <w:iCs/>
              </w:rPr>
            </w:pPr>
            <w:r w:rsidRPr="00414DF9">
              <w:rPr>
                <w:bCs/>
                <w:iCs/>
              </w:rPr>
              <w:t>No</w:t>
            </w:r>
          </w:p>
        </w:tc>
        <w:tc>
          <w:tcPr>
            <w:tcW w:w="709" w:type="dxa"/>
          </w:tcPr>
          <w:p w14:paraId="659C1FF7" w14:textId="77777777" w:rsidR="006B45C0" w:rsidRPr="00414DF9" w:rsidRDefault="006B45C0" w:rsidP="00291632">
            <w:pPr>
              <w:pStyle w:val="TAL"/>
              <w:jc w:val="center"/>
              <w:rPr>
                <w:bCs/>
                <w:iCs/>
              </w:rPr>
            </w:pPr>
            <w:r w:rsidRPr="00414DF9">
              <w:rPr>
                <w:bCs/>
                <w:iCs/>
              </w:rPr>
              <w:t>N/A</w:t>
            </w:r>
          </w:p>
        </w:tc>
        <w:tc>
          <w:tcPr>
            <w:tcW w:w="728" w:type="dxa"/>
          </w:tcPr>
          <w:p w14:paraId="31832F2F" w14:textId="77777777" w:rsidR="006B45C0" w:rsidRPr="00414DF9" w:rsidRDefault="006B45C0" w:rsidP="00291632">
            <w:pPr>
              <w:pStyle w:val="TAL"/>
              <w:jc w:val="center"/>
              <w:rPr>
                <w:bCs/>
                <w:iCs/>
              </w:rPr>
            </w:pPr>
            <w:r w:rsidRPr="00414DF9">
              <w:rPr>
                <w:bCs/>
                <w:iCs/>
              </w:rPr>
              <w:t>N/A</w:t>
            </w:r>
          </w:p>
        </w:tc>
      </w:tr>
      <w:tr w:rsidR="006B45C0" w:rsidRPr="00414DF9" w14:paraId="69F05B68" w14:textId="77777777" w:rsidTr="00291632">
        <w:trPr>
          <w:cantSplit/>
          <w:tblHeader/>
        </w:trPr>
        <w:tc>
          <w:tcPr>
            <w:tcW w:w="6917" w:type="dxa"/>
          </w:tcPr>
          <w:p w14:paraId="2B659230" w14:textId="77777777" w:rsidR="006B45C0" w:rsidRPr="00414DF9" w:rsidRDefault="006B45C0" w:rsidP="00291632">
            <w:pPr>
              <w:pStyle w:val="TAL"/>
              <w:rPr>
                <w:b/>
                <w:i/>
              </w:rPr>
            </w:pPr>
            <w:r w:rsidRPr="00414DF9">
              <w:rPr>
                <w:b/>
                <w:i/>
              </w:rPr>
              <w:t>srs-cyclicShiftCombinedGroupSequence-r18</w:t>
            </w:r>
          </w:p>
          <w:p w14:paraId="72A605FD" w14:textId="77777777" w:rsidR="006B45C0" w:rsidRPr="00414DF9" w:rsidRDefault="006B45C0" w:rsidP="00291632">
            <w:pPr>
              <w:pStyle w:val="TAL"/>
              <w:rPr>
                <w:bCs/>
                <w:iCs/>
              </w:rPr>
            </w:pPr>
            <w:r w:rsidRPr="00414DF9">
              <w:rPr>
                <w:bCs/>
                <w:iCs/>
              </w:rPr>
              <w:t>Indicates whether the UE supports SRS cyclic shift hopping combined with group/sequence hopping.</w:t>
            </w:r>
          </w:p>
          <w:p w14:paraId="6640B0D8"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5ACD4B13" w14:textId="77777777" w:rsidR="006B45C0" w:rsidRPr="00414DF9" w:rsidRDefault="006B45C0" w:rsidP="00291632">
            <w:pPr>
              <w:pStyle w:val="TAL"/>
              <w:jc w:val="center"/>
              <w:rPr>
                <w:bCs/>
                <w:iCs/>
              </w:rPr>
            </w:pPr>
            <w:r w:rsidRPr="00414DF9">
              <w:rPr>
                <w:bCs/>
                <w:iCs/>
              </w:rPr>
              <w:t>Band</w:t>
            </w:r>
          </w:p>
        </w:tc>
        <w:tc>
          <w:tcPr>
            <w:tcW w:w="567" w:type="dxa"/>
          </w:tcPr>
          <w:p w14:paraId="10C5F45E" w14:textId="77777777" w:rsidR="006B45C0" w:rsidRPr="00414DF9" w:rsidRDefault="006B45C0" w:rsidP="00291632">
            <w:pPr>
              <w:pStyle w:val="TAL"/>
              <w:jc w:val="center"/>
              <w:rPr>
                <w:bCs/>
                <w:iCs/>
              </w:rPr>
            </w:pPr>
            <w:r w:rsidRPr="00414DF9">
              <w:rPr>
                <w:bCs/>
                <w:iCs/>
              </w:rPr>
              <w:t>No</w:t>
            </w:r>
          </w:p>
        </w:tc>
        <w:tc>
          <w:tcPr>
            <w:tcW w:w="709" w:type="dxa"/>
          </w:tcPr>
          <w:p w14:paraId="153C732C" w14:textId="77777777" w:rsidR="006B45C0" w:rsidRPr="00414DF9" w:rsidRDefault="006B45C0" w:rsidP="00291632">
            <w:pPr>
              <w:pStyle w:val="TAL"/>
              <w:jc w:val="center"/>
              <w:rPr>
                <w:bCs/>
                <w:iCs/>
              </w:rPr>
            </w:pPr>
            <w:r w:rsidRPr="00414DF9">
              <w:rPr>
                <w:bCs/>
                <w:iCs/>
              </w:rPr>
              <w:t>N/A</w:t>
            </w:r>
          </w:p>
        </w:tc>
        <w:tc>
          <w:tcPr>
            <w:tcW w:w="728" w:type="dxa"/>
          </w:tcPr>
          <w:p w14:paraId="4B1B1B3A" w14:textId="77777777" w:rsidR="006B45C0" w:rsidRPr="00414DF9" w:rsidRDefault="006B45C0" w:rsidP="00291632">
            <w:pPr>
              <w:pStyle w:val="TAL"/>
              <w:jc w:val="center"/>
              <w:rPr>
                <w:bCs/>
                <w:iCs/>
              </w:rPr>
            </w:pPr>
            <w:r w:rsidRPr="00414DF9">
              <w:rPr>
                <w:bCs/>
                <w:iCs/>
              </w:rPr>
              <w:t>N/A</w:t>
            </w:r>
          </w:p>
        </w:tc>
      </w:tr>
      <w:tr w:rsidR="006B45C0" w:rsidRPr="00414DF9" w14:paraId="3D9F2C1F" w14:textId="77777777" w:rsidTr="00291632">
        <w:trPr>
          <w:cantSplit/>
          <w:tblHeader/>
        </w:trPr>
        <w:tc>
          <w:tcPr>
            <w:tcW w:w="6917" w:type="dxa"/>
          </w:tcPr>
          <w:p w14:paraId="44EF8EBB" w14:textId="77777777" w:rsidR="006B45C0" w:rsidRPr="00414DF9" w:rsidRDefault="006B45C0" w:rsidP="00291632">
            <w:pPr>
              <w:pStyle w:val="TAL"/>
              <w:rPr>
                <w:b/>
                <w:bCs/>
                <w:i/>
                <w:iCs/>
              </w:rPr>
            </w:pPr>
            <w:r w:rsidRPr="00414DF9">
              <w:rPr>
                <w:b/>
                <w:bCs/>
                <w:i/>
                <w:iCs/>
              </w:rPr>
              <w:t>srs-cyclicShiftHopping-r18</w:t>
            </w:r>
          </w:p>
          <w:p w14:paraId="35436FA1"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771E4934"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5FEB484C" w14:textId="77777777" w:rsidR="006B45C0" w:rsidRPr="00414DF9" w:rsidRDefault="006B45C0" w:rsidP="00291632">
            <w:pPr>
              <w:pStyle w:val="TAL"/>
              <w:jc w:val="center"/>
              <w:rPr>
                <w:bCs/>
                <w:iCs/>
              </w:rPr>
            </w:pPr>
            <w:r w:rsidRPr="00414DF9">
              <w:rPr>
                <w:rFonts w:cs="Arial"/>
                <w:szCs w:val="18"/>
              </w:rPr>
              <w:t>Band</w:t>
            </w:r>
          </w:p>
        </w:tc>
        <w:tc>
          <w:tcPr>
            <w:tcW w:w="567" w:type="dxa"/>
          </w:tcPr>
          <w:p w14:paraId="604187EA" w14:textId="77777777" w:rsidR="006B45C0" w:rsidRPr="00414DF9" w:rsidRDefault="006B45C0" w:rsidP="00291632">
            <w:pPr>
              <w:pStyle w:val="TAL"/>
              <w:jc w:val="center"/>
              <w:rPr>
                <w:bCs/>
                <w:iCs/>
              </w:rPr>
            </w:pPr>
            <w:r w:rsidRPr="00414DF9">
              <w:rPr>
                <w:rFonts w:cs="Arial"/>
                <w:szCs w:val="18"/>
              </w:rPr>
              <w:t>No</w:t>
            </w:r>
          </w:p>
        </w:tc>
        <w:tc>
          <w:tcPr>
            <w:tcW w:w="709" w:type="dxa"/>
          </w:tcPr>
          <w:p w14:paraId="4D0802F5" w14:textId="77777777" w:rsidR="006B45C0" w:rsidRPr="00414DF9" w:rsidRDefault="006B45C0" w:rsidP="00291632">
            <w:pPr>
              <w:pStyle w:val="TAL"/>
              <w:jc w:val="center"/>
              <w:rPr>
                <w:bCs/>
                <w:iCs/>
              </w:rPr>
            </w:pPr>
            <w:r w:rsidRPr="00414DF9">
              <w:rPr>
                <w:bCs/>
                <w:iCs/>
              </w:rPr>
              <w:t>N/A</w:t>
            </w:r>
          </w:p>
        </w:tc>
        <w:tc>
          <w:tcPr>
            <w:tcW w:w="728" w:type="dxa"/>
          </w:tcPr>
          <w:p w14:paraId="476660DF" w14:textId="77777777" w:rsidR="006B45C0" w:rsidRPr="00414DF9" w:rsidRDefault="006B45C0" w:rsidP="00291632">
            <w:pPr>
              <w:pStyle w:val="TAL"/>
              <w:jc w:val="center"/>
              <w:rPr>
                <w:bCs/>
                <w:iCs/>
              </w:rPr>
            </w:pPr>
            <w:r w:rsidRPr="00414DF9">
              <w:rPr>
                <w:bCs/>
                <w:iCs/>
              </w:rPr>
              <w:t>N/A</w:t>
            </w:r>
          </w:p>
        </w:tc>
      </w:tr>
      <w:tr w:rsidR="006B45C0" w:rsidRPr="00414DF9" w14:paraId="557C5DF4" w14:textId="77777777" w:rsidTr="00291632">
        <w:trPr>
          <w:cantSplit/>
          <w:tblHeader/>
        </w:trPr>
        <w:tc>
          <w:tcPr>
            <w:tcW w:w="6917" w:type="dxa"/>
          </w:tcPr>
          <w:p w14:paraId="1E6C6453" w14:textId="77777777" w:rsidR="006B45C0" w:rsidRPr="00414DF9" w:rsidRDefault="006B45C0" w:rsidP="00291632">
            <w:pPr>
              <w:pStyle w:val="TAL"/>
              <w:rPr>
                <w:b/>
                <w:bCs/>
                <w:i/>
                <w:iCs/>
              </w:rPr>
            </w:pPr>
            <w:r w:rsidRPr="00414DF9">
              <w:rPr>
                <w:b/>
                <w:bCs/>
                <w:i/>
                <w:iCs/>
              </w:rPr>
              <w:t>srs-cyclicShiftHoppingSmallGranularity-r18</w:t>
            </w:r>
          </w:p>
          <w:p w14:paraId="3F518D6F"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36ABA787" w14:textId="77777777" w:rsidR="006B45C0" w:rsidRPr="00414DF9" w:rsidRDefault="006B45C0" w:rsidP="00291632">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7246B577" w14:textId="77777777" w:rsidR="006B45C0" w:rsidRPr="00414DF9" w:rsidRDefault="006B45C0" w:rsidP="00291632">
            <w:pPr>
              <w:pStyle w:val="TAL"/>
              <w:jc w:val="center"/>
              <w:rPr>
                <w:bCs/>
                <w:iCs/>
              </w:rPr>
            </w:pPr>
            <w:r w:rsidRPr="00414DF9">
              <w:rPr>
                <w:rFonts w:cs="Arial"/>
                <w:szCs w:val="18"/>
              </w:rPr>
              <w:t>Band</w:t>
            </w:r>
          </w:p>
        </w:tc>
        <w:tc>
          <w:tcPr>
            <w:tcW w:w="567" w:type="dxa"/>
          </w:tcPr>
          <w:p w14:paraId="1DAC84C1" w14:textId="77777777" w:rsidR="006B45C0" w:rsidRPr="00414DF9" w:rsidRDefault="006B45C0" w:rsidP="00291632">
            <w:pPr>
              <w:pStyle w:val="TAL"/>
              <w:jc w:val="center"/>
              <w:rPr>
                <w:bCs/>
                <w:iCs/>
              </w:rPr>
            </w:pPr>
            <w:r w:rsidRPr="00414DF9">
              <w:rPr>
                <w:rFonts w:cs="Arial"/>
                <w:szCs w:val="18"/>
              </w:rPr>
              <w:t>No</w:t>
            </w:r>
          </w:p>
        </w:tc>
        <w:tc>
          <w:tcPr>
            <w:tcW w:w="709" w:type="dxa"/>
          </w:tcPr>
          <w:p w14:paraId="7E6D9097" w14:textId="77777777" w:rsidR="006B45C0" w:rsidRPr="00414DF9" w:rsidRDefault="006B45C0" w:rsidP="00291632">
            <w:pPr>
              <w:pStyle w:val="TAL"/>
              <w:jc w:val="center"/>
              <w:rPr>
                <w:bCs/>
                <w:iCs/>
              </w:rPr>
            </w:pPr>
            <w:r w:rsidRPr="00414DF9">
              <w:rPr>
                <w:bCs/>
                <w:iCs/>
              </w:rPr>
              <w:t>N/A</w:t>
            </w:r>
          </w:p>
        </w:tc>
        <w:tc>
          <w:tcPr>
            <w:tcW w:w="728" w:type="dxa"/>
          </w:tcPr>
          <w:p w14:paraId="4C50DEB3" w14:textId="77777777" w:rsidR="006B45C0" w:rsidRPr="00414DF9" w:rsidRDefault="006B45C0" w:rsidP="00291632">
            <w:pPr>
              <w:pStyle w:val="TAL"/>
              <w:jc w:val="center"/>
              <w:rPr>
                <w:bCs/>
                <w:iCs/>
              </w:rPr>
            </w:pPr>
            <w:r w:rsidRPr="00414DF9">
              <w:rPr>
                <w:bCs/>
                <w:iCs/>
              </w:rPr>
              <w:t>N/A</w:t>
            </w:r>
          </w:p>
        </w:tc>
      </w:tr>
      <w:tr w:rsidR="006B45C0" w:rsidRPr="00414DF9" w14:paraId="1C22D170" w14:textId="77777777" w:rsidTr="00291632">
        <w:trPr>
          <w:cantSplit/>
          <w:tblHeader/>
        </w:trPr>
        <w:tc>
          <w:tcPr>
            <w:tcW w:w="6917" w:type="dxa"/>
          </w:tcPr>
          <w:p w14:paraId="1F2D4D2F" w14:textId="77777777" w:rsidR="006B45C0" w:rsidRPr="00414DF9" w:rsidRDefault="006B45C0" w:rsidP="00291632">
            <w:pPr>
              <w:pStyle w:val="TAL"/>
              <w:rPr>
                <w:b/>
                <w:i/>
              </w:rPr>
            </w:pPr>
            <w:r w:rsidRPr="00414DF9">
              <w:rPr>
                <w:b/>
                <w:i/>
              </w:rPr>
              <w:t>srs-increasedRepetition-r17</w:t>
            </w:r>
          </w:p>
          <w:p w14:paraId="27F6BB00" w14:textId="77777777" w:rsidR="006B45C0" w:rsidRPr="00414DF9" w:rsidRDefault="006B45C0" w:rsidP="00291632">
            <w:pPr>
              <w:pStyle w:val="TAL"/>
            </w:pPr>
            <w:r w:rsidRPr="00414DF9">
              <w:t>Indicates whether the UE supports increased repetition patterns (8, 10, 12, 14 symbols) for SRS resource.</w:t>
            </w:r>
          </w:p>
          <w:p w14:paraId="3F70A7F2" w14:textId="77777777" w:rsidR="006B45C0" w:rsidRPr="00414DF9" w:rsidRDefault="006B45C0" w:rsidP="00291632">
            <w:pPr>
              <w:pStyle w:val="TAL"/>
            </w:pPr>
          </w:p>
          <w:p w14:paraId="5FE7CA8D" w14:textId="77777777" w:rsidR="006B45C0" w:rsidRPr="00414DF9" w:rsidRDefault="006B45C0" w:rsidP="00291632">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5A5262AE" w14:textId="77777777" w:rsidR="006B45C0" w:rsidRPr="00414DF9" w:rsidRDefault="006B45C0" w:rsidP="00291632">
            <w:pPr>
              <w:pStyle w:val="TAL"/>
              <w:jc w:val="center"/>
              <w:rPr>
                <w:bCs/>
                <w:iCs/>
              </w:rPr>
            </w:pPr>
            <w:r w:rsidRPr="00414DF9">
              <w:rPr>
                <w:bCs/>
                <w:iCs/>
              </w:rPr>
              <w:t>Band</w:t>
            </w:r>
          </w:p>
        </w:tc>
        <w:tc>
          <w:tcPr>
            <w:tcW w:w="567" w:type="dxa"/>
          </w:tcPr>
          <w:p w14:paraId="25A096C9" w14:textId="77777777" w:rsidR="006B45C0" w:rsidRPr="00414DF9" w:rsidRDefault="006B45C0" w:rsidP="00291632">
            <w:pPr>
              <w:pStyle w:val="TAL"/>
              <w:jc w:val="center"/>
              <w:rPr>
                <w:bCs/>
                <w:iCs/>
              </w:rPr>
            </w:pPr>
            <w:r w:rsidRPr="00414DF9">
              <w:rPr>
                <w:bCs/>
                <w:iCs/>
              </w:rPr>
              <w:t>No</w:t>
            </w:r>
          </w:p>
        </w:tc>
        <w:tc>
          <w:tcPr>
            <w:tcW w:w="709" w:type="dxa"/>
          </w:tcPr>
          <w:p w14:paraId="1CC5743D" w14:textId="77777777" w:rsidR="006B45C0" w:rsidRPr="00414DF9" w:rsidRDefault="006B45C0" w:rsidP="00291632">
            <w:pPr>
              <w:pStyle w:val="TAL"/>
              <w:jc w:val="center"/>
              <w:rPr>
                <w:bCs/>
                <w:iCs/>
              </w:rPr>
            </w:pPr>
            <w:r w:rsidRPr="00414DF9">
              <w:rPr>
                <w:bCs/>
                <w:iCs/>
              </w:rPr>
              <w:t>N/A</w:t>
            </w:r>
          </w:p>
        </w:tc>
        <w:tc>
          <w:tcPr>
            <w:tcW w:w="728" w:type="dxa"/>
          </w:tcPr>
          <w:p w14:paraId="5E090C1E" w14:textId="77777777" w:rsidR="006B45C0" w:rsidRPr="00414DF9" w:rsidRDefault="006B45C0" w:rsidP="00291632">
            <w:pPr>
              <w:pStyle w:val="TAL"/>
              <w:jc w:val="center"/>
              <w:rPr>
                <w:bCs/>
                <w:iCs/>
              </w:rPr>
            </w:pPr>
            <w:r w:rsidRPr="00414DF9">
              <w:rPr>
                <w:bCs/>
                <w:iCs/>
              </w:rPr>
              <w:t>N/A</w:t>
            </w:r>
          </w:p>
        </w:tc>
      </w:tr>
      <w:tr w:rsidR="006B45C0" w:rsidRPr="00414DF9" w14:paraId="1316B70C" w14:textId="77777777" w:rsidTr="00291632">
        <w:trPr>
          <w:cantSplit/>
          <w:tblHeader/>
        </w:trPr>
        <w:tc>
          <w:tcPr>
            <w:tcW w:w="6917" w:type="dxa"/>
          </w:tcPr>
          <w:p w14:paraId="7EC976CC"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srs-partialFreqSounding-r17</w:t>
            </w:r>
          </w:p>
          <w:p w14:paraId="11DF6A65"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partial frequency sounding for SRS for non-frequency hopping case.</w:t>
            </w:r>
          </w:p>
          <w:p w14:paraId="430168F4" w14:textId="77777777" w:rsidR="006B45C0" w:rsidRPr="00414DF9" w:rsidRDefault="006B45C0" w:rsidP="00291632">
            <w:pPr>
              <w:pStyle w:val="TAL"/>
              <w:rPr>
                <w:rFonts w:cs="Arial"/>
                <w:b/>
                <w:bCs/>
                <w:i/>
                <w:iCs/>
                <w:szCs w:val="22"/>
                <w:lang w:eastAsia="en-GB"/>
              </w:rPr>
            </w:pPr>
          </w:p>
          <w:p w14:paraId="28241E53" w14:textId="77777777" w:rsidR="006B45C0" w:rsidRPr="00414DF9" w:rsidRDefault="006B45C0" w:rsidP="00291632">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0CAC2D26" w14:textId="77777777" w:rsidR="006B45C0" w:rsidRPr="00414DF9" w:rsidRDefault="006B45C0" w:rsidP="00291632">
            <w:pPr>
              <w:pStyle w:val="TAL"/>
              <w:jc w:val="center"/>
              <w:rPr>
                <w:bCs/>
                <w:iCs/>
              </w:rPr>
            </w:pPr>
            <w:r w:rsidRPr="00414DF9">
              <w:t>Band</w:t>
            </w:r>
          </w:p>
        </w:tc>
        <w:tc>
          <w:tcPr>
            <w:tcW w:w="567" w:type="dxa"/>
          </w:tcPr>
          <w:p w14:paraId="444CB9DC" w14:textId="77777777" w:rsidR="006B45C0" w:rsidRPr="00414DF9" w:rsidRDefault="006B45C0" w:rsidP="00291632">
            <w:pPr>
              <w:pStyle w:val="TAL"/>
              <w:jc w:val="center"/>
              <w:rPr>
                <w:bCs/>
                <w:iCs/>
              </w:rPr>
            </w:pPr>
            <w:r w:rsidRPr="00414DF9">
              <w:t>No</w:t>
            </w:r>
          </w:p>
        </w:tc>
        <w:tc>
          <w:tcPr>
            <w:tcW w:w="709" w:type="dxa"/>
          </w:tcPr>
          <w:p w14:paraId="4E830975" w14:textId="77777777" w:rsidR="006B45C0" w:rsidRPr="00414DF9" w:rsidRDefault="006B45C0" w:rsidP="00291632">
            <w:pPr>
              <w:pStyle w:val="TAL"/>
              <w:jc w:val="center"/>
              <w:rPr>
                <w:bCs/>
                <w:iCs/>
              </w:rPr>
            </w:pPr>
            <w:r w:rsidRPr="00414DF9">
              <w:rPr>
                <w:bCs/>
                <w:iCs/>
              </w:rPr>
              <w:t>N/A</w:t>
            </w:r>
          </w:p>
        </w:tc>
        <w:tc>
          <w:tcPr>
            <w:tcW w:w="728" w:type="dxa"/>
          </w:tcPr>
          <w:p w14:paraId="140EB3DC" w14:textId="77777777" w:rsidR="006B45C0" w:rsidRPr="00414DF9" w:rsidRDefault="006B45C0" w:rsidP="00291632">
            <w:pPr>
              <w:pStyle w:val="TAL"/>
              <w:jc w:val="center"/>
              <w:rPr>
                <w:bCs/>
                <w:iCs/>
              </w:rPr>
            </w:pPr>
            <w:r w:rsidRPr="00414DF9">
              <w:rPr>
                <w:bCs/>
                <w:iCs/>
              </w:rPr>
              <w:t>N/A</w:t>
            </w:r>
          </w:p>
        </w:tc>
      </w:tr>
      <w:tr w:rsidR="006B45C0" w:rsidRPr="00414DF9" w14:paraId="22A64203" w14:textId="77777777" w:rsidTr="00291632">
        <w:trPr>
          <w:cantSplit/>
          <w:tblHeader/>
        </w:trPr>
        <w:tc>
          <w:tcPr>
            <w:tcW w:w="6917" w:type="dxa"/>
          </w:tcPr>
          <w:p w14:paraId="6978FCB5" w14:textId="77777777" w:rsidR="006B45C0" w:rsidRPr="00414DF9" w:rsidRDefault="006B45C0" w:rsidP="00291632">
            <w:pPr>
              <w:pStyle w:val="TAL"/>
              <w:rPr>
                <w:b/>
                <w:i/>
              </w:rPr>
            </w:pPr>
            <w:r w:rsidRPr="00414DF9">
              <w:rPr>
                <w:b/>
                <w:i/>
              </w:rPr>
              <w:t>srs-partialFrequencySounding-r17</w:t>
            </w:r>
          </w:p>
          <w:p w14:paraId="6183922E" w14:textId="77777777" w:rsidR="006B45C0" w:rsidRPr="00414DF9" w:rsidRDefault="006B45C0" w:rsidP="00291632">
            <w:pPr>
              <w:pStyle w:val="TAL"/>
              <w:rPr>
                <w:b/>
                <w:i/>
              </w:rPr>
            </w:pPr>
            <w:r w:rsidRPr="00414DF9">
              <w:t>Indicates whether the UE supports partial frequency sounding for SRS with frequency hopping.</w:t>
            </w:r>
          </w:p>
        </w:tc>
        <w:tc>
          <w:tcPr>
            <w:tcW w:w="709" w:type="dxa"/>
          </w:tcPr>
          <w:p w14:paraId="0F8BD42B" w14:textId="77777777" w:rsidR="006B45C0" w:rsidRPr="00414DF9" w:rsidRDefault="006B45C0" w:rsidP="00291632">
            <w:pPr>
              <w:pStyle w:val="TAL"/>
              <w:jc w:val="center"/>
              <w:rPr>
                <w:bCs/>
                <w:iCs/>
              </w:rPr>
            </w:pPr>
            <w:r w:rsidRPr="00414DF9">
              <w:rPr>
                <w:bCs/>
                <w:iCs/>
              </w:rPr>
              <w:t>Band</w:t>
            </w:r>
          </w:p>
        </w:tc>
        <w:tc>
          <w:tcPr>
            <w:tcW w:w="567" w:type="dxa"/>
          </w:tcPr>
          <w:p w14:paraId="025726DA" w14:textId="77777777" w:rsidR="006B45C0" w:rsidRPr="00414DF9" w:rsidRDefault="006B45C0" w:rsidP="00291632">
            <w:pPr>
              <w:pStyle w:val="TAL"/>
              <w:jc w:val="center"/>
              <w:rPr>
                <w:bCs/>
                <w:iCs/>
              </w:rPr>
            </w:pPr>
            <w:r w:rsidRPr="00414DF9">
              <w:rPr>
                <w:bCs/>
                <w:iCs/>
              </w:rPr>
              <w:t>No</w:t>
            </w:r>
          </w:p>
        </w:tc>
        <w:tc>
          <w:tcPr>
            <w:tcW w:w="709" w:type="dxa"/>
          </w:tcPr>
          <w:p w14:paraId="647A39A2" w14:textId="77777777" w:rsidR="006B45C0" w:rsidRPr="00414DF9" w:rsidRDefault="006B45C0" w:rsidP="00291632">
            <w:pPr>
              <w:pStyle w:val="TAL"/>
              <w:jc w:val="center"/>
              <w:rPr>
                <w:bCs/>
                <w:iCs/>
              </w:rPr>
            </w:pPr>
            <w:r w:rsidRPr="00414DF9">
              <w:rPr>
                <w:bCs/>
                <w:iCs/>
              </w:rPr>
              <w:t>N/A</w:t>
            </w:r>
          </w:p>
        </w:tc>
        <w:tc>
          <w:tcPr>
            <w:tcW w:w="728" w:type="dxa"/>
          </w:tcPr>
          <w:p w14:paraId="4001DDC9" w14:textId="77777777" w:rsidR="006B45C0" w:rsidRPr="00414DF9" w:rsidRDefault="006B45C0" w:rsidP="00291632">
            <w:pPr>
              <w:pStyle w:val="TAL"/>
              <w:jc w:val="center"/>
              <w:rPr>
                <w:bCs/>
                <w:iCs/>
              </w:rPr>
            </w:pPr>
            <w:r w:rsidRPr="00414DF9">
              <w:rPr>
                <w:bCs/>
                <w:iCs/>
              </w:rPr>
              <w:t>N/A</w:t>
            </w:r>
          </w:p>
        </w:tc>
      </w:tr>
      <w:tr w:rsidR="006B45C0" w:rsidRPr="00414DF9" w14:paraId="4005D24D" w14:textId="77777777" w:rsidTr="00291632">
        <w:trPr>
          <w:cantSplit/>
          <w:tblHeader/>
        </w:trPr>
        <w:tc>
          <w:tcPr>
            <w:tcW w:w="6917" w:type="dxa"/>
          </w:tcPr>
          <w:p w14:paraId="5F3F2655" w14:textId="77777777" w:rsidR="006B45C0" w:rsidRPr="00414DF9" w:rsidRDefault="006B45C0" w:rsidP="00291632">
            <w:pPr>
              <w:pStyle w:val="TAL"/>
              <w:rPr>
                <w:b/>
                <w:i/>
              </w:rPr>
            </w:pPr>
            <w:r w:rsidRPr="00414DF9">
              <w:rPr>
                <w:b/>
                <w:i/>
              </w:rPr>
              <w:t>srs-PortReport-r17</w:t>
            </w:r>
          </w:p>
          <w:p w14:paraId="14AE8264" w14:textId="77777777" w:rsidR="006B45C0" w:rsidRPr="00414DF9" w:rsidRDefault="006B45C0" w:rsidP="00291632">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05CD054E" w14:textId="77777777" w:rsidR="006B45C0" w:rsidRPr="00414DF9" w:rsidRDefault="006B45C0" w:rsidP="00291632">
            <w:pPr>
              <w:pStyle w:val="TAL"/>
              <w:jc w:val="center"/>
              <w:rPr>
                <w:bCs/>
                <w:iCs/>
              </w:rPr>
            </w:pPr>
            <w:r w:rsidRPr="00414DF9">
              <w:rPr>
                <w:bCs/>
                <w:iCs/>
              </w:rPr>
              <w:t>Band</w:t>
            </w:r>
          </w:p>
        </w:tc>
        <w:tc>
          <w:tcPr>
            <w:tcW w:w="567" w:type="dxa"/>
          </w:tcPr>
          <w:p w14:paraId="2551460C" w14:textId="77777777" w:rsidR="006B45C0" w:rsidRPr="00414DF9" w:rsidRDefault="006B45C0" w:rsidP="00291632">
            <w:pPr>
              <w:pStyle w:val="TAL"/>
              <w:jc w:val="center"/>
              <w:rPr>
                <w:bCs/>
                <w:iCs/>
              </w:rPr>
            </w:pPr>
            <w:r w:rsidRPr="00414DF9">
              <w:rPr>
                <w:bCs/>
                <w:iCs/>
              </w:rPr>
              <w:t>No</w:t>
            </w:r>
          </w:p>
        </w:tc>
        <w:tc>
          <w:tcPr>
            <w:tcW w:w="709" w:type="dxa"/>
          </w:tcPr>
          <w:p w14:paraId="39F9037D" w14:textId="77777777" w:rsidR="006B45C0" w:rsidRPr="00414DF9" w:rsidRDefault="006B45C0" w:rsidP="00291632">
            <w:pPr>
              <w:pStyle w:val="TAL"/>
              <w:jc w:val="center"/>
              <w:rPr>
                <w:bCs/>
                <w:iCs/>
              </w:rPr>
            </w:pPr>
            <w:r w:rsidRPr="00414DF9">
              <w:rPr>
                <w:bCs/>
                <w:iCs/>
              </w:rPr>
              <w:t>N/A</w:t>
            </w:r>
          </w:p>
        </w:tc>
        <w:tc>
          <w:tcPr>
            <w:tcW w:w="728" w:type="dxa"/>
          </w:tcPr>
          <w:p w14:paraId="2107B70B" w14:textId="77777777" w:rsidR="006B45C0" w:rsidRPr="00414DF9" w:rsidRDefault="006B45C0" w:rsidP="00291632">
            <w:pPr>
              <w:pStyle w:val="TAL"/>
              <w:jc w:val="center"/>
              <w:rPr>
                <w:bCs/>
                <w:iCs/>
              </w:rPr>
            </w:pPr>
            <w:r w:rsidRPr="00414DF9">
              <w:rPr>
                <w:bCs/>
                <w:iCs/>
              </w:rPr>
              <w:t>N/A</w:t>
            </w:r>
          </w:p>
        </w:tc>
      </w:tr>
      <w:tr w:rsidR="006B45C0" w:rsidRPr="00414DF9" w14:paraId="5F867462" w14:textId="77777777" w:rsidTr="00291632">
        <w:trPr>
          <w:cantSplit/>
          <w:tblHeader/>
        </w:trPr>
        <w:tc>
          <w:tcPr>
            <w:tcW w:w="6917" w:type="dxa"/>
          </w:tcPr>
          <w:p w14:paraId="3A619B61" w14:textId="77777777" w:rsidR="006B45C0" w:rsidRPr="00414DF9" w:rsidRDefault="006B45C0" w:rsidP="00291632">
            <w:pPr>
              <w:pStyle w:val="TAL"/>
              <w:rPr>
                <w:bCs/>
                <w:iCs/>
              </w:rPr>
            </w:pPr>
            <w:r w:rsidRPr="00414DF9">
              <w:rPr>
                <w:b/>
                <w:i/>
              </w:rPr>
              <w:t>srs-PortReportSP-AP-r17</w:t>
            </w:r>
          </w:p>
          <w:p w14:paraId="4D92B60C" w14:textId="77777777" w:rsidR="006B45C0" w:rsidRPr="00414DF9" w:rsidRDefault="006B45C0" w:rsidP="00291632">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105ED416" w14:textId="77777777" w:rsidR="006B45C0" w:rsidRPr="00414DF9" w:rsidRDefault="006B45C0" w:rsidP="00291632">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20FB0EC9" w14:textId="77777777" w:rsidR="006B45C0" w:rsidRPr="00414DF9" w:rsidRDefault="006B45C0" w:rsidP="00291632">
            <w:pPr>
              <w:pStyle w:val="TAL"/>
              <w:jc w:val="center"/>
              <w:rPr>
                <w:bCs/>
                <w:iCs/>
              </w:rPr>
            </w:pPr>
            <w:r w:rsidRPr="00414DF9">
              <w:rPr>
                <w:bCs/>
                <w:iCs/>
              </w:rPr>
              <w:t>Band</w:t>
            </w:r>
          </w:p>
        </w:tc>
        <w:tc>
          <w:tcPr>
            <w:tcW w:w="567" w:type="dxa"/>
          </w:tcPr>
          <w:p w14:paraId="5A72F0BC" w14:textId="77777777" w:rsidR="006B45C0" w:rsidRPr="00414DF9" w:rsidRDefault="006B45C0" w:rsidP="00291632">
            <w:pPr>
              <w:pStyle w:val="TAL"/>
              <w:jc w:val="center"/>
              <w:rPr>
                <w:bCs/>
                <w:iCs/>
              </w:rPr>
            </w:pPr>
            <w:r w:rsidRPr="00414DF9">
              <w:rPr>
                <w:bCs/>
                <w:iCs/>
              </w:rPr>
              <w:t>No</w:t>
            </w:r>
          </w:p>
        </w:tc>
        <w:tc>
          <w:tcPr>
            <w:tcW w:w="709" w:type="dxa"/>
          </w:tcPr>
          <w:p w14:paraId="068A5396" w14:textId="77777777" w:rsidR="006B45C0" w:rsidRPr="00414DF9" w:rsidRDefault="006B45C0" w:rsidP="00291632">
            <w:pPr>
              <w:pStyle w:val="TAL"/>
              <w:jc w:val="center"/>
              <w:rPr>
                <w:bCs/>
                <w:iCs/>
              </w:rPr>
            </w:pPr>
            <w:r w:rsidRPr="00414DF9">
              <w:rPr>
                <w:bCs/>
                <w:iCs/>
              </w:rPr>
              <w:t>N/A</w:t>
            </w:r>
          </w:p>
        </w:tc>
        <w:tc>
          <w:tcPr>
            <w:tcW w:w="728" w:type="dxa"/>
          </w:tcPr>
          <w:p w14:paraId="03B55B91" w14:textId="77777777" w:rsidR="006B45C0" w:rsidRPr="00414DF9" w:rsidRDefault="006B45C0" w:rsidP="00291632">
            <w:pPr>
              <w:pStyle w:val="TAL"/>
              <w:jc w:val="center"/>
              <w:rPr>
                <w:bCs/>
                <w:iCs/>
              </w:rPr>
            </w:pPr>
            <w:r w:rsidRPr="00414DF9">
              <w:rPr>
                <w:bCs/>
                <w:iCs/>
              </w:rPr>
              <w:t>N/A</w:t>
            </w:r>
          </w:p>
        </w:tc>
      </w:tr>
      <w:tr w:rsidR="006B45C0" w:rsidRPr="00414DF9" w14:paraId="4A097C83" w14:textId="77777777" w:rsidTr="00291632">
        <w:trPr>
          <w:cantSplit/>
          <w:tblHeader/>
        </w:trPr>
        <w:tc>
          <w:tcPr>
            <w:tcW w:w="6917" w:type="dxa"/>
          </w:tcPr>
          <w:p w14:paraId="442BC1F9"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srs-PosResourcesRRC-Inactive-r17</w:t>
            </w:r>
          </w:p>
          <w:p w14:paraId="5DBD3649"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ED87DA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1258BE5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718BE20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1E6C1EF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34ED729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14525B9C" w14:textId="77777777" w:rsidR="006B45C0" w:rsidRPr="00414DF9" w:rsidRDefault="006B45C0" w:rsidP="00291632">
            <w:pPr>
              <w:keepNext/>
              <w:keepLines/>
              <w:spacing w:after="0"/>
              <w:rPr>
                <w:rFonts w:ascii="Arial" w:hAnsi="Arial" w:cs="Arial"/>
                <w:sz w:val="18"/>
                <w:szCs w:val="18"/>
              </w:rPr>
            </w:pPr>
          </w:p>
          <w:p w14:paraId="36912519" w14:textId="77777777" w:rsidR="006B45C0" w:rsidRPr="00414DF9" w:rsidRDefault="006B45C0" w:rsidP="00291632">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7948F71C" w14:textId="77777777" w:rsidR="006B45C0" w:rsidRPr="00414DF9" w:rsidRDefault="006B45C0" w:rsidP="00291632">
            <w:pPr>
              <w:pStyle w:val="TAL"/>
              <w:jc w:val="center"/>
              <w:rPr>
                <w:bCs/>
                <w:iCs/>
              </w:rPr>
            </w:pPr>
            <w:r w:rsidRPr="00414DF9">
              <w:rPr>
                <w:rFonts w:cs="Arial"/>
                <w:szCs w:val="18"/>
              </w:rPr>
              <w:t>Band</w:t>
            </w:r>
          </w:p>
        </w:tc>
        <w:tc>
          <w:tcPr>
            <w:tcW w:w="567" w:type="dxa"/>
          </w:tcPr>
          <w:p w14:paraId="7F3CF4DD" w14:textId="77777777" w:rsidR="006B45C0" w:rsidRPr="00414DF9" w:rsidRDefault="006B45C0" w:rsidP="00291632">
            <w:pPr>
              <w:pStyle w:val="TAL"/>
              <w:jc w:val="center"/>
              <w:rPr>
                <w:bCs/>
                <w:iCs/>
              </w:rPr>
            </w:pPr>
            <w:r w:rsidRPr="00414DF9">
              <w:rPr>
                <w:rFonts w:cs="Arial"/>
                <w:szCs w:val="18"/>
              </w:rPr>
              <w:t>No</w:t>
            </w:r>
          </w:p>
        </w:tc>
        <w:tc>
          <w:tcPr>
            <w:tcW w:w="709" w:type="dxa"/>
          </w:tcPr>
          <w:p w14:paraId="608AC0B0" w14:textId="77777777" w:rsidR="006B45C0" w:rsidRPr="00414DF9" w:rsidRDefault="006B45C0" w:rsidP="00291632">
            <w:pPr>
              <w:pStyle w:val="TAL"/>
              <w:jc w:val="center"/>
              <w:rPr>
                <w:bCs/>
                <w:iCs/>
              </w:rPr>
            </w:pPr>
            <w:r w:rsidRPr="00414DF9">
              <w:rPr>
                <w:bCs/>
                <w:iCs/>
              </w:rPr>
              <w:t>N/A</w:t>
            </w:r>
          </w:p>
        </w:tc>
        <w:tc>
          <w:tcPr>
            <w:tcW w:w="728" w:type="dxa"/>
          </w:tcPr>
          <w:p w14:paraId="460F0A43" w14:textId="77777777" w:rsidR="006B45C0" w:rsidRPr="00414DF9" w:rsidRDefault="006B45C0" w:rsidP="00291632">
            <w:pPr>
              <w:pStyle w:val="TAL"/>
              <w:jc w:val="center"/>
              <w:rPr>
                <w:bCs/>
                <w:iCs/>
              </w:rPr>
            </w:pPr>
            <w:r w:rsidRPr="00414DF9">
              <w:rPr>
                <w:bCs/>
                <w:iCs/>
              </w:rPr>
              <w:t>N/A</w:t>
            </w:r>
          </w:p>
        </w:tc>
      </w:tr>
      <w:tr w:rsidR="006B45C0" w:rsidRPr="00414DF9" w14:paraId="72488D29" w14:textId="77777777" w:rsidTr="00291632">
        <w:trPr>
          <w:cantSplit/>
          <w:tblHeader/>
        </w:trPr>
        <w:tc>
          <w:tcPr>
            <w:tcW w:w="6917" w:type="dxa"/>
          </w:tcPr>
          <w:p w14:paraId="68FA9510" w14:textId="77777777" w:rsidR="006B45C0" w:rsidRPr="00414DF9" w:rsidRDefault="006B45C0" w:rsidP="00291632">
            <w:pPr>
              <w:pStyle w:val="TAL"/>
              <w:rPr>
                <w:b/>
                <w:bCs/>
                <w:i/>
                <w:iCs/>
                <w:lang w:eastAsia="zh-CN"/>
              </w:rPr>
            </w:pPr>
            <w:r w:rsidRPr="00414DF9">
              <w:rPr>
                <w:b/>
                <w:bCs/>
                <w:i/>
                <w:iCs/>
                <w:lang w:eastAsia="zh-CN"/>
              </w:rPr>
              <w:t>srs-SemiPersistent-PosResourcesRRC-Inactive-r17</w:t>
            </w:r>
          </w:p>
          <w:p w14:paraId="70358118" w14:textId="77777777" w:rsidR="006B45C0" w:rsidRPr="00414DF9" w:rsidRDefault="006B45C0" w:rsidP="00291632">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4FA66057" w14:textId="77777777" w:rsidR="006B45C0" w:rsidRPr="00414DF9" w:rsidRDefault="006B45C0" w:rsidP="00291632">
            <w:pPr>
              <w:pStyle w:val="TAL"/>
              <w:rPr>
                <w:bCs/>
                <w:iCs/>
                <w:lang w:eastAsia="zh-CN"/>
              </w:rPr>
            </w:pPr>
          </w:p>
          <w:p w14:paraId="3CCAD5BA" w14:textId="77777777" w:rsidR="006B45C0" w:rsidRPr="00414DF9" w:rsidRDefault="006B45C0" w:rsidP="00291632">
            <w:pPr>
              <w:pStyle w:val="TAL"/>
              <w:rPr>
                <w:bCs/>
                <w:iCs/>
                <w:lang w:eastAsia="zh-CN"/>
              </w:rPr>
            </w:pPr>
            <w:r w:rsidRPr="00414DF9">
              <w:rPr>
                <w:bCs/>
                <w:iCs/>
                <w:lang w:eastAsia="zh-CN"/>
              </w:rPr>
              <w:t>The capability signalling comprises the following parameters:</w:t>
            </w:r>
          </w:p>
          <w:p w14:paraId="4C761E8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A7E18B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02868E4E" w14:textId="77777777" w:rsidR="006B45C0" w:rsidRPr="00414DF9" w:rsidRDefault="006B45C0" w:rsidP="00291632">
            <w:pPr>
              <w:pStyle w:val="TAL"/>
              <w:jc w:val="center"/>
              <w:rPr>
                <w:rFonts w:cs="Arial"/>
                <w:szCs w:val="18"/>
              </w:rPr>
            </w:pPr>
            <w:r w:rsidRPr="00414DF9">
              <w:rPr>
                <w:bCs/>
                <w:iCs/>
              </w:rPr>
              <w:t>Band</w:t>
            </w:r>
          </w:p>
        </w:tc>
        <w:tc>
          <w:tcPr>
            <w:tcW w:w="567" w:type="dxa"/>
          </w:tcPr>
          <w:p w14:paraId="7F0E02CD" w14:textId="77777777" w:rsidR="006B45C0" w:rsidRPr="00414DF9" w:rsidRDefault="006B45C0" w:rsidP="00291632">
            <w:pPr>
              <w:pStyle w:val="TAL"/>
              <w:jc w:val="center"/>
              <w:rPr>
                <w:rFonts w:cs="Arial"/>
                <w:szCs w:val="18"/>
              </w:rPr>
            </w:pPr>
            <w:r w:rsidRPr="00414DF9">
              <w:rPr>
                <w:bCs/>
                <w:iCs/>
              </w:rPr>
              <w:t>No</w:t>
            </w:r>
          </w:p>
        </w:tc>
        <w:tc>
          <w:tcPr>
            <w:tcW w:w="709" w:type="dxa"/>
          </w:tcPr>
          <w:p w14:paraId="578E62B7" w14:textId="77777777" w:rsidR="006B45C0" w:rsidRPr="00414DF9" w:rsidRDefault="006B45C0" w:rsidP="00291632">
            <w:pPr>
              <w:pStyle w:val="TAL"/>
              <w:jc w:val="center"/>
              <w:rPr>
                <w:bCs/>
                <w:iCs/>
              </w:rPr>
            </w:pPr>
            <w:r w:rsidRPr="00414DF9">
              <w:rPr>
                <w:bCs/>
                <w:iCs/>
              </w:rPr>
              <w:t>N/A</w:t>
            </w:r>
          </w:p>
        </w:tc>
        <w:tc>
          <w:tcPr>
            <w:tcW w:w="728" w:type="dxa"/>
          </w:tcPr>
          <w:p w14:paraId="0C6DFB26" w14:textId="77777777" w:rsidR="006B45C0" w:rsidRPr="00414DF9" w:rsidRDefault="006B45C0" w:rsidP="00291632">
            <w:pPr>
              <w:pStyle w:val="TAL"/>
              <w:jc w:val="center"/>
              <w:rPr>
                <w:bCs/>
                <w:iCs/>
              </w:rPr>
            </w:pPr>
            <w:r w:rsidRPr="00414DF9">
              <w:rPr>
                <w:bCs/>
                <w:iCs/>
              </w:rPr>
              <w:t>N/A</w:t>
            </w:r>
          </w:p>
        </w:tc>
      </w:tr>
      <w:tr w:rsidR="006B45C0" w:rsidRPr="00414DF9" w14:paraId="2D304798" w14:textId="77777777" w:rsidTr="00291632">
        <w:trPr>
          <w:cantSplit/>
          <w:tblHeader/>
        </w:trPr>
        <w:tc>
          <w:tcPr>
            <w:tcW w:w="6917" w:type="dxa"/>
          </w:tcPr>
          <w:p w14:paraId="645C4C1D" w14:textId="77777777" w:rsidR="006B45C0" w:rsidRPr="00414DF9" w:rsidRDefault="006B45C0" w:rsidP="00291632">
            <w:pPr>
              <w:pStyle w:val="TAL"/>
              <w:rPr>
                <w:b/>
                <w:i/>
              </w:rPr>
            </w:pPr>
            <w:r w:rsidRPr="00414DF9">
              <w:rPr>
                <w:b/>
                <w:i/>
              </w:rPr>
              <w:t>srs-startRB-locationHoppingPartial-r17</w:t>
            </w:r>
          </w:p>
          <w:p w14:paraId="43E0D5DE" w14:textId="77777777" w:rsidR="006B45C0" w:rsidRPr="00414DF9" w:rsidRDefault="006B45C0" w:rsidP="00291632">
            <w:pPr>
              <w:pStyle w:val="TAL"/>
            </w:pPr>
            <w:r w:rsidRPr="00414DF9">
              <w:t>Indicates whether the UE supports start RB location hopping in partial frequency SRS transmission across different SRS frequency hopping periods for periodic/semi-persistent/aperiodic SRS.</w:t>
            </w:r>
          </w:p>
          <w:p w14:paraId="23797D9E" w14:textId="77777777" w:rsidR="006B45C0" w:rsidRPr="00414DF9" w:rsidRDefault="006B45C0" w:rsidP="00291632">
            <w:pPr>
              <w:pStyle w:val="TAL"/>
            </w:pPr>
          </w:p>
          <w:p w14:paraId="06D4D352" w14:textId="77777777" w:rsidR="006B45C0" w:rsidRPr="00414DF9" w:rsidRDefault="006B45C0" w:rsidP="00291632">
            <w:pPr>
              <w:pStyle w:val="TAL"/>
            </w:pPr>
            <w:r w:rsidRPr="00414DF9">
              <w:t xml:space="preserve">The UE supporting this feature shall also indicate the support of </w:t>
            </w:r>
            <w:r w:rsidRPr="00414DF9">
              <w:rPr>
                <w:i/>
                <w:iCs/>
              </w:rPr>
              <w:t>srs-partialFrequencySounding-r17.</w:t>
            </w:r>
          </w:p>
        </w:tc>
        <w:tc>
          <w:tcPr>
            <w:tcW w:w="709" w:type="dxa"/>
          </w:tcPr>
          <w:p w14:paraId="2DBB97C1" w14:textId="77777777" w:rsidR="006B45C0" w:rsidRPr="00414DF9" w:rsidRDefault="006B45C0" w:rsidP="00291632">
            <w:pPr>
              <w:pStyle w:val="TAL"/>
              <w:jc w:val="center"/>
              <w:rPr>
                <w:bCs/>
                <w:iCs/>
              </w:rPr>
            </w:pPr>
            <w:r w:rsidRPr="00414DF9">
              <w:rPr>
                <w:bCs/>
                <w:iCs/>
              </w:rPr>
              <w:t>Band</w:t>
            </w:r>
          </w:p>
        </w:tc>
        <w:tc>
          <w:tcPr>
            <w:tcW w:w="567" w:type="dxa"/>
          </w:tcPr>
          <w:p w14:paraId="10B98BFA" w14:textId="77777777" w:rsidR="006B45C0" w:rsidRPr="00414DF9" w:rsidRDefault="006B45C0" w:rsidP="00291632">
            <w:pPr>
              <w:pStyle w:val="TAL"/>
              <w:jc w:val="center"/>
              <w:rPr>
                <w:bCs/>
                <w:iCs/>
              </w:rPr>
            </w:pPr>
            <w:r w:rsidRPr="00414DF9">
              <w:rPr>
                <w:bCs/>
                <w:iCs/>
              </w:rPr>
              <w:t>No</w:t>
            </w:r>
          </w:p>
        </w:tc>
        <w:tc>
          <w:tcPr>
            <w:tcW w:w="709" w:type="dxa"/>
          </w:tcPr>
          <w:p w14:paraId="393BA686" w14:textId="77777777" w:rsidR="006B45C0" w:rsidRPr="00414DF9" w:rsidRDefault="006B45C0" w:rsidP="00291632">
            <w:pPr>
              <w:pStyle w:val="TAL"/>
              <w:jc w:val="center"/>
              <w:rPr>
                <w:bCs/>
                <w:iCs/>
              </w:rPr>
            </w:pPr>
            <w:r w:rsidRPr="00414DF9">
              <w:rPr>
                <w:bCs/>
                <w:iCs/>
              </w:rPr>
              <w:t>N/A</w:t>
            </w:r>
          </w:p>
        </w:tc>
        <w:tc>
          <w:tcPr>
            <w:tcW w:w="728" w:type="dxa"/>
          </w:tcPr>
          <w:p w14:paraId="40703F11" w14:textId="77777777" w:rsidR="006B45C0" w:rsidRPr="00414DF9" w:rsidRDefault="006B45C0" w:rsidP="00291632">
            <w:pPr>
              <w:pStyle w:val="TAL"/>
              <w:jc w:val="center"/>
              <w:rPr>
                <w:bCs/>
                <w:iCs/>
              </w:rPr>
            </w:pPr>
            <w:r w:rsidRPr="00414DF9">
              <w:rPr>
                <w:bCs/>
                <w:iCs/>
              </w:rPr>
              <w:t>N/A</w:t>
            </w:r>
          </w:p>
        </w:tc>
      </w:tr>
      <w:tr w:rsidR="006B45C0" w:rsidRPr="00414DF9" w14:paraId="09477125" w14:textId="77777777" w:rsidTr="00291632">
        <w:trPr>
          <w:cantSplit/>
          <w:tblHeader/>
        </w:trPr>
        <w:tc>
          <w:tcPr>
            <w:tcW w:w="6917" w:type="dxa"/>
          </w:tcPr>
          <w:p w14:paraId="30375295" w14:textId="77777777" w:rsidR="006B45C0" w:rsidRPr="00414DF9" w:rsidRDefault="006B45C0" w:rsidP="00291632">
            <w:pPr>
              <w:pStyle w:val="TAL"/>
              <w:rPr>
                <w:b/>
                <w:i/>
              </w:rPr>
            </w:pPr>
            <w:r w:rsidRPr="00414DF9">
              <w:rPr>
                <w:b/>
                <w:i/>
              </w:rPr>
              <w:t>srs-TriggeringDCI-r17</w:t>
            </w:r>
          </w:p>
          <w:p w14:paraId="5567F917" w14:textId="77777777" w:rsidR="006B45C0" w:rsidRPr="00414DF9" w:rsidRDefault="006B45C0" w:rsidP="00291632">
            <w:pPr>
              <w:pStyle w:val="TAL"/>
              <w:rPr>
                <w:b/>
                <w:i/>
              </w:rPr>
            </w:pPr>
            <w:r w:rsidRPr="00414DF9">
              <w:t>Indicates whether the UE supports triggering SRS in DCI 0_1/0_2 without data and without CSI.</w:t>
            </w:r>
          </w:p>
        </w:tc>
        <w:tc>
          <w:tcPr>
            <w:tcW w:w="709" w:type="dxa"/>
          </w:tcPr>
          <w:p w14:paraId="10CBD4D4" w14:textId="77777777" w:rsidR="006B45C0" w:rsidRPr="00414DF9" w:rsidRDefault="006B45C0" w:rsidP="00291632">
            <w:pPr>
              <w:pStyle w:val="TAL"/>
              <w:jc w:val="center"/>
              <w:rPr>
                <w:bCs/>
                <w:iCs/>
              </w:rPr>
            </w:pPr>
            <w:r w:rsidRPr="00414DF9">
              <w:rPr>
                <w:bCs/>
                <w:iCs/>
              </w:rPr>
              <w:t>Band</w:t>
            </w:r>
          </w:p>
        </w:tc>
        <w:tc>
          <w:tcPr>
            <w:tcW w:w="567" w:type="dxa"/>
          </w:tcPr>
          <w:p w14:paraId="76B08AF3" w14:textId="77777777" w:rsidR="006B45C0" w:rsidRPr="00414DF9" w:rsidRDefault="006B45C0" w:rsidP="00291632">
            <w:pPr>
              <w:pStyle w:val="TAL"/>
              <w:jc w:val="center"/>
              <w:rPr>
                <w:bCs/>
                <w:iCs/>
              </w:rPr>
            </w:pPr>
            <w:r w:rsidRPr="00414DF9">
              <w:rPr>
                <w:bCs/>
                <w:iCs/>
              </w:rPr>
              <w:t>No</w:t>
            </w:r>
          </w:p>
        </w:tc>
        <w:tc>
          <w:tcPr>
            <w:tcW w:w="709" w:type="dxa"/>
          </w:tcPr>
          <w:p w14:paraId="6DCF867C" w14:textId="77777777" w:rsidR="006B45C0" w:rsidRPr="00414DF9" w:rsidRDefault="006B45C0" w:rsidP="00291632">
            <w:pPr>
              <w:pStyle w:val="TAL"/>
              <w:jc w:val="center"/>
              <w:rPr>
                <w:bCs/>
                <w:iCs/>
              </w:rPr>
            </w:pPr>
            <w:r w:rsidRPr="00414DF9">
              <w:rPr>
                <w:bCs/>
                <w:iCs/>
              </w:rPr>
              <w:t>N/A</w:t>
            </w:r>
          </w:p>
        </w:tc>
        <w:tc>
          <w:tcPr>
            <w:tcW w:w="728" w:type="dxa"/>
          </w:tcPr>
          <w:p w14:paraId="4D6726C7" w14:textId="77777777" w:rsidR="006B45C0" w:rsidRPr="00414DF9" w:rsidRDefault="006B45C0" w:rsidP="00291632">
            <w:pPr>
              <w:pStyle w:val="TAL"/>
              <w:jc w:val="center"/>
              <w:rPr>
                <w:bCs/>
                <w:iCs/>
              </w:rPr>
            </w:pPr>
            <w:r w:rsidRPr="00414DF9">
              <w:rPr>
                <w:bCs/>
                <w:iCs/>
              </w:rPr>
              <w:t>N/A</w:t>
            </w:r>
          </w:p>
        </w:tc>
      </w:tr>
      <w:tr w:rsidR="006B45C0" w:rsidRPr="00414DF9" w14:paraId="7F24A16B" w14:textId="77777777" w:rsidTr="00291632">
        <w:trPr>
          <w:cantSplit/>
          <w:tblHeader/>
        </w:trPr>
        <w:tc>
          <w:tcPr>
            <w:tcW w:w="6917" w:type="dxa"/>
          </w:tcPr>
          <w:p w14:paraId="14CC4B8C" w14:textId="77777777" w:rsidR="006B45C0" w:rsidRPr="00414DF9" w:rsidRDefault="006B45C0" w:rsidP="00291632">
            <w:pPr>
              <w:pStyle w:val="TAL"/>
              <w:rPr>
                <w:b/>
                <w:i/>
              </w:rPr>
            </w:pPr>
            <w:r w:rsidRPr="00414DF9">
              <w:rPr>
                <w:b/>
                <w:i/>
              </w:rPr>
              <w:t>srs-TriggeringOffset-r17</w:t>
            </w:r>
          </w:p>
          <w:p w14:paraId="7C7AE8B0" w14:textId="77777777" w:rsidR="006B45C0" w:rsidRPr="00414DF9" w:rsidRDefault="006B45C0" w:rsidP="00291632">
            <w:pPr>
              <w:pStyle w:val="TAL"/>
              <w:rPr>
                <w:b/>
                <w:i/>
              </w:rPr>
            </w:pPr>
            <w:r w:rsidRPr="00414DF9">
              <w:t>Indicates the maximum number of configured available slots offsets for determining aperiodic SRS location based on available slot.</w:t>
            </w:r>
          </w:p>
        </w:tc>
        <w:tc>
          <w:tcPr>
            <w:tcW w:w="709" w:type="dxa"/>
          </w:tcPr>
          <w:p w14:paraId="123D95EF" w14:textId="77777777" w:rsidR="006B45C0" w:rsidRPr="00414DF9" w:rsidRDefault="006B45C0" w:rsidP="00291632">
            <w:pPr>
              <w:pStyle w:val="TAL"/>
              <w:jc w:val="center"/>
              <w:rPr>
                <w:bCs/>
                <w:iCs/>
              </w:rPr>
            </w:pPr>
            <w:r w:rsidRPr="00414DF9">
              <w:rPr>
                <w:bCs/>
                <w:iCs/>
              </w:rPr>
              <w:t>Band</w:t>
            </w:r>
          </w:p>
        </w:tc>
        <w:tc>
          <w:tcPr>
            <w:tcW w:w="567" w:type="dxa"/>
          </w:tcPr>
          <w:p w14:paraId="5FADBE2D" w14:textId="77777777" w:rsidR="006B45C0" w:rsidRPr="00414DF9" w:rsidRDefault="006B45C0" w:rsidP="00291632">
            <w:pPr>
              <w:pStyle w:val="TAL"/>
              <w:jc w:val="center"/>
              <w:rPr>
                <w:bCs/>
                <w:iCs/>
              </w:rPr>
            </w:pPr>
            <w:r w:rsidRPr="00414DF9">
              <w:rPr>
                <w:bCs/>
                <w:iCs/>
              </w:rPr>
              <w:t>No</w:t>
            </w:r>
          </w:p>
        </w:tc>
        <w:tc>
          <w:tcPr>
            <w:tcW w:w="709" w:type="dxa"/>
          </w:tcPr>
          <w:p w14:paraId="2765A1B6" w14:textId="77777777" w:rsidR="006B45C0" w:rsidRPr="00414DF9" w:rsidRDefault="006B45C0" w:rsidP="00291632">
            <w:pPr>
              <w:pStyle w:val="TAL"/>
              <w:jc w:val="center"/>
              <w:rPr>
                <w:bCs/>
                <w:iCs/>
              </w:rPr>
            </w:pPr>
            <w:r w:rsidRPr="00414DF9">
              <w:rPr>
                <w:bCs/>
                <w:iCs/>
              </w:rPr>
              <w:t>N/A</w:t>
            </w:r>
          </w:p>
        </w:tc>
        <w:tc>
          <w:tcPr>
            <w:tcW w:w="728" w:type="dxa"/>
          </w:tcPr>
          <w:p w14:paraId="00F98309" w14:textId="77777777" w:rsidR="006B45C0" w:rsidRPr="00414DF9" w:rsidRDefault="006B45C0" w:rsidP="00291632">
            <w:pPr>
              <w:pStyle w:val="TAL"/>
              <w:jc w:val="center"/>
              <w:rPr>
                <w:bCs/>
                <w:iCs/>
              </w:rPr>
            </w:pPr>
            <w:r w:rsidRPr="00414DF9">
              <w:rPr>
                <w:bCs/>
                <w:iCs/>
              </w:rPr>
              <w:t>N/A</w:t>
            </w:r>
          </w:p>
        </w:tc>
      </w:tr>
      <w:tr w:rsidR="006B45C0" w:rsidRPr="00414DF9" w14:paraId="53F5BE06" w14:textId="77777777" w:rsidTr="00291632">
        <w:trPr>
          <w:cantSplit/>
          <w:tblHeader/>
        </w:trPr>
        <w:tc>
          <w:tcPr>
            <w:tcW w:w="6917" w:type="dxa"/>
          </w:tcPr>
          <w:p w14:paraId="3B518C12" w14:textId="77777777" w:rsidR="006B45C0" w:rsidRPr="00414DF9" w:rsidRDefault="006B45C0" w:rsidP="00291632">
            <w:pPr>
              <w:pStyle w:val="TAL"/>
              <w:rPr>
                <w:b/>
                <w:i/>
              </w:rPr>
            </w:pPr>
            <w:r w:rsidRPr="00414DF9">
              <w:rPr>
                <w:b/>
                <w:i/>
              </w:rPr>
              <w:lastRenderedPageBreak/>
              <w:t>ssb-csirs-SINR-measurement-r16</w:t>
            </w:r>
          </w:p>
          <w:p w14:paraId="427759D8" w14:textId="77777777" w:rsidR="006B45C0" w:rsidRPr="00414DF9" w:rsidRDefault="006B45C0" w:rsidP="00291632">
            <w:pPr>
              <w:pStyle w:val="TAL"/>
              <w:rPr>
                <w:bCs/>
                <w:iCs/>
              </w:rPr>
            </w:pPr>
            <w:r w:rsidRPr="00414DF9">
              <w:rPr>
                <w:bCs/>
                <w:iCs/>
              </w:rPr>
              <w:t>Indicates the limitations of the UE support of SSB/CSI-RS for L1-SINR measurement.</w:t>
            </w:r>
          </w:p>
          <w:p w14:paraId="77BE7BFF" w14:textId="77777777" w:rsidR="006B45C0" w:rsidRPr="00414DF9" w:rsidRDefault="006B45C0" w:rsidP="00291632">
            <w:pPr>
              <w:pStyle w:val="TAL"/>
              <w:rPr>
                <w:bCs/>
                <w:iCs/>
              </w:rPr>
            </w:pPr>
            <w:r w:rsidRPr="00414DF9">
              <w:rPr>
                <w:bCs/>
                <w:iCs/>
              </w:rPr>
              <w:t>This capability signalling includes list of the following parameters:</w:t>
            </w:r>
          </w:p>
          <w:p w14:paraId="61A7DF3E" w14:textId="77777777" w:rsidR="006B45C0" w:rsidRPr="00414DF9" w:rsidRDefault="006B45C0" w:rsidP="00291632">
            <w:pPr>
              <w:pStyle w:val="TAL"/>
              <w:rPr>
                <w:bCs/>
                <w:iCs/>
              </w:rPr>
            </w:pPr>
            <w:r w:rsidRPr="00414DF9">
              <w:rPr>
                <w:bCs/>
                <w:iCs/>
              </w:rPr>
              <w:t>Per slot limitations:</w:t>
            </w:r>
          </w:p>
          <w:p w14:paraId="002C46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3D8F372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3A4488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7242CA57" w14:textId="77777777" w:rsidR="006B45C0" w:rsidRPr="00414DF9" w:rsidRDefault="006B45C0" w:rsidP="00291632">
            <w:pPr>
              <w:pStyle w:val="TAL"/>
              <w:rPr>
                <w:bCs/>
                <w:iCs/>
              </w:rPr>
            </w:pPr>
            <w:r w:rsidRPr="00414DF9">
              <w:rPr>
                <w:bCs/>
                <w:iCs/>
              </w:rPr>
              <w:t>Memory limitations:</w:t>
            </w:r>
          </w:p>
          <w:p w14:paraId="07595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0ABDCAA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2E13B6C4" w14:textId="77777777" w:rsidR="006B45C0" w:rsidRPr="00414DF9" w:rsidRDefault="006B45C0" w:rsidP="00291632">
            <w:pPr>
              <w:pStyle w:val="TAL"/>
              <w:rPr>
                <w:bCs/>
                <w:iCs/>
              </w:rPr>
            </w:pPr>
            <w:r w:rsidRPr="00414DF9">
              <w:rPr>
                <w:bCs/>
                <w:iCs/>
              </w:rPr>
              <w:t>Other limitations:</w:t>
            </w:r>
          </w:p>
          <w:p w14:paraId="4557581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42DB50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72B9CDF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5D1FE9A7"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2C5392F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1D3B069F" w14:textId="77777777" w:rsidR="006B45C0" w:rsidRPr="00414DF9" w:rsidRDefault="006B45C0" w:rsidP="00291632">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7C79CE43" w14:textId="77777777" w:rsidR="006B45C0" w:rsidRPr="00414DF9" w:rsidRDefault="006B45C0" w:rsidP="00291632">
            <w:pPr>
              <w:pStyle w:val="TAL"/>
              <w:rPr>
                <w:bCs/>
                <w:iCs/>
              </w:rPr>
            </w:pPr>
          </w:p>
          <w:p w14:paraId="67EACBA3" w14:textId="77777777" w:rsidR="006B45C0" w:rsidRPr="00414DF9" w:rsidRDefault="006B45C0" w:rsidP="00291632">
            <w:pPr>
              <w:pStyle w:val="TAN"/>
            </w:pPr>
            <w:r w:rsidRPr="00414DF9">
              <w:t>NOTE 1:</w:t>
            </w:r>
            <w:r w:rsidRPr="00414DF9">
              <w:tab/>
              <w:t>The reference slot duration is the shortest slot duration defined for the frequency range where the reported band belongs.</w:t>
            </w:r>
          </w:p>
          <w:p w14:paraId="35930A40" w14:textId="77777777" w:rsidR="006B45C0" w:rsidRPr="00414DF9" w:rsidRDefault="006B45C0" w:rsidP="00291632">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64FD1183" w14:textId="77777777" w:rsidR="006B45C0" w:rsidRPr="00414DF9" w:rsidRDefault="006B45C0" w:rsidP="00291632">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5B95CDBE" w14:textId="77777777" w:rsidR="006B45C0" w:rsidRPr="00414DF9" w:rsidRDefault="006B45C0" w:rsidP="00291632">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1D02D53B" w14:textId="77777777" w:rsidR="006B45C0" w:rsidRPr="00414DF9" w:rsidRDefault="006B45C0" w:rsidP="00291632">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0BAFECB" w14:textId="77777777" w:rsidR="006B45C0" w:rsidRPr="00414DF9" w:rsidRDefault="006B45C0" w:rsidP="00291632">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70CD7AB9" w14:textId="77777777" w:rsidR="006B45C0" w:rsidRPr="00414DF9" w:rsidRDefault="006B45C0" w:rsidP="00291632">
            <w:pPr>
              <w:pStyle w:val="TAL"/>
              <w:jc w:val="center"/>
              <w:rPr>
                <w:bCs/>
                <w:iCs/>
              </w:rPr>
            </w:pPr>
            <w:r w:rsidRPr="00414DF9">
              <w:rPr>
                <w:bCs/>
                <w:iCs/>
              </w:rPr>
              <w:t>Band</w:t>
            </w:r>
          </w:p>
        </w:tc>
        <w:tc>
          <w:tcPr>
            <w:tcW w:w="567" w:type="dxa"/>
          </w:tcPr>
          <w:p w14:paraId="15EA0844" w14:textId="77777777" w:rsidR="006B45C0" w:rsidRPr="00414DF9" w:rsidRDefault="006B45C0" w:rsidP="00291632">
            <w:pPr>
              <w:pStyle w:val="TAL"/>
              <w:jc w:val="center"/>
              <w:rPr>
                <w:bCs/>
                <w:iCs/>
              </w:rPr>
            </w:pPr>
            <w:r w:rsidRPr="00414DF9">
              <w:rPr>
                <w:bCs/>
                <w:iCs/>
              </w:rPr>
              <w:t>No</w:t>
            </w:r>
          </w:p>
        </w:tc>
        <w:tc>
          <w:tcPr>
            <w:tcW w:w="709" w:type="dxa"/>
          </w:tcPr>
          <w:p w14:paraId="4E4BD253" w14:textId="77777777" w:rsidR="006B45C0" w:rsidRPr="00414DF9" w:rsidRDefault="006B45C0" w:rsidP="00291632">
            <w:pPr>
              <w:pStyle w:val="TAL"/>
              <w:jc w:val="center"/>
              <w:rPr>
                <w:bCs/>
                <w:iCs/>
              </w:rPr>
            </w:pPr>
            <w:r w:rsidRPr="00414DF9">
              <w:rPr>
                <w:bCs/>
                <w:iCs/>
              </w:rPr>
              <w:t>N/A</w:t>
            </w:r>
          </w:p>
        </w:tc>
        <w:tc>
          <w:tcPr>
            <w:tcW w:w="728" w:type="dxa"/>
          </w:tcPr>
          <w:p w14:paraId="4DD087C7" w14:textId="77777777" w:rsidR="006B45C0" w:rsidRPr="00414DF9" w:rsidRDefault="006B45C0" w:rsidP="00291632">
            <w:pPr>
              <w:pStyle w:val="TAL"/>
              <w:jc w:val="center"/>
              <w:rPr>
                <w:bCs/>
                <w:iCs/>
              </w:rPr>
            </w:pPr>
            <w:r w:rsidRPr="00414DF9">
              <w:rPr>
                <w:bCs/>
                <w:iCs/>
              </w:rPr>
              <w:t>N/A</w:t>
            </w:r>
          </w:p>
        </w:tc>
      </w:tr>
      <w:tr w:rsidR="006B45C0" w:rsidRPr="00414DF9" w14:paraId="0D3DD620" w14:textId="77777777" w:rsidTr="00291632">
        <w:trPr>
          <w:cantSplit/>
          <w:tblHeader/>
        </w:trPr>
        <w:tc>
          <w:tcPr>
            <w:tcW w:w="6917" w:type="dxa"/>
          </w:tcPr>
          <w:p w14:paraId="1587D921" w14:textId="77777777" w:rsidR="006B45C0" w:rsidRPr="00414DF9" w:rsidRDefault="006B45C0" w:rsidP="00291632">
            <w:pPr>
              <w:pStyle w:val="TAL"/>
            </w:pPr>
            <w:r w:rsidRPr="00414DF9">
              <w:rPr>
                <w:b/>
                <w:bCs/>
                <w:i/>
                <w:iCs/>
              </w:rPr>
              <w:lastRenderedPageBreak/>
              <w:t>sssg-Switching-1BitInd-r17</w:t>
            </w:r>
          </w:p>
          <w:p w14:paraId="17A17E83" w14:textId="77777777" w:rsidR="006B45C0" w:rsidRPr="00414DF9" w:rsidRDefault="006B45C0" w:rsidP="00291632">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297F31EC" w14:textId="77777777" w:rsidR="006B45C0" w:rsidRPr="00414DF9" w:rsidRDefault="006B45C0" w:rsidP="00291632">
            <w:pPr>
              <w:pStyle w:val="TAL"/>
              <w:jc w:val="center"/>
              <w:rPr>
                <w:bCs/>
                <w:iCs/>
              </w:rPr>
            </w:pPr>
            <w:r w:rsidRPr="00414DF9">
              <w:rPr>
                <w:bCs/>
                <w:iCs/>
              </w:rPr>
              <w:t>Band</w:t>
            </w:r>
          </w:p>
        </w:tc>
        <w:tc>
          <w:tcPr>
            <w:tcW w:w="567" w:type="dxa"/>
          </w:tcPr>
          <w:p w14:paraId="0FAAE568" w14:textId="77777777" w:rsidR="006B45C0" w:rsidRPr="00414DF9" w:rsidRDefault="006B45C0" w:rsidP="00291632">
            <w:pPr>
              <w:pStyle w:val="TAL"/>
              <w:jc w:val="center"/>
              <w:rPr>
                <w:bCs/>
                <w:iCs/>
              </w:rPr>
            </w:pPr>
            <w:r w:rsidRPr="00414DF9">
              <w:rPr>
                <w:bCs/>
                <w:iCs/>
              </w:rPr>
              <w:t>No</w:t>
            </w:r>
          </w:p>
        </w:tc>
        <w:tc>
          <w:tcPr>
            <w:tcW w:w="709" w:type="dxa"/>
          </w:tcPr>
          <w:p w14:paraId="2A2F82E0" w14:textId="77777777" w:rsidR="006B45C0" w:rsidRPr="00414DF9" w:rsidRDefault="006B45C0" w:rsidP="00291632">
            <w:pPr>
              <w:pStyle w:val="TAL"/>
              <w:jc w:val="center"/>
              <w:rPr>
                <w:bCs/>
                <w:iCs/>
              </w:rPr>
            </w:pPr>
            <w:r w:rsidRPr="00414DF9">
              <w:rPr>
                <w:bCs/>
                <w:iCs/>
              </w:rPr>
              <w:t>N/A</w:t>
            </w:r>
          </w:p>
        </w:tc>
        <w:tc>
          <w:tcPr>
            <w:tcW w:w="728" w:type="dxa"/>
          </w:tcPr>
          <w:p w14:paraId="7BBC98C6" w14:textId="77777777" w:rsidR="006B45C0" w:rsidRPr="00414DF9" w:rsidRDefault="006B45C0" w:rsidP="00291632">
            <w:pPr>
              <w:pStyle w:val="TAL"/>
              <w:jc w:val="center"/>
              <w:rPr>
                <w:bCs/>
                <w:iCs/>
              </w:rPr>
            </w:pPr>
            <w:r w:rsidRPr="00414DF9">
              <w:t>N/A</w:t>
            </w:r>
          </w:p>
        </w:tc>
      </w:tr>
      <w:tr w:rsidR="006B45C0" w:rsidRPr="00414DF9" w14:paraId="2C356C3F" w14:textId="77777777" w:rsidTr="00291632">
        <w:trPr>
          <w:cantSplit/>
          <w:tblHeader/>
        </w:trPr>
        <w:tc>
          <w:tcPr>
            <w:tcW w:w="6917" w:type="dxa"/>
          </w:tcPr>
          <w:p w14:paraId="184C3636" w14:textId="77777777" w:rsidR="006B45C0" w:rsidRPr="00414DF9" w:rsidRDefault="006B45C0" w:rsidP="00291632">
            <w:pPr>
              <w:pStyle w:val="TAL"/>
            </w:pPr>
            <w:r w:rsidRPr="00414DF9">
              <w:rPr>
                <w:b/>
                <w:bCs/>
                <w:i/>
                <w:iCs/>
              </w:rPr>
              <w:t>sssg-Switching-2BitInd-r17</w:t>
            </w:r>
          </w:p>
          <w:p w14:paraId="3EC86C04" w14:textId="77777777" w:rsidR="006B45C0" w:rsidRPr="00414DF9" w:rsidRDefault="006B45C0" w:rsidP="00291632">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29E4AA59" w14:textId="77777777" w:rsidR="006B45C0" w:rsidRPr="00414DF9" w:rsidRDefault="006B45C0" w:rsidP="00291632">
            <w:pPr>
              <w:pStyle w:val="TAL"/>
            </w:pPr>
          </w:p>
          <w:p w14:paraId="4467EA74" w14:textId="77777777" w:rsidR="006B45C0" w:rsidRPr="00414DF9" w:rsidRDefault="006B45C0" w:rsidP="00291632">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619A40FA" w14:textId="77777777" w:rsidR="006B45C0" w:rsidRPr="00414DF9" w:rsidRDefault="006B45C0" w:rsidP="00291632">
            <w:pPr>
              <w:pStyle w:val="TAL"/>
              <w:jc w:val="center"/>
              <w:rPr>
                <w:bCs/>
                <w:iCs/>
              </w:rPr>
            </w:pPr>
            <w:r w:rsidRPr="00414DF9">
              <w:rPr>
                <w:bCs/>
                <w:iCs/>
              </w:rPr>
              <w:t>Band</w:t>
            </w:r>
          </w:p>
        </w:tc>
        <w:tc>
          <w:tcPr>
            <w:tcW w:w="567" w:type="dxa"/>
          </w:tcPr>
          <w:p w14:paraId="75BB92AE" w14:textId="77777777" w:rsidR="006B45C0" w:rsidRPr="00414DF9" w:rsidRDefault="006B45C0" w:rsidP="00291632">
            <w:pPr>
              <w:pStyle w:val="TAL"/>
              <w:jc w:val="center"/>
              <w:rPr>
                <w:bCs/>
                <w:iCs/>
              </w:rPr>
            </w:pPr>
            <w:r w:rsidRPr="00414DF9">
              <w:rPr>
                <w:bCs/>
                <w:iCs/>
              </w:rPr>
              <w:t>No</w:t>
            </w:r>
          </w:p>
        </w:tc>
        <w:tc>
          <w:tcPr>
            <w:tcW w:w="709" w:type="dxa"/>
          </w:tcPr>
          <w:p w14:paraId="37F71193" w14:textId="77777777" w:rsidR="006B45C0" w:rsidRPr="00414DF9" w:rsidRDefault="006B45C0" w:rsidP="00291632">
            <w:pPr>
              <w:pStyle w:val="TAL"/>
              <w:jc w:val="center"/>
              <w:rPr>
                <w:bCs/>
                <w:iCs/>
              </w:rPr>
            </w:pPr>
            <w:r w:rsidRPr="00414DF9">
              <w:rPr>
                <w:bCs/>
                <w:iCs/>
              </w:rPr>
              <w:t>N/A</w:t>
            </w:r>
          </w:p>
        </w:tc>
        <w:tc>
          <w:tcPr>
            <w:tcW w:w="728" w:type="dxa"/>
          </w:tcPr>
          <w:p w14:paraId="1C6A11B1" w14:textId="77777777" w:rsidR="006B45C0" w:rsidRPr="00414DF9" w:rsidRDefault="006B45C0" w:rsidP="00291632">
            <w:pPr>
              <w:pStyle w:val="TAL"/>
              <w:jc w:val="center"/>
              <w:rPr>
                <w:bCs/>
                <w:iCs/>
              </w:rPr>
            </w:pPr>
            <w:r w:rsidRPr="00414DF9">
              <w:t>N/A</w:t>
            </w:r>
          </w:p>
        </w:tc>
      </w:tr>
      <w:tr w:rsidR="006B45C0" w:rsidRPr="00414DF9" w14:paraId="02BA42D9" w14:textId="77777777" w:rsidTr="00291632">
        <w:trPr>
          <w:cantSplit/>
          <w:tblHeader/>
        </w:trPr>
        <w:tc>
          <w:tcPr>
            <w:tcW w:w="6917" w:type="dxa"/>
          </w:tcPr>
          <w:p w14:paraId="18868887" w14:textId="77777777" w:rsidR="006B45C0" w:rsidRPr="00414DF9" w:rsidRDefault="006B45C0" w:rsidP="00291632">
            <w:pPr>
              <w:pStyle w:val="TAL"/>
              <w:rPr>
                <w:b/>
                <w:bCs/>
                <w:i/>
                <w:iCs/>
              </w:rPr>
            </w:pPr>
            <w:r w:rsidRPr="00414DF9">
              <w:rPr>
                <w:b/>
                <w:bCs/>
                <w:i/>
                <w:iCs/>
              </w:rPr>
              <w:t>support12PRB-CORESET0-r18</w:t>
            </w:r>
          </w:p>
          <w:p w14:paraId="7C305C23" w14:textId="77777777" w:rsidR="006B45C0" w:rsidRPr="00414DF9" w:rsidRDefault="006B45C0" w:rsidP="00291632">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664B9449" w14:textId="77777777" w:rsidR="006B45C0" w:rsidRPr="00414DF9" w:rsidRDefault="006B45C0" w:rsidP="00291632">
            <w:pPr>
              <w:pStyle w:val="TAL"/>
            </w:pPr>
            <w:r w:rsidRPr="00414DF9">
              <w:t xml:space="preserve">A UE supporting this feature shall also indicate support of </w:t>
            </w:r>
            <w:r w:rsidRPr="00414DF9">
              <w:rPr>
                <w:i/>
                <w:iCs/>
              </w:rPr>
              <w:t>support3MHz-ChannelBW-Symmetric-r18</w:t>
            </w:r>
            <w:r w:rsidRPr="00414DF9">
              <w:t>.</w:t>
            </w:r>
          </w:p>
          <w:p w14:paraId="7C84B22C" w14:textId="77777777" w:rsidR="006B45C0" w:rsidRPr="00414DF9" w:rsidRDefault="006B45C0" w:rsidP="00291632">
            <w:pPr>
              <w:pStyle w:val="TAL"/>
              <w:rPr>
                <w:szCs w:val="18"/>
              </w:rPr>
            </w:pPr>
            <w:r w:rsidRPr="00414DF9">
              <w:rPr>
                <w:szCs w:val="18"/>
              </w:rPr>
              <w:t>This feature is supported for 15kHz SCS only.</w:t>
            </w:r>
          </w:p>
          <w:p w14:paraId="09B43348" w14:textId="77777777" w:rsidR="006B45C0" w:rsidRPr="00414DF9" w:rsidRDefault="006B45C0" w:rsidP="00291632">
            <w:pPr>
              <w:pStyle w:val="TAL"/>
              <w:rPr>
                <w:szCs w:val="18"/>
              </w:rPr>
            </w:pPr>
          </w:p>
          <w:p w14:paraId="611FF6D8"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24DA452" w14:textId="77777777" w:rsidR="006B45C0" w:rsidRPr="00414DF9" w:rsidRDefault="006B45C0" w:rsidP="00291632">
            <w:pPr>
              <w:pStyle w:val="TAL"/>
              <w:rPr>
                <w:szCs w:val="18"/>
              </w:rPr>
            </w:pPr>
          </w:p>
          <w:p w14:paraId="17A5AE31" w14:textId="77777777" w:rsidR="006B45C0" w:rsidRPr="00414DF9" w:rsidRDefault="006B45C0" w:rsidP="00291632">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4A183D74" w14:textId="77777777" w:rsidR="006B45C0" w:rsidRPr="00414DF9" w:rsidRDefault="006B45C0" w:rsidP="00291632">
            <w:pPr>
              <w:pStyle w:val="TAL"/>
              <w:jc w:val="center"/>
              <w:rPr>
                <w:bCs/>
                <w:iCs/>
              </w:rPr>
            </w:pPr>
            <w:r w:rsidRPr="00414DF9">
              <w:rPr>
                <w:bCs/>
                <w:iCs/>
              </w:rPr>
              <w:t>Band</w:t>
            </w:r>
          </w:p>
        </w:tc>
        <w:tc>
          <w:tcPr>
            <w:tcW w:w="567" w:type="dxa"/>
          </w:tcPr>
          <w:p w14:paraId="1EFA7910" w14:textId="77777777" w:rsidR="006B45C0" w:rsidRPr="00414DF9" w:rsidRDefault="006B45C0" w:rsidP="00291632">
            <w:pPr>
              <w:pStyle w:val="TAL"/>
              <w:jc w:val="center"/>
              <w:rPr>
                <w:bCs/>
                <w:iCs/>
              </w:rPr>
            </w:pPr>
            <w:r w:rsidRPr="00414DF9">
              <w:rPr>
                <w:bCs/>
                <w:iCs/>
              </w:rPr>
              <w:t>No</w:t>
            </w:r>
          </w:p>
        </w:tc>
        <w:tc>
          <w:tcPr>
            <w:tcW w:w="709" w:type="dxa"/>
          </w:tcPr>
          <w:p w14:paraId="0A032033" w14:textId="77777777" w:rsidR="006B45C0" w:rsidRPr="00414DF9" w:rsidRDefault="006B45C0" w:rsidP="00291632">
            <w:pPr>
              <w:pStyle w:val="TAL"/>
              <w:jc w:val="center"/>
              <w:rPr>
                <w:bCs/>
                <w:iCs/>
              </w:rPr>
            </w:pPr>
            <w:r w:rsidRPr="00414DF9">
              <w:rPr>
                <w:bCs/>
                <w:iCs/>
              </w:rPr>
              <w:t>FDD only</w:t>
            </w:r>
          </w:p>
        </w:tc>
        <w:tc>
          <w:tcPr>
            <w:tcW w:w="728" w:type="dxa"/>
          </w:tcPr>
          <w:p w14:paraId="34F6FFA6" w14:textId="77777777" w:rsidR="006B45C0" w:rsidRPr="00414DF9" w:rsidRDefault="006B45C0" w:rsidP="00291632">
            <w:pPr>
              <w:pStyle w:val="TAL"/>
              <w:jc w:val="center"/>
            </w:pPr>
            <w:r w:rsidRPr="00414DF9">
              <w:t>FR1 only</w:t>
            </w:r>
          </w:p>
        </w:tc>
      </w:tr>
      <w:tr w:rsidR="006B45C0" w:rsidRPr="00414DF9" w14:paraId="4F30D826" w14:textId="77777777" w:rsidTr="00291632">
        <w:trPr>
          <w:cantSplit/>
          <w:tblHeader/>
        </w:trPr>
        <w:tc>
          <w:tcPr>
            <w:tcW w:w="6917" w:type="dxa"/>
          </w:tcPr>
          <w:p w14:paraId="3EA33382" w14:textId="77777777" w:rsidR="006B45C0" w:rsidRPr="00414DF9" w:rsidRDefault="006B45C0" w:rsidP="00291632">
            <w:pPr>
              <w:pStyle w:val="TAL"/>
              <w:rPr>
                <w:b/>
                <w:bCs/>
                <w:i/>
                <w:iCs/>
              </w:rPr>
            </w:pPr>
            <w:r w:rsidRPr="00414DF9">
              <w:rPr>
                <w:b/>
                <w:bCs/>
                <w:i/>
                <w:iCs/>
              </w:rPr>
              <w:t>support3MHz-ChannelBW-Asymmetric-r18</w:t>
            </w:r>
          </w:p>
          <w:p w14:paraId="15FBD04F" w14:textId="77777777" w:rsidR="006B45C0" w:rsidRPr="00414DF9" w:rsidRDefault="006B45C0" w:rsidP="00291632">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78731527" w14:textId="77777777" w:rsidR="006B45C0" w:rsidRPr="00414DF9" w:rsidRDefault="006B45C0" w:rsidP="00291632">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71FF6AAE"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6EAC9C9B" w14:textId="77777777" w:rsidR="006B45C0" w:rsidRPr="00414DF9" w:rsidRDefault="006B45C0" w:rsidP="00291632">
            <w:pPr>
              <w:pStyle w:val="TAN"/>
            </w:pPr>
          </w:p>
          <w:p w14:paraId="6F00C8D6" w14:textId="77777777" w:rsidR="006B45C0" w:rsidRPr="00414DF9" w:rsidRDefault="006B45C0" w:rsidP="00291632">
            <w:pPr>
              <w:pStyle w:val="TAN"/>
            </w:pPr>
            <w:r w:rsidRPr="00414DF9">
              <w:t>NOTE 1:</w:t>
            </w:r>
            <w:r w:rsidRPr="00414DF9">
              <w:rPr>
                <w:rFonts w:cs="Arial"/>
                <w:szCs w:val="18"/>
              </w:rPr>
              <w:tab/>
            </w:r>
            <w:r w:rsidRPr="00414DF9">
              <w:t>The UE supporting this feature supports configuration of 15 PRB UL BWP operation.</w:t>
            </w:r>
          </w:p>
          <w:p w14:paraId="0C25B48E" w14:textId="77777777" w:rsidR="006B45C0" w:rsidRPr="00414DF9" w:rsidRDefault="006B45C0" w:rsidP="00291632">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1D8C53FA" w14:textId="77777777" w:rsidR="006B45C0" w:rsidRPr="00414DF9" w:rsidRDefault="006B45C0" w:rsidP="00291632">
            <w:pPr>
              <w:pStyle w:val="TAL"/>
              <w:jc w:val="center"/>
              <w:rPr>
                <w:bCs/>
                <w:iCs/>
              </w:rPr>
            </w:pPr>
            <w:r w:rsidRPr="00414DF9">
              <w:rPr>
                <w:bCs/>
                <w:iCs/>
              </w:rPr>
              <w:t>Band</w:t>
            </w:r>
          </w:p>
        </w:tc>
        <w:tc>
          <w:tcPr>
            <w:tcW w:w="567" w:type="dxa"/>
          </w:tcPr>
          <w:p w14:paraId="2B7E4DA0" w14:textId="77777777" w:rsidR="006B45C0" w:rsidRPr="00414DF9" w:rsidRDefault="006B45C0" w:rsidP="00291632">
            <w:pPr>
              <w:pStyle w:val="TAL"/>
              <w:jc w:val="center"/>
              <w:rPr>
                <w:bCs/>
                <w:iCs/>
              </w:rPr>
            </w:pPr>
            <w:r w:rsidRPr="00414DF9">
              <w:rPr>
                <w:bCs/>
                <w:iCs/>
              </w:rPr>
              <w:t>No</w:t>
            </w:r>
          </w:p>
        </w:tc>
        <w:tc>
          <w:tcPr>
            <w:tcW w:w="709" w:type="dxa"/>
          </w:tcPr>
          <w:p w14:paraId="2774C89F" w14:textId="77777777" w:rsidR="006B45C0" w:rsidRPr="00414DF9" w:rsidRDefault="006B45C0" w:rsidP="00291632">
            <w:pPr>
              <w:pStyle w:val="TAL"/>
              <w:jc w:val="center"/>
              <w:rPr>
                <w:bCs/>
                <w:iCs/>
              </w:rPr>
            </w:pPr>
            <w:r w:rsidRPr="00414DF9">
              <w:rPr>
                <w:bCs/>
                <w:iCs/>
              </w:rPr>
              <w:t>FDD only</w:t>
            </w:r>
          </w:p>
        </w:tc>
        <w:tc>
          <w:tcPr>
            <w:tcW w:w="728" w:type="dxa"/>
          </w:tcPr>
          <w:p w14:paraId="464138E7" w14:textId="77777777" w:rsidR="006B45C0" w:rsidRPr="00414DF9" w:rsidRDefault="006B45C0" w:rsidP="00291632">
            <w:pPr>
              <w:pStyle w:val="TAL"/>
              <w:jc w:val="center"/>
            </w:pPr>
            <w:r w:rsidRPr="00414DF9">
              <w:t>FR1 only</w:t>
            </w:r>
          </w:p>
        </w:tc>
      </w:tr>
      <w:tr w:rsidR="006B45C0" w:rsidRPr="00414DF9" w14:paraId="71C41716" w14:textId="77777777" w:rsidTr="00291632">
        <w:trPr>
          <w:cantSplit/>
          <w:tblHeader/>
        </w:trPr>
        <w:tc>
          <w:tcPr>
            <w:tcW w:w="6917" w:type="dxa"/>
          </w:tcPr>
          <w:p w14:paraId="1FE108AB" w14:textId="77777777" w:rsidR="006B45C0" w:rsidRPr="00414DF9" w:rsidRDefault="006B45C0" w:rsidP="00291632">
            <w:pPr>
              <w:pStyle w:val="TAL"/>
              <w:rPr>
                <w:b/>
                <w:bCs/>
                <w:i/>
                <w:iCs/>
              </w:rPr>
            </w:pPr>
            <w:r w:rsidRPr="00414DF9">
              <w:rPr>
                <w:b/>
                <w:bCs/>
                <w:i/>
                <w:iCs/>
              </w:rPr>
              <w:t>support3MHz-ChannelBW-Symmetric-r18</w:t>
            </w:r>
          </w:p>
          <w:p w14:paraId="171639F4" w14:textId="77777777" w:rsidR="006B45C0" w:rsidRPr="00414DF9" w:rsidRDefault="006B45C0" w:rsidP="00291632">
            <w:pPr>
              <w:pStyle w:val="TAL"/>
            </w:pPr>
            <w:r w:rsidRPr="00414DF9">
              <w:t>Indicates whether the UE supports 3 MHz symmetric channel bandwidth in DL and UL, including the following functional components:</w:t>
            </w:r>
          </w:p>
          <w:p w14:paraId="4AB9F11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5A63336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2AB8092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7143037D" w14:textId="77777777" w:rsidR="006B45C0" w:rsidRPr="00414DF9" w:rsidRDefault="006B45C0" w:rsidP="00291632">
            <w:pPr>
              <w:pStyle w:val="TAL"/>
              <w:rPr>
                <w:szCs w:val="18"/>
              </w:rPr>
            </w:pPr>
            <w:r w:rsidRPr="00414DF9">
              <w:rPr>
                <w:szCs w:val="18"/>
              </w:rPr>
              <w:t>This feature is supported for 15kHz SCS only. It is applicable when an associated SS/PBCH block is located according to Table 5.4.3.3-2 in TS 38.101-1 [2].</w:t>
            </w:r>
          </w:p>
          <w:p w14:paraId="32E9BDB5" w14:textId="77777777" w:rsidR="006B45C0" w:rsidRPr="00414DF9" w:rsidRDefault="006B45C0" w:rsidP="00291632">
            <w:pPr>
              <w:pStyle w:val="TAL"/>
              <w:rPr>
                <w:szCs w:val="18"/>
              </w:rPr>
            </w:pPr>
          </w:p>
          <w:p w14:paraId="4C1FA6CA"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754E6BA5" w14:textId="77777777" w:rsidR="006B45C0" w:rsidRPr="00414DF9" w:rsidRDefault="006B45C0" w:rsidP="00291632">
            <w:pPr>
              <w:pStyle w:val="TAL"/>
              <w:rPr>
                <w:szCs w:val="18"/>
              </w:rPr>
            </w:pPr>
          </w:p>
          <w:p w14:paraId="5C849818" w14:textId="77777777" w:rsidR="006B45C0" w:rsidRPr="00414DF9" w:rsidRDefault="006B45C0" w:rsidP="00291632">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65CBB3FF" w14:textId="77777777" w:rsidR="006B45C0" w:rsidRPr="00414DF9" w:rsidRDefault="006B45C0" w:rsidP="00291632">
            <w:pPr>
              <w:pStyle w:val="TAL"/>
              <w:jc w:val="center"/>
              <w:rPr>
                <w:bCs/>
                <w:iCs/>
              </w:rPr>
            </w:pPr>
            <w:r w:rsidRPr="00414DF9">
              <w:rPr>
                <w:bCs/>
                <w:iCs/>
              </w:rPr>
              <w:t>Band</w:t>
            </w:r>
          </w:p>
        </w:tc>
        <w:tc>
          <w:tcPr>
            <w:tcW w:w="567" w:type="dxa"/>
          </w:tcPr>
          <w:p w14:paraId="52C53153" w14:textId="77777777" w:rsidR="006B45C0" w:rsidRPr="00414DF9" w:rsidRDefault="006B45C0" w:rsidP="00291632">
            <w:pPr>
              <w:pStyle w:val="TAL"/>
              <w:jc w:val="center"/>
              <w:rPr>
                <w:bCs/>
                <w:iCs/>
              </w:rPr>
            </w:pPr>
            <w:r w:rsidRPr="00414DF9">
              <w:rPr>
                <w:bCs/>
                <w:iCs/>
              </w:rPr>
              <w:t>No</w:t>
            </w:r>
          </w:p>
        </w:tc>
        <w:tc>
          <w:tcPr>
            <w:tcW w:w="709" w:type="dxa"/>
          </w:tcPr>
          <w:p w14:paraId="7202285F" w14:textId="77777777" w:rsidR="006B45C0" w:rsidRPr="00414DF9" w:rsidRDefault="006B45C0" w:rsidP="00291632">
            <w:pPr>
              <w:pStyle w:val="TAL"/>
              <w:jc w:val="center"/>
              <w:rPr>
                <w:bCs/>
                <w:iCs/>
              </w:rPr>
            </w:pPr>
            <w:r w:rsidRPr="00414DF9">
              <w:rPr>
                <w:bCs/>
                <w:iCs/>
              </w:rPr>
              <w:t>FDD only</w:t>
            </w:r>
          </w:p>
        </w:tc>
        <w:tc>
          <w:tcPr>
            <w:tcW w:w="728" w:type="dxa"/>
          </w:tcPr>
          <w:p w14:paraId="57D3C1F1" w14:textId="77777777" w:rsidR="006B45C0" w:rsidRPr="00414DF9" w:rsidRDefault="006B45C0" w:rsidP="00291632">
            <w:pPr>
              <w:pStyle w:val="TAL"/>
              <w:jc w:val="center"/>
            </w:pPr>
            <w:r w:rsidRPr="00414DF9">
              <w:t>FR1 only</w:t>
            </w:r>
          </w:p>
        </w:tc>
      </w:tr>
      <w:tr w:rsidR="006B45C0" w:rsidRPr="00414DF9" w14:paraId="06518CA8" w14:textId="77777777" w:rsidTr="00291632">
        <w:trPr>
          <w:cantSplit/>
          <w:tblHeader/>
        </w:trPr>
        <w:tc>
          <w:tcPr>
            <w:tcW w:w="6917" w:type="dxa"/>
          </w:tcPr>
          <w:p w14:paraId="0AB68D59" w14:textId="77777777" w:rsidR="006B45C0" w:rsidRPr="00414DF9" w:rsidRDefault="006B45C0" w:rsidP="00291632">
            <w:pPr>
              <w:pStyle w:val="TAL"/>
              <w:rPr>
                <w:b/>
                <w:i/>
              </w:rPr>
            </w:pPr>
            <w:r w:rsidRPr="00414DF9">
              <w:rPr>
                <w:b/>
                <w:i/>
              </w:rPr>
              <w:t>support64CandidateBeamRS-BFR-r16</w:t>
            </w:r>
          </w:p>
          <w:p w14:paraId="1859479B" w14:textId="77777777" w:rsidR="006B45C0" w:rsidRPr="00414DF9" w:rsidRDefault="006B45C0" w:rsidP="00291632">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341CC898" w14:textId="77777777" w:rsidR="006B45C0" w:rsidRPr="00414DF9" w:rsidRDefault="006B45C0" w:rsidP="00291632">
            <w:pPr>
              <w:pStyle w:val="TAL"/>
              <w:jc w:val="center"/>
              <w:rPr>
                <w:bCs/>
                <w:iCs/>
              </w:rPr>
            </w:pPr>
            <w:r w:rsidRPr="00414DF9">
              <w:rPr>
                <w:bCs/>
                <w:iCs/>
              </w:rPr>
              <w:t>Band</w:t>
            </w:r>
          </w:p>
        </w:tc>
        <w:tc>
          <w:tcPr>
            <w:tcW w:w="567" w:type="dxa"/>
          </w:tcPr>
          <w:p w14:paraId="4F484D67" w14:textId="77777777" w:rsidR="006B45C0" w:rsidRPr="00414DF9" w:rsidRDefault="006B45C0" w:rsidP="00291632">
            <w:pPr>
              <w:pStyle w:val="TAL"/>
              <w:jc w:val="center"/>
              <w:rPr>
                <w:bCs/>
                <w:iCs/>
              </w:rPr>
            </w:pPr>
            <w:r w:rsidRPr="00414DF9">
              <w:rPr>
                <w:bCs/>
                <w:iCs/>
              </w:rPr>
              <w:t>No</w:t>
            </w:r>
          </w:p>
        </w:tc>
        <w:tc>
          <w:tcPr>
            <w:tcW w:w="709" w:type="dxa"/>
          </w:tcPr>
          <w:p w14:paraId="23CE4E9F" w14:textId="77777777" w:rsidR="006B45C0" w:rsidRPr="00414DF9" w:rsidRDefault="006B45C0" w:rsidP="00291632">
            <w:pPr>
              <w:pStyle w:val="TAL"/>
              <w:jc w:val="center"/>
              <w:rPr>
                <w:bCs/>
                <w:iCs/>
              </w:rPr>
            </w:pPr>
            <w:r w:rsidRPr="00414DF9">
              <w:rPr>
                <w:bCs/>
                <w:iCs/>
              </w:rPr>
              <w:t>N/A</w:t>
            </w:r>
          </w:p>
        </w:tc>
        <w:tc>
          <w:tcPr>
            <w:tcW w:w="728" w:type="dxa"/>
          </w:tcPr>
          <w:p w14:paraId="3CAAFA4F" w14:textId="77777777" w:rsidR="006B45C0" w:rsidRPr="00414DF9" w:rsidRDefault="006B45C0" w:rsidP="00291632">
            <w:pPr>
              <w:pStyle w:val="TAL"/>
              <w:jc w:val="center"/>
              <w:rPr>
                <w:bCs/>
                <w:iCs/>
              </w:rPr>
            </w:pPr>
            <w:r w:rsidRPr="00414DF9">
              <w:rPr>
                <w:bCs/>
                <w:iCs/>
              </w:rPr>
              <w:t>N/A</w:t>
            </w:r>
          </w:p>
        </w:tc>
      </w:tr>
      <w:tr w:rsidR="006B45C0" w:rsidRPr="00414DF9" w14:paraId="610F0242" w14:textId="77777777" w:rsidTr="00291632">
        <w:trPr>
          <w:cantSplit/>
          <w:tblHeader/>
        </w:trPr>
        <w:tc>
          <w:tcPr>
            <w:tcW w:w="6917" w:type="dxa"/>
          </w:tcPr>
          <w:p w14:paraId="018DC85A" w14:textId="77777777" w:rsidR="006B45C0" w:rsidRPr="00414DF9" w:rsidRDefault="006B45C0" w:rsidP="00291632">
            <w:pPr>
              <w:pStyle w:val="TAL"/>
            </w:pPr>
            <w:r w:rsidRPr="00414DF9">
              <w:rPr>
                <w:b/>
                <w:bCs/>
                <w:i/>
                <w:iCs/>
              </w:rPr>
              <w:t>supportCodeWordSoftCombining-r16</w:t>
            </w:r>
          </w:p>
          <w:p w14:paraId="374BC477" w14:textId="77777777" w:rsidR="006B45C0" w:rsidRPr="00414DF9" w:rsidRDefault="006B45C0" w:rsidP="00291632">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70BCE3AB" w14:textId="77777777" w:rsidR="006B45C0" w:rsidRPr="00414DF9" w:rsidRDefault="006B45C0" w:rsidP="00291632">
            <w:pPr>
              <w:pStyle w:val="TAL"/>
              <w:jc w:val="center"/>
              <w:rPr>
                <w:bCs/>
                <w:iCs/>
              </w:rPr>
            </w:pPr>
            <w:r w:rsidRPr="00414DF9">
              <w:rPr>
                <w:bCs/>
                <w:iCs/>
              </w:rPr>
              <w:t>Band</w:t>
            </w:r>
          </w:p>
        </w:tc>
        <w:tc>
          <w:tcPr>
            <w:tcW w:w="567" w:type="dxa"/>
          </w:tcPr>
          <w:p w14:paraId="197705A5" w14:textId="77777777" w:rsidR="006B45C0" w:rsidRPr="00414DF9" w:rsidRDefault="006B45C0" w:rsidP="00291632">
            <w:pPr>
              <w:pStyle w:val="TAL"/>
              <w:jc w:val="center"/>
              <w:rPr>
                <w:bCs/>
                <w:iCs/>
              </w:rPr>
            </w:pPr>
            <w:r w:rsidRPr="00414DF9">
              <w:rPr>
                <w:bCs/>
                <w:iCs/>
              </w:rPr>
              <w:t>No</w:t>
            </w:r>
          </w:p>
        </w:tc>
        <w:tc>
          <w:tcPr>
            <w:tcW w:w="709" w:type="dxa"/>
          </w:tcPr>
          <w:p w14:paraId="06203B6D" w14:textId="77777777" w:rsidR="006B45C0" w:rsidRPr="00414DF9" w:rsidRDefault="006B45C0" w:rsidP="00291632">
            <w:pPr>
              <w:pStyle w:val="TAL"/>
              <w:jc w:val="center"/>
              <w:rPr>
                <w:bCs/>
                <w:iCs/>
              </w:rPr>
            </w:pPr>
            <w:r w:rsidRPr="00414DF9">
              <w:rPr>
                <w:bCs/>
                <w:iCs/>
              </w:rPr>
              <w:t>N/A</w:t>
            </w:r>
          </w:p>
        </w:tc>
        <w:tc>
          <w:tcPr>
            <w:tcW w:w="728" w:type="dxa"/>
          </w:tcPr>
          <w:p w14:paraId="1D9465B8" w14:textId="77777777" w:rsidR="006B45C0" w:rsidRPr="00414DF9" w:rsidRDefault="006B45C0" w:rsidP="00291632">
            <w:pPr>
              <w:pStyle w:val="TAL"/>
              <w:jc w:val="center"/>
              <w:rPr>
                <w:bCs/>
                <w:iCs/>
              </w:rPr>
            </w:pPr>
            <w:r w:rsidRPr="00414DF9">
              <w:rPr>
                <w:bCs/>
                <w:iCs/>
              </w:rPr>
              <w:t>N/A</w:t>
            </w:r>
          </w:p>
        </w:tc>
      </w:tr>
      <w:tr w:rsidR="006B45C0" w:rsidRPr="00414DF9" w14:paraId="76B6ADBD" w14:textId="77777777" w:rsidTr="00291632">
        <w:trPr>
          <w:cantSplit/>
          <w:tblHeader/>
        </w:trPr>
        <w:tc>
          <w:tcPr>
            <w:tcW w:w="6917" w:type="dxa"/>
          </w:tcPr>
          <w:p w14:paraId="17D68395" w14:textId="77777777" w:rsidR="006B45C0" w:rsidRPr="00414DF9" w:rsidRDefault="006B45C0" w:rsidP="00291632">
            <w:pPr>
              <w:pStyle w:val="TAL"/>
              <w:rPr>
                <w:b/>
                <w:bCs/>
                <w:i/>
                <w:iCs/>
              </w:rPr>
            </w:pPr>
            <w:r w:rsidRPr="00414DF9">
              <w:rPr>
                <w:b/>
                <w:bCs/>
                <w:i/>
                <w:iCs/>
              </w:rPr>
              <w:lastRenderedPageBreak/>
              <w:t>supportFDM-SchemeA-r16</w:t>
            </w:r>
          </w:p>
          <w:p w14:paraId="1B82AA4C" w14:textId="77777777" w:rsidR="006B45C0" w:rsidRPr="00414DF9" w:rsidRDefault="006B45C0" w:rsidP="00291632">
            <w:pPr>
              <w:pStyle w:val="TAL"/>
              <w:rPr>
                <w:b/>
                <w:i/>
              </w:rPr>
            </w:pPr>
            <w:r w:rsidRPr="00414DF9">
              <w:rPr>
                <w:bCs/>
                <w:iCs/>
              </w:rPr>
              <w:t>Indicates whether UE supports single DCI based FDMSchemeA.</w:t>
            </w:r>
          </w:p>
        </w:tc>
        <w:tc>
          <w:tcPr>
            <w:tcW w:w="709" w:type="dxa"/>
          </w:tcPr>
          <w:p w14:paraId="7ECBDDCD" w14:textId="77777777" w:rsidR="006B45C0" w:rsidRPr="00414DF9" w:rsidRDefault="006B45C0" w:rsidP="00291632">
            <w:pPr>
              <w:pStyle w:val="TAL"/>
              <w:jc w:val="center"/>
              <w:rPr>
                <w:bCs/>
                <w:iCs/>
              </w:rPr>
            </w:pPr>
            <w:r w:rsidRPr="00414DF9">
              <w:rPr>
                <w:bCs/>
                <w:iCs/>
              </w:rPr>
              <w:t>Band</w:t>
            </w:r>
          </w:p>
        </w:tc>
        <w:tc>
          <w:tcPr>
            <w:tcW w:w="567" w:type="dxa"/>
          </w:tcPr>
          <w:p w14:paraId="6E090A84" w14:textId="77777777" w:rsidR="006B45C0" w:rsidRPr="00414DF9" w:rsidRDefault="006B45C0" w:rsidP="00291632">
            <w:pPr>
              <w:pStyle w:val="TAL"/>
              <w:jc w:val="center"/>
              <w:rPr>
                <w:bCs/>
                <w:iCs/>
              </w:rPr>
            </w:pPr>
            <w:r w:rsidRPr="00414DF9">
              <w:rPr>
                <w:bCs/>
                <w:iCs/>
              </w:rPr>
              <w:t>No</w:t>
            </w:r>
          </w:p>
        </w:tc>
        <w:tc>
          <w:tcPr>
            <w:tcW w:w="709" w:type="dxa"/>
          </w:tcPr>
          <w:p w14:paraId="6BE54C55" w14:textId="77777777" w:rsidR="006B45C0" w:rsidRPr="00414DF9" w:rsidRDefault="006B45C0" w:rsidP="00291632">
            <w:pPr>
              <w:pStyle w:val="TAL"/>
              <w:jc w:val="center"/>
              <w:rPr>
                <w:bCs/>
                <w:iCs/>
              </w:rPr>
            </w:pPr>
            <w:r w:rsidRPr="00414DF9">
              <w:rPr>
                <w:bCs/>
                <w:iCs/>
              </w:rPr>
              <w:t>N/A</w:t>
            </w:r>
          </w:p>
        </w:tc>
        <w:tc>
          <w:tcPr>
            <w:tcW w:w="728" w:type="dxa"/>
          </w:tcPr>
          <w:p w14:paraId="56AE45C0" w14:textId="77777777" w:rsidR="006B45C0" w:rsidRPr="00414DF9" w:rsidRDefault="006B45C0" w:rsidP="00291632">
            <w:pPr>
              <w:pStyle w:val="TAL"/>
              <w:jc w:val="center"/>
              <w:rPr>
                <w:bCs/>
                <w:iCs/>
              </w:rPr>
            </w:pPr>
            <w:r w:rsidRPr="00414DF9">
              <w:rPr>
                <w:bCs/>
                <w:iCs/>
              </w:rPr>
              <w:t>N/A</w:t>
            </w:r>
          </w:p>
        </w:tc>
      </w:tr>
      <w:tr w:rsidR="006B45C0" w:rsidRPr="00414DF9" w14:paraId="71F1A3BF" w14:textId="77777777" w:rsidTr="00291632">
        <w:trPr>
          <w:cantSplit/>
          <w:tblHeader/>
        </w:trPr>
        <w:tc>
          <w:tcPr>
            <w:tcW w:w="6917" w:type="dxa"/>
          </w:tcPr>
          <w:p w14:paraId="59342771" w14:textId="77777777" w:rsidR="006B45C0" w:rsidRPr="00414DF9" w:rsidRDefault="006B45C0" w:rsidP="00291632">
            <w:pPr>
              <w:pStyle w:val="TAL"/>
              <w:rPr>
                <w:b/>
                <w:bCs/>
                <w:i/>
                <w:iCs/>
              </w:rPr>
            </w:pPr>
            <w:r w:rsidRPr="00414DF9">
              <w:rPr>
                <w:b/>
                <w:bCs/>
                <w:i/>
                <w:iCs/>
              </w:rPr>
              <w:t>supportInter-slotTDM-r16</w:t>
            </w:r>
          </w:p>
          <w:p w14:paraId="40D9F696" w14:textId="77777777" w:rsidR="006B45C0" w:rsidRPr="00414DF9" w:rsidRDefault="006B45C0" w:rsidP="00291632">
            <w:pPr>
              <w:pStyle w:val="TAL"/>
            </w:pPr>
            <w:r w:rsidRPr="00414DF9">
              <w:t>Indicates whether UE supports single-DCI based inter-slot TDM. This capability signalling includes the following:</w:t>
            </w:r>
          </w:p>
          <w:p w14:paraId="04D5BE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70742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0CA0665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00837120" w14:textId="77777777" w:rsidR="006B45C0" w:rsidRPr="00414DF9" w:rsidRDefault="006B45C0" w:rsidP="00291632">
            <w:pPr>
              <w:pStyle w:val="TAL"/>
              <w:jc w:val="center"/>
              <w:rPr>
                <w:bCs/>
                <w:iCs/>
              </w:rPr>
            </w:pPr>
            <w:r w:rsidRPr="00414DF9">
              <w:rPr>
                <w:bCs/>
                <w:iCs/>
              </w:rPr>
              <w:t>Band</w:t>
            </w:r>
          </w:p>
        </w:tc>
        <w:tc>
          <w:tcPr>
            <w:tcW w:w="567" w:type="dxa"/>
          </w:tcPr>
          <w:p w14:paraId="4D9797B7" w14:textId="77777777" w:rsidR="006B45C0" w:rsidRPr="00414DF9" w:rsidRDefault="006B45C0" w:rsidP="00291632">
            <w:pPr>
              <w:pStyle w:val="TAL"/>
              <w:jc w:val="center"/>
              <w:rPr>
                <w:bCs/>
                <w:iCs/>
              </w:rPr>
            </w:pPr>
            <w:r w:rsidRPr="00414DF9">
              <w:rPr>
                <w:bCs/>
                <w:iCs/>
              </w:rPr>
              <w:t>No</w:t>
            </w:r>
          </w:p>
        </w:tc>
        <w:tc>
          <w:tcPr>
            <w:tcW w:w="709" w:type="dxa"/>
          </w:tcPr>
          <w:p w14:paraId="4BA41F13" w14:textId="77777777" w:rsidR="006B45C0" w:rsidRPr="00414DF9" w:rsidRDefault="006B45C0" w:rsidP="00291632">
            <w:pPr>
              <w:pStyle w:val="TAL"/>
              <w:jc w:val="center"/>
              <w:rPr>
                <w:bCs/>
                <w:iCs/>
              </w:rPr>
            </w:pPr>
            <w:r w:rsidRPr="00414DF9">
              <w:rPr>
                <w:bCs/>
                <w:iCs/>
              </w:rPr>
              <w:t>N/A</w:t>
            </w:r>
          </w:p>
        </w:tc>
        <w:tc>
          <w:tcPr>
            <w:tcW w:w="728" w:type="dxa"/>
          </w:tcPr>
          <w:p w14:paraId="7248E7CD" w14:textId="77777777" w:rsidR="006B45C0" w:rsidRPr="00414DF9" w:rsidRDefault="006B45C0" w:rsidP="00291632">
            <w:pPr>
              <w:pStyle w:val="TAL"/>
              <w:jc w:val="center"/>
              <w:rPr>
                <w:bCs/>
                <w:iCs/>
              </w:rPr>
            </w:pPr>
            <w:r w:rsidRPr="00414DF9">
              <w:rPr>
                <w:bCs/>
                <w:iCs/>
              </w:rPr>
              <w:t>N/A</w:t>
            </w:r>
          </w:p>
        </w:tc>
      </w:tr>
      <w:tr w:rsidR="006B45C0" w:rsidRPr="00414DF9" w14:paraId="633AED6D" w14:textId="77777777" w:rsidTr="00291632">
        <w:trPr>
          <w:cantSplit/>
          <w:tblHeader/>
        </w:trPr>
        <w:tc>
          <w:tcPr>
            <w:tcW w:w="6917" w:type="dxa"/>
          </w:tcPr>
          <w:p w14:paraId="5E23D563" w14:textId="77777777" w:rsidR="006B45C0" w:rsidRPr="00414DF9" w:rsidRDefault="006B45C0" w:rsidP="00291632">
            <w:pPr>
              <w:pStyle w:val="TAL"/>
              <w:rPr>
                <w:b/>
                <w:i/>
              </w:rPr>
            </w:pPr>
            <w:r w:rsidRPr="00414DF9">
              <w:rPr>
                <w:b/>
                <w:i/>
              </w:rPr>
              <w:t>supportNewDMRS-Port-r16</w:t>
            </w:r>
          </w:p>
          <w:p w14:paraId="1FBE32AC" w14:textId="77777777" w:rsidR="006B45C0" w:rsidRPr="00414DF9" w:rsidRDefault="006B45C0" w:rsidP="00291632">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5EAAC60D" w14:textId="77777777" w:rsidR="006B45C0" w:rsidRPr="00414DF9" w:rsidRDefault="006B45C0" w:rsidP="00291632">
            <w:pPr>
              <w:pStyle w:val="TAL"/>
              <w:jc w:val="center"/>
              <w:rPr>
                <w:bCs/>
                <w:iCs/>
              </w:rPr>
            </w:pPr>
            <w:r w:rsidRPr="00414DF9">
              <w:rPr>
                <w:bCs/>
                <w:iCs/>
              </w:rPr>
              <w:t>Band</w:t>
            </w:r>
          </w:p>
        </w:tc>
        <w:tc>
          <w:tcPr>
            <w:tcW w:w="567" w:type="dxa"/>
          </w:tcPr>
          <w:p w14:paraId="587CCB32" w14:textId="77777777" w:rsidR="006B45C0" w:rsidRPr="00414DF9" w:rsidRDefault="006B45C0" w:rsidP="00291632">
            <w:pPr>
              <w:pStyle w:val="TAL"/>
              <w:jc w:val="center"/>
              <w:rPr>
                <w:bCs/>
                <w:iCs/>
              </w:rPr>
            </w:pPr>
            <w:r w:rsidRPr="00414DF9">
              <w:rPr>
                <w:bCs/>
                <w:iCs/>
              </w:rPr>
              <w:t>No</w:t>
            </w:r>
          </w:p>
        </w:tc>
        <w:tc>
          <w:tcPr>
            <w:tcW w:w="709" w:type="dxa"/>
          </w:tcPr>
          <w:p w14:paraId="468C1B46" w14:textId="77777777" w:rsidR="006B45C0" w:rsidRPr="00414DF9" w:rsidRDefault="006B45C0" w:rsidP="00291632">
            <w:pPr>
              <w:pStyle w:val="TAL"/>
              <w:jc w:val="center"/>
              <w:rPr>
                <w:bCs/>
                <w:iCs/>
              </w:rPr>
            </w:pPr>
            <w:r w:rsidRPr="00414DF9">
              <w:rPr>
                <w:bCs/>
                <w:iCs/>
              </w:rPr>
              <w:t>N/A</w:t>
            </w:r>
          </w:p>
        </w:tc>
        <w:tc>
          <w:tcPr>
            <w:tcW w:w="728" w:type="dxa"/>
          </w:tcPr>
          <w:p w14:paraId="07FF2BAB" w14:textId="77777777" w:rsidR="006B45C0" w:rsidRPr="00414DF9" w:rsidRDefault="006B45C0" w:rsidP="00291632">
            <w:pPr>
              <w:pStyle w:val="TAL"/>
              <w:jc w:val="center"/>
              <w:rPr>
                <w:bCs/>
                <w:iCs/>
              </w:rPr>
            </w:pPr>
            <w:r w:rsidRPr="00414DF9">
              <w:rPr>
                <w:bCs/>
                <w:iCs/>
              </w:rPr>
              <w:t>N/A</w:t>
            </w:r>
          </w:p>
        </w:tc>
      </w:tr>
      <w:tr w:rsidR="006B45C0" w:rsidRPr="00414DF9" w14:paraId="40E9AF43" w14:textId="77777777" w:rsidTr="00291632">
        <w:trPr>
          <w:cantSplit/>
          <w:tblHeader/>
        </w:trPr>
        <w:tc>
          <w:tcPr>
            <w:tcW w:w="6917" w:type="dxa"/>
          </w:tcPr>
          <w:p w14:paraId="66B3522D" w14:textId="77777777" w:rsidR="006B45C0" w:rsidRPr="00414DF9" w:rsidRDefault="006B45C0" w:rsidP="00291632">
            <w:pPr>
              <w:pStyle w:val="TAL"/>
              <w:rPr>
                <w:rFonts w:cs="Arial"/>
                <w:b/>
                <w:bCs/>
                <w:i/>
                <w:iCs/>
                <w:szCs w:val="18"/>
              </w:rPr>
            </w:pPr>
            <w:r w:rsidRPr="00414DF9">
              <w:rPr>
                <w:rFonts w:cs="Arial"/>
                <w:b/>
                <w:bCs/>
                <w:i/>
                <w:iCs/>
                <w:szCs w:val="18"/>
              </w:rPr>
              <w:t>supportOf2RxXR-r18</w:t>
            </w:r>
          </w:p>
          <w:p w14:paraId="0864718D" w14:textId="77777777" w:rsidR="006B45C0" w:rsidRPr="00414DF9" w:rsidRDefault="006B45C0" w:rsidP="00291632">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1064E29A" w14:textId="77777777" w:rsidR="006B45C0" w:rsidRPr="00414DF9" w:rsidRDefault="006B45C0" w:rsidP="00291632">
            <w:pPr>
              <w:pStyle w:val="TAL"/>
              <w:jc w:val="center"/>
              <w:rPr>
                <w:bCs/>
                <w:iCs/>
              </w:rPr>
            </w:pPr>
            <w:r w:rsidRPr="00414DF9">
              <w:rPr>
                <w:bCs/>
                <w:iCs/>
              </w:rPr>
              <w:t>Band</w:t>
            </w:r>
          </w:p>
        </w:tc>
        <w:tc>
          <w:tcPr>
            <w:tcW w:w="567" w:type="dxa"/>
          </w:tcPr>
          <w:p w14:paraId="0955E027" w14:textId="77777777" w:rsidR="006B45C0" w:rsidRPr="00414DF9" w:rsidRDefault="006B45C0" w:rsidP="00291632">
            <w:pPr>
              <w:pStyle w:val="TAL"/>
              <w:jc w:val="center"/>
              <w:rPr>
                <w:bCs/>
                <w:iCs/>
              </w:rPr>
            </w:pPr>
            <w:r w:rsidRPr="00414DF9">
              <w:rPr>
                <w:bCs/>
                <w:iCs/>
              </w:rPr>
              <w:t>No</w:t>
            </w:r>
          </w:p>
        </w:tc>
        <w:tc>
          <w:tcPr>
            <w:tcW w:w="709" w:type="dxa"/>
          </w:tcPr>
          <w:p w14:paraId="3E84E01B" w14:textId="77777777" w:rsidR="006B45C0" w:rsidRPr="00414DF9" w:rsidRDefault="006B45C0" w:rsidP="00291632">
            <w:pPr>
              <w:pStyle w:val="TAL"/>
              <w:jc w:val="center"/>
              <w:rPr>
                <w:bCs/>
                <w:iCs/>
              </w:rPr>
            </w:pPr>
            <w:r w:rsidRPr="00414DF9">
              <w:rPr>
                <w:bCs/>
                <w:iCs/>
              </w:rPr>
              <w:t>N/A</w:t>
            </w:r>
          </w:p>
        </w:tc>
        <w:tc>
          <w:tcPr>
            <w:tcW w:w="728" w:type="dxa"/>
          </w:tcPr>
          <w:p w14:paraId="0A963E88" w14:textId="77777777" w:rsidR="006B45C0" w:rsidRPr="00414DF9" w:rsidRDefault="006B45C0" w:rsidP="00291632">
            <w:pPr>
              <w:pStyle w:val="TAL"/>
              <w:jc w:val="center"/>
              <w:rPr>
                <w:bCs/>
                <w:iCs/>
              </w:rPr>
            </w:pPr>
            <w:r w:rsidRPr="00414DF9">
              <w:rPr>
                <w:bCs/>
                <w:iCs/>
              </w:rPr>
              <w:t>N/A</w:t>
            </w:r>
          </w:p>
        </w:tc>
      </w:tr>
      <w:tr w:rsidR="006B45C0" w:rsidRPr="00414DF9" w14:paraId="278D5B08" w14:textId="77777777" w:rsidTr="00291632">
        <w:trPr>
          <w:cantSplit/>
          <w:tblHeader/>
        </w:trPr>
        <w:tc>
          <w:tcPr>
            <w:tcW w:w="6917" w:type="dxa"/>
          </w:tcPr>
          <w:p w14:paraId="5FF57E98" w14:textId="77777777" w:rsidR="006B45C0" w:rsidRPr="00414DF9" w:rsidRDefault="006B45C0" w:rsidP="00291632">
            <w:pPr>
              <w:pStyle w:val="TAL"/>
              <w:rPr>
                <w:b/>
                <w:i/>
              </w:rPr>
            </w:pPr>
            <w:r w:rsidRPr="00414DF9">
              <w:rPr>
                <w:b/>
                <w:i/>
              </w:rPr>
              <w:t>supportRepNumPDSCH-TDRA-DCI-1-2-r17</w:t>
            </w:r>
          </w:p>
          <w:p w14:paraId="68068494" w14:textId="77777777" w:rsidR="006B45C0" w:rsidRPr="00414DF9" w:rsidRDefault="006B45C0" w:rsidP="00291632">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5D19092A" w14:textId="77777777" w:rsidR="006B45C0" w:rsidRPr="00414DF9" w:rsidRDefault="006B45C0" w:rsidP="00291632">
            <w:pPr>
              <w:pStyle w:val="TAL"/>
              <w:jc w:val="center"/>
              <w:rPr>
                <w:bCs/>
                <w:iCs/>
              </w:rPr>
            </w:pPr>
            <w:r w:rsidRPr="00414DF9">
              <w:rPr>
                <w:bCs/>
                <w:iCs/>
              </w:rPr>
              <w:t>Band</w:t>
            </w:r>
          </w:p>
        </w:tc>
        <w:tc>
          <w:tcPr>
            <w:tcW w:w="567" w:type="dxa"/>
          </w:tcPr>
          <w:p w14:paraId="24818393" w14:textId="77777777" w:rsidR="006B45C0" w:rsidRPr="00414DF9" w:rsidRDefault="006B45C0" w:rsidP="00291632">
            <w:pPr>
              <w:pStyle w:val="TAL"/>
              <w:jc w:val="center"/>
              <w:rPr>
                <w:bCs/>
                <w:iCs/>
              </w:rPr>
            </w:pPr>
            <w:r w:rsidRPr="00414DF9">
              <w:rPr>
                <w:bCs/>
                <w:iCs/>
              </w:rPr>
              <w:t>No</w:t>
            </w:r>
          </w:p>
        </w:tc>
        <w:tc>
          <w:tcPr>
            <w:tcW w:w="709" w:type="dxa"/>
          </w:tcPr>
          <w:p w14:paraId="17A166C9" w14:textId="77777777" w:rsidR="006B45C0" w:rsidRPr="00414DF9" w:rsidRDefault="006B45C0" w:rsidP="00291632">
            <w:pPr>
              <w:pStyle w:val="TAL"/>
              <w:jc w:val="center"/>
              <w:rPr>
                <w:bCs/>
                <w:iCs/>
              </w:rPr>
            </w:pPr>
            <w:r w:rsidRPr="00414DF9">
              <w:rPr>
                <w:bCs/>
                <w:iCs/>
              </w:rPr>
              <w:t>N/A</w:t>
            </w:r>
          </w:p>
        </w:tc>
        <w:tc>
          <w:tcPr>
            <w:tcW w:w="728" w:type="dxa"/>
          </w:tcPr>
          <w:p w14:paraId="25F0F255" w14:textId="77777777" w:rsidR="006B45C0" w:rsidRPr="00414DF9" w:rsidRDefault="006B45C0" w:rsidP="00291632">
            <w:pPr>
              <w:pStyle w:val="TAL"/>
              <w:jc w:val="center"/>
              <w:rPr>
                <w:bCs/>
                <w:iCs/>
              </w:rPr>
            </w:pPr>
            <w:r w:rsidRPr="00414DF9">
              <w:rPr>
                <w:bCs/>
                <w:iCs/>
              </w:rPr>
              <w:t>N/A</w:t>
            </w:r>
          </w:p>
        </w:tc>
      </w:tr>
      <w:tr w:rsidR="006B45C0" w:rsidRPr="00414DF9" w14:paraId="28B96EEB" w14:textId="77777777" w:rsidTr="00291632">
        <w:trPr>
          <w:cantSplit/>
          <w:tblHeader/>
        </w:trPr>
        <w:tc>
          <w:tcPr>
            <w:tcW w:w="6917" w:type="dxa"/>
          </w:tcPr>
          <w:p w14:paraId="74EA0590" w14:textId="77777777" w:rsidR="006B45C0" w:rsidRPr="00414DF9" w:rsidRDefault="006B45C0" w:rsidP="00291632">
            <w:pPr>
              <w:pStyle w:val="TAL"/>
              <w:rPr>
                <w:b/>
                <w:bCs/>
                <w:i/>
                <w:iCs/>
              </w:rPr>
            </w:pPr>
            <w:r w:rsidRPr="00414DF9">
              <w:rPr>
                <w:b/>
                <w:bCs/>
                <w:i/>
                <w:iCs/>
              </w:rPr>
              <w:t>supportTDM-SchemeA-r16</w:t>
            </w:r>
          </w:p>
          <w:p w14:paraId="50E46657" w14:textId="77777777" w:rsidR="006B45C0" w:rsidRPr="00414DF9" w:rsidRDefault="006B45C0" w:rsidP="00291632">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6536E95A" w14:textId="77777777" w:rsidR="006B45C0" w:rsidRPr="00414DF9" w:rsidRDefault="006B45C0" w:rsidP="00291632">
            <w:pPr>
              <w:pStyle w:val="TAL"/>
              <w:jc w:val="center"/>
              <w:rPr>
                <w:bCs/>
                <w:iCs/>
              </w:rPr>
            </w:pPr>
            <w:r w:rsidRPr="00414DF9">
              <w:rPr>
                <w:bCs/>
                <w:iCs/>
              </w:rPr>
              <w:t>Band</w:t>
            </w:r>
          </w:p>
        </w:tc>
        <w:tc>
          <w:tcPr>
            <w:tcW w:w="567" w:type="dxa"/>
          </w:tcPr>
          <w:p w14:paraId="06A3020F" w14:textId="77777777" w:rsidR="006B45C0" w:rsidRPr="00414DF9" w:rsidRDefault="006B45C0" w:rsidP="00291632">
            <w:pPr>
              <w:pStyle w:val="TAL"/>
              <w:jc w:val="center"/>
              <w:rPr>
                <w:bCs/>
                <w:iCs/>
              </w:rPr>
            </w:pPr>
            <w:r w:rsidRPr="00414DF9">
              <w:rPr>
                <w:bCs/>
                <w:iCs/>
              </w:rPr>
              <w:t>No</w:t>
            </w:r>
          </w:p>
        </w:tc>
        <w:tc>
          <w:tcPr>
            <w:tcW w:w="709" w:type="dxa"/>
          </w:tcPr>
          <w:p w14:paraId="36929D31" w14:textId="77777777" w:rsidR="006B45C0" w:rsidRPr="00414DF9" w:rsidRDefault="006B45C0" w:rsidP="00291632">
            <w:pPr>
              <w:pStyle w:val="TAL"/>
              <w:jc w:val="center"/>
              <w:rPr>
                <w:bCs/>
                <w:iCs/>
              </w:rPr>
            </w:pPr>
            <w:r w:rsidRPr="00414DF9">
              <w:rPr>
                <w:bCs/>
                <w:iCs/>
              </w:rPr>
              <w:t>N/A</w:t>
            </w:r>
          </w:p>
        </w:tc>
        <w:tc>
          <w:tcPr>
            <w:tcW w:w="728" w:type="dxa"/>
          </w:tcPr>
          <w:p w14:paraId="31A52CEE" w14:textId="77777777" w:rsidR="006B45C0" w:rsidRPr="00414DF9" w:rsidRDefault="006B45C0" w:rsidP="00291632">
            <w:pPr>
              <w:pStyle w:val="TAL"/>
              <w:jc w:val="center"/>
              <w:rPr>
                <w:bCs/>
                <w:iCs/>
              </w:rPr>
            </w:pPr>
            <w:r w:rsidRPr="00414DF9">
              <w:rPr>
                <w:bCs/>
                <w:iCs/>
              </w:rPr>
              <w:t>N/A</w:t>
            </w:r>
          </w:p>
        </w:tc>
      </w:tr>
      <w:tr w:rsidR="006B45C0" w:rsidRPr="00414DF9" w14:paraId="6BAB97EE" w14:textId="77777777" w:rsidTr="00291632">
        <w:trPr>
          <w:cantSplit/>
          <w:tblHeader/>
        </w:trPr>
        <w:tc>
          <w:tcPr>
            <w:tcW w:w="6917" w:type="dxa"/>
          </w:tcPr>
          <w:p w14:paraId="6CE0F9A5" w14:textId="77777777" w:rsidR="006B45C0" w:rsidRPr="00414DF9" w:rsidRDefault="006B45C0" w:rsidP="00291632">
            <w:pPr>
              <w:pStyle w:val="TAL"/>
              <w:rPr>
                <w:b/>
                <w:bCs/>
                <w:i/>
                <w:iCs/>
              </w:rPr>
            </w:pPr>
            <w:r w:rsidRPr="00414DF9">
              <w:rPr>
                <w:b/>
                <w:bCs/>
                <w:i/>
                <w:iCs/>
              </w:rPr>
              <w:t>supportTwoPortDL-PTRS-r16</w:t>
            </w:r>
          </w:p>
          <w:p w14:paraId="0DD62BB3" w14:textId="77777777" w:rsidR="006B45C0" w:rsidRPr="00414DF9" w:rsidRDefault="006B45C0" w:rsidP="00291632">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6C573623" w14:textId="77777777" w:rsidR="006B45C0" w:rsidRPr="00414DF9" w:rsidRDefault="006B45C0" w:rsidP="00291632">
            <w:pPr>
              <w:pStyle w:val="TAL"/>
              <w:jc w:val="center"/>
              <w:rPr>
                <w:bCs/>
                <w:iCs/>
              </w:rPr>
            </w:pPr>
            <w:r w:rsidRPr="00414DF9">
              <w:rPr>
                <w:bCs/>
                <w:iCs/>
              </w:rPr>
              <w:t>Band</w:t>
            </w:r>
          </w:p>
        </w:tc>
        <w:tc>
          <w:tcPr>
            <w:tcW w:w="567" w:type="dxa"/>
          </w:tcPr>
          <w:p w14:paraId="68C4BAD3" w14:textId="77777777" w:rsidR="006B45C0" w:rsidRPr="00414DF9" w:rsidRDefault="006B45C0" w:rsidP="00291632">
            <w:pPr>
              <w:pStyle w:val="TAL"/>
              <w:jc w:val="center"/>
              <w:rPr>
                <w:bCs/>
                <w:iCs/>
              </w:rPr>
            </w:pPr>
            <w:r w:rsidRPr="00414DF9">
              <w:rPr>
                <w:bCs/>
                <w:iCs/>
              </w:rPr>
              <w:t>No</w:t>
            </w:r>
          </w:p>
        </w:tc>
        <w:tc>
          <w:tcPr>
            <w:tcW w:w="709" w:type="dxa"/>
          </w:tcPr>
          <w:p w14:paraId="5E400FE2" w14:textId="77777777" w:rsidR="006B45C0" w:rsidRPr="00414DF9" w:rsidRDefault="006B45C0" w:rsidP="00291632">
            <w:pPr>
              <w:pStyle w:val="TAL"/>
              <w:jc w:val="center"/>
              <w:rPr>
                <w:bCs/>
                <w:iCs/>
              </w:rPr>
            </w:pPr>
            <w:r w:rsidRPr="00414DF9">
              <w:rPr>
                <w:bCs/>
                <w:iCs/>
              </w:rPr>
              <w:t>N/A</w:t>
            </w:r>
          </w:p>
        </w:tc>
        <w:tc>
          <w:tcPr>
            <w:tcW w:w="728" w:type="dxa"/>
          </w:tcPr>
          <w:p w14:paraId="5AAE4C22" w14:textId="77777777" w:rsidR="006B45C0" w:rsidRPr="00414DF9" w:rsidRDefault="006B45C0" w:rsidP="00291632">
            <w:pPr>
              <w:pStyle w:val="TAL"/>
              <w:jc w:val="center"/>
              <w:rPr>
                <w:bCs/>
                <w:iCs/>
              </w:rPr>
            </w:pPr>
            <w:r w:rsidRPr="00414DF9">
              <w:rPr>
                <w:bCs/>
                <w:iCs/>
              </w:rPr>
              <w:t>N/A</w:t>
            </w:r>
          </w:p>
        </w:tc>
      </w:tr>
      <w:tr w:rsidR="006B45C0" w:rsidRPr="00414DF9" w14:paraId="2F59C66E" w14:textId="77777777" w:rsidTr="00291632">
        <w:trPr>
          <w:cantSplit/>
          <w:tblHeader/>
        </w:trPr>
        <w:tc>
          <w:tcPr>
            <w:tcW w:w="6917" w:type="dxa"/>
          </w:tcPr>
          <w:p w14:paraId="30F06EA9" w14:textId="77777777" w:rsidR="006B45C0" w:rsidRPr="00414DF9" w:rsidRDefault="006B45C0" w:rsidP="00291632">
            <w:pPr>
              <w:pStyle w:val="TAL"/>
              <w:rPr>
                <w:b/>
                <w:bCs/>
                <w:i/>
                <w:iCs/>
              </w:rPr>
            </w:pPr>
            <w:r w:rsidRPr="00414DF9">
              <w:rPr>
                <w:b/>
                <w:bCs/>
                <w:i/>
                <w:iCs/>
              </w:rPr>
              <w:t>ta-BasedPDC-NTN-SharedSpectrumChAccess-r17</w:t>
            </w:r>
          </w:p>
          <w:p w14:paraId="12D22423" w14:textId="77777777" w:rsidR="006B45C0" w:rsidRPr="00414DF9" w:rsidRDefault="006B45C0" w:rsidP="00291632">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22C104EB" w14:textId="77777777" w:rsidR="006B45C0" w:rsidRPr="00414DF9" w:rsidRDefault="006B45C0" w:rsidP="00291632">
            <w:pPr>
              <w:pStyle w:val="TAL"/>
              <w:jc w:val="center"/>
              <w:rPr>
                <w:bCs/>
                <w:iCs/>
              </w:rPr>
            </w:pPr>
            <w:r w:rsidRPr="00414DF9">
              <w:rPr>
                <w:bCs/>
                <w:iCs/>
              </w:rPr>
              <w:t>Band</w:t>
            </w:r>
          </w:p>
        </w:tc>
        <w:tc>
          <w:tcPr>
            <w:tcW w:w="567" w:type="dxa"/>
          </w:tcPr>
          <w:p w14:paraId="61E679AB" w14:textId="77777777" w:rsidR="006B45C0" w:rsidRPr="00414DF9" w:rsidRDefault="006B45C0" w:rsidP="00291632">
            <w:pPr>
              <w:pStyle w:val="TAL"/>
              <w:jc w:val="center"/>
              <w:rPr>
                <w:bCs/>
                <w:iCs/>
              </w:rPr>
            </w:pPr>
            <w:r w:rsidRPr="00414DF9">
              <w:rPr>
                <w:bCs/>
                <w:iCs/>
              </w:rPr>
              <w:t>No</w:t>
            </w:r>
          </w:p>
        </w:tc>
        <w:tc>
          <w:tcPr>
            <w:tcW w:w="709" w:type="dxa"/>
          </w:tcPr>
          <w:p w14:paraId="61D68E34" w14:textId="77777777" w:rsidR="006B45C0" w:rsidRPr="00414DF9" w:rsidRDefault="006B45C0" w:rsidP="00291632">
            <w:pPr>
              <w:pStyle w:val="TAL"/>
              <w:jc w:val="center"/>
              <w:rPr>
                <w:bCs/>
                <w:iCs/>
              </w:rPr>
            </w:pPr>
            <w:r w:rsidRPr="00414DF9">
              <w:rPr>
                <w:bCs/>
                <w:iCs/>
              </w:rPr>
              <w:t>N/A</w:t>
            </w:r>
          </w:p>
        </w:tc>
        <w:tc>
          <w:tcPr>
            <w:tcW w:w="728" w:type="dxa"/>
          </w:tcPr>
          <w:p w14:paraId="7F1A4F1B" w14:textId="77777777" w:rsidR="006B45C0" w:rsidRPr="00414DF9" w:rsidRDefault="006B45C0" w:rsidP="00291632">
            <w:pPr>
              <w:pStyle w:val="TAL"/>
              <w:jc w:val="center"/>
              <w:rPr>
                <w:bCs/>
                <w:iCs/>
              </w:rPr>
            </w:pPr>
            <w:r w:rsidRPr="00414DF9">
              <w:t>N/A</w:t>
            </w:r>
          </w:p>
        </w:tc>
      </w:tr>
      <w:tr w:rsidR="006B45C0" w:rsidRPr="00414DF9" w14:paraId="0FE14287" w14:textId="77777777" w:rsidTr="00291632">
        <w:trPr>
          <w:cantSplit/>
          <w:tblHeader/>
        </w:trPr>
        <w:tc>
          <w:tcPr>
            <w:tcW w:w="6917" w:type="dxa"/>
          </w:tcPr>
          <w:p w14:paraId="221E3B1C" w14:textId="77777777" w:rsidR="006B45C0" w:rsidRPr="00414DF9" w:rsidRDefault="006B45C0" w:rsidP="00291632">
            <w:pPr>
              <w:pStyle w:val="TAL"/>
              <w:rPr>
                <w:b/>
                <w:bCs/>
                <w:i/>
                <w:iCs/>
              </w:rPr>
            </w:pPr>
            <w:r w:rsidRPr="00414DF9">
              <w:rPr>
                <w:b/>
                <w:bCs/>
                <w:i/>
                <w:iCs/>
              </w:rPr>
              <w:t>ta-IndicationCellSwitch-r18</w:t>
            </w:r>
          </w:p>
          <w:p w14:paraId="7CCE7025"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TA indication in cell switch command.</w:t>
            </w:r>
          </w:p>
          <w:p w14:paraId="16B12684"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251F5F29" w14:textId="77777777" w:rsidR="006B45C0" w:rsidRPr="00414DF9" w:rsidRDefault="006B45C0" w:rsidP="00291632">
            <w:pPr>
              <w:pStyle w:val="TAL"/>
              <w:rPr>
                <w:b/>
                <w:bCs/>
                <w:i/>
                <w:iCs/>
              </w:rPr>
            </w:pPr>
            <w:r w:rsidRPr="00414DF9">
              <w:t>For cross-band operation, this capability refers to the source band.</w:t>
            </w:r>
          </w:p>
        </w:tc>
        <w:tc>
          <w:tcPr>
            <w:tcW w:w="709" w:type="dxa"/>
          </w:tcPr>
          <w:p w14:paraId="3F926D21" w14:textId="77777777" w:rsidR="006B45C0" w:rsidRPr="00414DF9" w:rsidRDefault="006B45C0" w:rsidP="00291632">
            <w:pPr>
              <w:pStyle w:val="TAL"/>
              <w:jc w:val="center"/>
              <w:rPr>
                <w:bCs/>
                <w:iCs/>
              </w:rPr>
            </w:pPr>
            <w:r w:rsidRPr="00414DF9">
              <w:rPr>
                <w:bCs/>
                <w:iCs/>
              </w:rPr>
              <w:t>Band</w:t>
            </w:r>
          </w:p>
        </w:tc>
        <w:tc>
          <w:tcPr>
            <w:tcW w:w="567" w:type="dxa"/>
          </w:tcPr>
          <w:p w14:paraId="6F715E88" w14:textId="77777777" w:rsidR="006B45C0" w:rsidRPr="00414DF9" w:rsidRDefault="006B45C0" w:rsidP="00291632">
            <w:pPr>
              <w:pStyle w:val="TAL"/>
              <w:jc w:val="center"/>
              <w:rPr>
                <w:bCs/>
                <w:iCs/>
              </w:rPr>
            </w:pPr>
            <w:r w:rsidRPr="00414DF9">
              <w:rPr>
                <w:bCs/>
                <w:iCs/>
              </w:rPr>
              <w:t>No</w:t>
            </w:r>
          </w:p>
        </w:tc>
        <w:tc>
          <w:tcPr>
            <w:tcW w:w="709" w:type="dxa"/>
          </w:tcPr>
          <w:p w14:paraId="6B44758C" w14:textId="77777777" w:rsidR="006B45C0" w:rsidRPr="00414DF9" w:rsidRDefault="006B45C0" w:rsidP="00291632">
            <w:pPr>
              <w:pStyle w:val="TAL"/>
              <w:jc w:val="center"/>
              <w:rPr>
                <w:bCs/>
                <w:iCs/>
              </w:rPr>
            </w:pPr>
            <w:r w:rsidRPr="00414DF9">
              <w:rPr>
                <w:bCs/>
                <w:iCs/>
              </w:rPr>
              <w:t>N/A</w:t>
            </w:r>
          </w:p>
        </w:tc>
        <w:tc>
          <w:tcPr>
            <w:tcW w:w="728" w:type="dxa"/>
          </w:tcPr>
          <w:p w14:paraId="3C5E7CA9" w14:textId="77777777" w:rsidR="006B45C0" w:rsidRPr="00414DF9" w:rsidRDefault="006B45C0" w:rsidP="00291632">
            <w:pPr>
              <w:pStyle w:val="TAL"/>
              <w:jc w:val="center"/>
            </w:pPr>
            <w:r w:rsidRPr="00414DF9">
              <w:t>N/A</w:t>
            </w:r>
          </w:p>
        </w:tc>
      </w:tr>
      <w:tr w:rsidR="006B45C0" w:rsidRPr="00414DF9" w14:paraId="3DAB25CB" w14:textId="77777777" w:rsidTr="00291632">
        <w:trPr>
          <w:cantSplit/>
          <w:tblHeader/>
        </w:trPr>
        <w:tc>
          <w:tcPr>
            <w:tcW w:w="6917" w:type="dxa"/>
          </w:tcPr>
          <w:p w14:paraId="4FC1F46F" w14:textId="77777777" w:rsidR="006B45C0" w:rsidRPr="00414DF9" w:rsidRDefault="006B45C0" w:rsidP="00291632">
            <w:pPr>
              <w:pStyle w:val="TAL"/>
              <w:rPr>
                <w:b/>
                <w:bCs/>
                <w:i/>
                <w:iCs/>
                <w:lang w:eastAsia="zh-CN"/>
              </w:rPr>
            </w:pPr>
            <w:r w:rsidRPr="00414DF9">
              <w:rPr>
                <w:b/>
                <w:bCs/>
                <w:i/>
                <w:iCs/>
              </w:rPr>
              <w:t>tb-ProcessingMultiSlotPUSCH-r17</w:t>
            </w:r>
          </w:p>
          <w:p w14:paraId="5ECB136D" w14:textId="77777777" w:rsidR="006B45C0" w:rsidRPr="00414DF9" w:rsidRDefault="006B45C0" w:rsidP="00291632">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2FB512EB" w14:textId="77777777" w:rsidR="006B45C0" w:rsidRPr="00414DF9" w:rsidRDefault="006B45C0" w:rsidP="00291632">
            <w:pPr>
              <w:pStyle w:val="TAL"/>
              <w:jc w:val="center"/>
              <w:rPr>
                <w:bCs/>
                <w:iCs/>
              </w:rPr>
            </w:pPr>
            <w:r w:rsidRPr="00414DF9">
              <w:rPr>
                <w:bCs/>
                <w:iCs/>
              </w:rPr>
              <w:t>Band</w:t>
            </w:r>
          </w:p>
        </w:tc>
        <w:tc>
          <w:tcPr>
            <w:tcW w:w="567" w:type="dxa"/>
          </w:tcPr>
          <w:p w14:paraId="50A37E70" w14:textId="77777777" w:rsidR="006B45C0" w:rsidRPr="00414DF9" w:rsidRDefault="006B45C0" w:rsidP="00291632">
            <w:pPr>
              <w:pStyle w:val="TAL"/>
              <w:jc w:val="center"/>
              <w:rPr>
                <w:bCs/>
                <w:iCs/>
              </w:rPr>
            </w:pPr>
            <w:r w:rsidRPr="00414DF9">
              <w:rPr>
                <w:bCs/>
                <w:iCs/>
              </w:rPr>
              <w:t>No</w:t>
            </w:r>
          </w:p>
        </w:tc>
        <w:tc>
          <w:tcPr>
            <w:tcW w:w="709" w:type="dxa"/>
          </w:tcPr>
          <w:p w14:paraId="2B3669F4" w14:textId="77777777" w:rsidR="006B45C0" w:rsidRPr="00414DF9" w:rsidRDefault="006B45C0" w:rsidP="00291632">
            <w:pPr>
              <w:pStyle w:val="TAL"/>
              <w:jc w:val="center"/>
              <w:rPr>
                <w:bCs/>
                <w:iCs/>
              </w:rPr>
            </w:pPr>
            <w:r w:rsidRPr="00414DF9">
              <w:rPr>
                <w:bCs/>
                <w:iCs/>
              </w:rPr>
              <w:t>N/A</w:t>
            </w:r>
          </w:p>
        </w:tc>
        <w:tc>
          <w:tcPr>
            <w:tcW w:w="728" w:type="dxa"/>
          </w:tcPr>
          <w:p w14:paraId="618B7242" w14:textId="77777777" w:rsidR="006B45C0" w:rsidRPr="00414DF9" w:rsidRDefault="006B45C0" w:rsidP="00291632">
            <w:pPr>
              <w:pStyle w:val="TAL"/>
              <w:jc w:val="center"/>
              <w:rPr>
                <w:bCs/>
                <w:iCs/>
              </w:rPr>
            </w:pPr>
            <w:r w:rsidRPr="00414DF9">
              <w:rPr>
                <w:bCs/>
                <w:iCs/>
              </w:rPr>
              <w:t>N/A</w:t>
            </w:r>
          </w:p>
        </w:tc>
      </w:tr>
      <w:tr w:rsidR="006B45C0" w:rsidRPr="00414DF9" w14:paraId="3DE163E5" w14:textId="77777777" w:rsidTr="00291632">
        <w:trPr>
          <w:cantSplit/>
          <w:tblHeader/>
        </w:trPr>
        <w:tc>
          <w:tcPr>
            <w:tcW w:w="6917" w:type="dxa"/>
          </w:tcPr>
          <w:p w14:paraId="69D5B216" w14:textId="77777777" w:rsidR="006B45C0" w:rsidRPr="00414DF9" w:rsidRDefault="006B45C0" w:rsidP="00291632">
            <w:pPr>
              <w:pStyle w:val="TAL"/>
              <w:rPr>
                <w:b/>
                <w:bCs/>
                <w:i/>
                <w:iCs/>
              </w:rPr>
            </w:pPr>
            <w:r w:rsidRPr="00414DF9">
              <w:rPr>
                <w:b/>
                <w:bCs/>
                <w:i/>
                <w:iCs/>
              </w:rPr>
              <w:t>tb-ProcessingRepMultiSlotPUSCH-r17</w:t>
            </w:r>
          </w:p>
          <w:p w14:paraId="461DF1EC" w14:textId="77777777" w:rsidR="006B45C0" w:rsidRPr="00414DF9" w:rsidRDefault="006B45C0" w:rsidP="00291632">
            <w:pPr>
              <w:pStyle w:val="TAL"/>
              <w:rPr>
                <w:bCs/>
                <w:iCs/>
              </w:rPr>
            </w:pPr>
            <w:r w:rsidRPr="00414DF9">
              <w:rPr>
                <w:bCs/>
                <w:iCs/>
              </w:rPr>
              <w:t>Indicates whether UE supports repetition of TB processing over multi-slot PUSCH in RRC connected mode.</w:t>
            </w:r>
          </w:p>
          <w:p w14:paraId="05D6D536" w14:textId="77777777" w:rsidR="006B45C0" w:rsidRPr="00414DF9" w:rsidRDefault="006B45C0" w:rsidP="00291632">
            <w:pPr>
              <w:pStyle w:val="TAL"/>
              <w:rPr>
                <w:bCs/>
                <w:iCs/>
              </w:rPr>
            </w:pPr>
          </w:p>
          <w:p w14:paraId="1DBE305E" w14:textId="77777777" w:rsidR="006B45C0" w:rsidRPr="00414DF9" w:rsidRDefault="006B45C0" w:rsidP="00291632">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24523F05" w14:textId="77777777" w:rsidR="006B45C0" w:rsidRPr="00414DF9" w:rsidRDefault="006B45C0" w:rsidP="00291632">
            <w:pPr>
              <w:pStyle w:val="TAL"/>
              <w:jc w:val="center"/>
              <w:rPr>
                <w:bCs/>
                <w:iCs/>
              </w:rPr>
            </w:pPr>
            <w:r w:rsidRPr="00414DF9">
              <w:rPr>
                <w:bCs/>
                <w:iCs/>
              </w:rPr>
              <w:t>Band</w:t>
            </w:r>
          </w:p>
        </w:tc>
        <w:tc>
          <w:tcPr>
            <w:tcW w:w="567" w:type="dxa"/>
          </w:tcPr>
          <w:p w14:paraId="0248777D" w14:textId="77777777" w:rsidR="006B45C0" w:rsidRPr="00414DF9" w:rsidRDefault="006B45C0" w:rsidP="00291632">
            <w:pPr>
              <w:pStyle w:val="TAL"/>
              <w:jc w:val="center"/>
              <w:rPr>
                <w:bCs/>
                <w:iCs/>
              </w:rPr>
            </w:pPr>
            <w:r w:rsidRPr="00414DF9">
              <w:rPr>
                <w:bCs/>
                <w:iCs/>
              </w:rPr>
              <w:t>No</w:t>
            </w:r>
          </w:p>
        </w:tc>
        <w:tc>
          <w:tcPr>
            <w:tcW w:w="709" w:type="dxa"/>
          </w:tcPr>
          <w:p w14:paraId="311CB3A1" w14:textId="77777777" w:rsidR="006B45C0" w:rsidRPr="00414DF9" w:rsidRDefault="006B45C0" w:rsidP="00291632">
            <w:pPr>
              <w:pStyle w:val="TAL"/>
              <w:jc w:val="center"/>
              <w:rPr>
                <w:bCs/>
                <w:iCs/>
              </w:rPr>
            </w:pPr>
            <w:r w:rsidRPr="00414DF9">
              <w:rPr>
                <w:bCs/>
                <w:iCs/>
              </w:rPr>
              <w:t>N/A</w:t>
            </w:r>
          </w:p>
        </w:tc>
        <w:tc>
          <w:tcPr>
            <w:tcW w:w="728" w:type="dxa"/>
          </w:tcPr>
          <w:p w14:paraId="3523EA54" w14:textId="77777777" w:rsidR="006B45C0" w:rsidRPr="00414DF9" w:rsidRDefault="006B45C0" w:rsidP="00291632">
            <w:pPr>
              <w:pStyle w:val="TAL"/>
              <w:jc w:val="center"/>
              <w:rPr>
                <w:bCs/>
                <w:iCs/>
              </w:rPr>
            </w:pPr>
            <w:r w:rsidRPr="00414DF9">
              <w:rPr>
                <w:bCs/>
                <w:iCs/>
              </w:rPr>
              <w:t>N/A</w:t>
            </w:r>
          </w:p>
        </w:tc>
      </w:tr>
      <w:tr w:rsidR="006B45C0" w:rsidRPr="00414DF9" w14:paraId="57166F63" w14:textId="77777777" w:rsidTr="00291632">
        <w:trPr>
          <w:cantSplit/>
          <w:tblHeader/>
        </w:trPr>
        <w:tc>
          <w:tcPr>
            <w:tcW w:w="6917" w:type="dxa"/>
          </w:tcPr>
          <w:p w14:paraId="0AC217B2" w14:textId="77777777" w:rsidR="006B45C0" w:rsidRPr="00414DF9" w:rsidRDefault="006B45C0" w:rsidP="00291632">
            <w:pPr>
              <w:pStyle w:val="TAL"/>
              <w:rPr>
                <w:b/>
                <w:bCs/>
                <w:i/>
                <w:iCs/>
              </w:rPr>
            </w:pPr>
            <w:r w:rsidRPr="00414DF9">
              <w:rPr>
                <w:b/>
                <w:bCs/>
                <w:i/>
                <w:iCs/>
              </w:rPr>
              <w:t>tci-StatePDSCH</w:t>
            </w:r>
          </w:p>
          <w:p w14:paraId="5313B06D" w14:textId="77777777" w:rsidR="006B45C0" w:rsidRPr="00414DF9" w:rsidRDefault="006B45C0" w:rsidP="00291632">
            <w:pPr>
              <w:pStyle w:val="TAL"/>
              <w:rPr>
                <w:rFonts w:cs="Arial"/>
                <w:bCs/>
                <w:iCs/>
              </w:rPr>
            </w:pPr>
            <w:r w:rsidRPr="00414DF9">
              <w:rPr>
                <w:rFonts w:cs="Arial"/>
                <w:bCs/>
                <w:iCs/>
              </w:rPr>
              <w:t>Defines support of TCI-States for PDSCH. The capability signalling comprises the following parameters:</w:t>
            </w:r>
          </w:p>
          <w:p w14:paraId="356418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02E9C6"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F364E" w14:textId="77777777" w:rsidR="006B45C0" w:rsidRPr="00414DF9" w:rsidRDefault="006B45C0" w:rsidP="00291632">
            <w:pPr>
              <w:spacing w:after="0"/>
              <w:ind w:left="568" w:hanging="284"/>
              <w:rPr>
                <w:rFonts w:ascii="Arial" w:hAnsi="Arial" w:cs="Arial"/>
                <w:sz w:val="18"/>
                <w:szCs w:val="18"/>
              </w:rPr>
            </w:pPr>
          </w:p>
          <w:p w14:paraId="06634553" w14:textId="77777777" w:rsidR="006B45C0" w:rsidRPr="00414DF9" w:rsidRDefault="006B45C0" w:rsidP="00291632">
            <w:pPr>
              <w:pStyle w:val="TAN"/>
            </w:pPr>
            <w:r w:rsidRPr="00414DF9">
              <w:t>NOTE: the UE is required to track only the active TCI states.</w:t>
            </w:r>
          </w:p>
          <w:p w14:paraId="296745B7" w14:textId="77777777" w:rsidR="006B45C0" w:rsidRPr="00414DF9" w:rsidRDefault="006B45C0" w:rsidP="00291632">
            <w:pPr>
              <w:pStyle w:val="TAL"/>
            </w:pPr>
          </w:p>
          <w:p w14:paraId="79EA38AC" w14:textId="77777777" w:rsidR="006B45C0" w:rsidRPr="00414DF9" w:rsidRDefault="006B45C0" w:rsidP="00291632">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298D0B5B" w14:textId="77777777" w:rsidR="006B45C0" w:rsidRPr="00414DF9" w:rsidRDefault="006B45C0" w:rsidP="00291632">
            <w:pPr>
              <w:pStyle w:val="TAL"/>
              <w:jc w:val="center"/>
            </w:pPr>
            <w:r w:rsidRPr="00414DF9">
              <w:rPr>
                <w:rFonts w:cs="Arial"/>
                <w:szCs w:val="18"/>
              </w:rPr>
              <w:t>Band</w:t>
            </w:r>
          </w:p>
        </w:tc>
        <w:tc>
          <w:tcPr>
            <w:tcW w:w="567" w:type="dxa"/>
          </w:tcPr>
          <w:p w14:paraId="22F9790D" w14:textId="77777777" w:rsidR="006B45C0" w:rsidRPr="00414DF9" w:rsidRDefault="006B45C0" w:rsidP="00291632">
            <w:pPr>
              <w:pStyle w:val="TAL"/>
              <w:jc w:val="center"/>
            </w:pPr>
            <w:r w:rsidRPr="00414DF9">
              <w:rPr>
                <w:rFonts w:cs="Arial"/>
                <w:bCs/>
                <w:iCs/>
                <w:szCs w:val="18"/>
              </w:rPr>
              <w:t>Yes</w:t>
            </w:r>
          </w:p>
        </w:tc>
        <w:tc>
          <w:tcPr>
            <w:tcW w:w="709" w:type="dxa"/>
          </w:tcPr>
          <w:p w14:paraId="57A5BD24" w14:textId="77777777" w:rsidR="006B45C0" w:rsidRPr="00414DF9" w:rsidRDefault="006B45C0" w:rsidP="00291632">
            <w:pPr>
              <w:pStyle w:val="TAL"/>
              <w:jc w:val="center"/>
            </w:pPr>
            <w:r w:rsidRPr="00414DF9">
              <w:rPr>
                <w:bCs/>
                <w:iCs/>
              </w:rPr>
              <w:t>N/A</w:t>
            </w:r>
          </w:p>
        </w:tc>
        <w:tc>
          <w:tcPr>
            <w:tcW w:w="728" w:type="dxa"/>
          </w:tcPr>
          <w:p w14:paraId="0C55EA9E" w14:textId="77777777" w:rsidR="006B45C0" w:rsidRPr="00414DF9" w:rsidRDefault="006B45C0" w:rsidP="00291632">
            <w:pPr>
              <w:pStyle w:val="TAL"/>
              <w:jc w:val="center"/>
            </w:pPr>
            <w:r w:rsidRPr="00414DF9">
              <w:rPr>
                <w:bCs/>
                <w:iCs/>
              </w:rPr>
              <w:t>N/A</w:t>
            </w:r>
          </w:p>
        </w:tc>
      </w:tr>
      <w:tr w:rsidR="006B45C0" w:rsidRPr="00414DF9" w14:paraId="7B05DB89" w14:textId="77777777" w:rsidTr="00291632">
        <w:trPr>
          <w:cantSplit/>
          <w:tblHeader/>
        </w:trPr>
        <w:tc>
          <w:tcPr>
            <w:tcW w:w="6917" w:type="dxa"/>
          </w:tcPr>
          <w:p w14:paraId="12BC0774" w14:textId="77777777" w:rsidR="006B45C0" w:rsidRPr="00414DF9" w:rsidRDefault="006B45C0" w:rsidP="00291632">
            <w:pPr>
              <w:pStyle w:val="TAL"/>
              <w:rPr>
                <w:b/>
                <w:bCs/>
                <w:i/>
                <w:iCs/>
              </w:rPr>
            </w:pPr>
            <w:r w:rsidRPr="00414DF9">
              <w:rPr>
                <w:b/>
                <w:bCs/>
                <w:i/>
                <w:iCs/>
              </w:rPr>
              <w:lastRenderedPageBreak/>
              <w:t>tci-StateSwitchInd-r18</w:t>
            </w:r>
          </w:p>
          <w:p w14:paraId="5276A27D" w14:textId="77777777" w:rsidR="006B45C0" w:rsidRPr="00414DF9" w:rsidRDefault="006B45C0" w:rsidP="00291632">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C447BD7" w14:textId="77777777" w:rsidR="006B45C0" w:rsidRPr="00414DF9" w:rsidRDefault="006B45C0" w:rsidP="00291632">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5A4FA63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CA7A3C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64209EB" w14:textId="77777777" w:rsidR="006B45C0" w:rsidRPr="00414DF9" w:rsidRDefault="006B45C0" w:rsidP="00291632">
            <w:pPr>
              <w:pStyle w:val="TAL"/>
              <w:jc w:val="center"/>
              <w:rPr>
                <w:bCs/>
                <w:iCs/>
              </w:rPr>
            </w:pPr>
            <w:r w:rsidRPr="00414DF9">
              <w:rPr>
                <w:bCs/>
                <w:iCs/>
              </w:rPr>
              <w:t>N/A</w:t>
            </w:r>
          </w:p>
        </w:tc>
        <w:tc>
          <w:tcPr>
            <w:tcW w:w="728" w:type="dxa"/>
          </w:tcPr>
          <w:p w14:paraId="2E8337F1" w14:textId="77777777" w:rsidR="006B45C0" w:rsidRPr="00414DF9" w:rsidRDefault="006B45C0" w:rsidP="00291632">
            <w:pPr>
              <w:pStyle w:val="TAL"/>
              <w:jc w:val="center"/>
              <w:rPr>
                <w:bCs/>
                <w:iCs/>
              </w:rPr>
            </w:pPr>
            <w:r w:rsidRPr="00414DF9">
              <w:rPr>
                <w:bCs/>
                <w:iCs/>
              </w:rPr>
              <w:t>FR2 only</w:t>
            </w:r>
          </w:p>
        </w:tc>
      </w:tr>
      <w:tr w:rsidR="006B45C0" w:rsidRPr="00414DF9" w14:paraId="33B7D8A6" w14:textId="77777777" w:rsidTr="00291632">
        <w:trPr>
          <w:cantSplit/>
          <w:tblHeader/>
        </w:trPr>
        <w:tc>
          <w:tcPr>
            <w:tcW w:w="6917" w:type="dxa"/>
          </w:tcPr>
          <w:p w14:paraId="2AC3FF72" w14:textId="77777777" w:rsidR="006B45C0" w:rsidRPr="00414DF9" w:rsidRDefault="006B45C0" w:rsidP="00291632">
            <w:pPr>
              <w:pStyle w:val="TAL"/>
              <w:rPr>
                <w:b/>
                <w:bCs/>
                <w:i/>
                <w:iCs/>
              </w:rPr>
            </w:pPr>
            <w:r w:rsidRPr="00414DF9">
              <w:rPr>
                <w:b/>
                <w:bCs/>
                <w:i/>
                <w:iCs/>
              </w:rPr>
              <w:t>tci-JointTCI-UpdateMultiActiveTCI-PerCC-r18</w:t>
            </w:r>
          </w:p>
          <w:p w14:paraId="3C2B88D0"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6D2C699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5BDB40AF"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054D6566" w14:textId="77777777" w:rsidR="006B45C0" w:rsidRPr="00414DF9" w:rsidRDefault="006B45C0" w:rsidP="00291632">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0537BC25" w14:textId="77777777" w:rsidR="006B45C0" w:rsidRPr="00414DF9" w:rsidRDefault="006B45C0" w:rsidP="00291632">
            <w:pPr>
              <w:pStyle w:val="TAL"/>
            </w:pPr>
          </w:p>
          <w:p w14:paraId="463992DC"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9C3DD5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A0EF6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B1EBFB0" w14:textId="77777777" w:rsidR="006B45C0" w:rsidRPr="00414DF9" w:rsidRDefault="006B45C0" w:rsidP="00291632">
            <w:pPr>
              <w:pStyle w:val="TAL"/>
              <w:jc w:val="center"/>
              <w:rPr>
                <w:bCs/>
                <w:iCs/>
              </w:rPr>
            </w:pPr>
            <w:r w:rsidRPr="00414DF9">
              <w:rPr>
                <w:bCs/>
                <w:iCs/>
              </w:rPr>
              <w:t>N/A</w:t>
            </w:r>
          </w:p>
        </w:tc>
        <w:tc>
          <w:tcPr>
            <w:tcW w:w="728" w:type="dxa"/>
          </w:tcPr>
          <w:p w14:paraId="35AC72AB" w14:textId="77777777" w:rsidR="006B45C0" w:rsidRPr="00414DF9" w:rsidRDefault="006B45C0" w:rsidP="00291632">
            <w:pPr>
              <w:pStyle w:val="TAL"/>
              <w:jc w:val="center"/>
              <w:rPr>
                <w:bCs/>
                <w:iCs/>
              </w:rPr>
            </w:pPr>
            <w:r w:rsidRPr="00414DF9">
              <w:rPr>
                <w:bCs/>
                <w:iCs/>
              </w:rPr>
              <w:t>N/A</w:t>
            </w:r>
          </w:p>
        </w:tc>
      </w:tr>
      <w:tr w:rsidR="006B45C0" w:rsidRPr="00414DF9" w14:paraId="1FAFC585" w14:textId="77777777" w:rsidTr="00291632">
        <w:trPr>
          <w:cantSplit/>
          <w:tblHeader/>
        </w:trPr>
        <w:tc>
          <w:tcPr>
            <w:tcW w:w="6917" w:type="dxa"/>
          </w:tcPr>
          <w:p w14:paraId="2EFF1992" w14:textId="77777777" w:rsidR="006B45C0" w:rsidRPr="00414DF9" w:rsidRDefault="006B45C0" w:rsidP="00291632">
            <w:pPr>
              <w:pStyle w:val="TAL"/>
              <w:rPr>
                <w:b/>
                <w:bCs/>
                <w:i/>
                <w:iCs/>
              </w:rPr>
            </w:pPr>
            <w:r w:rsidRPr="00414DF9">
              <w:rPr>
                <w:b/>
                <w:bCs/>
                <w:i/>
                <w:iCs/>
              </w:rPr>
              <w:t>tci-JointTCI-UpdateMultiActiveTCI-PerCC-PerCORESET-r18</w:t>
            </w:r>
          </w:p>
          <w:p w14:paraId="0B84B189" w14:textId="77777777" w:rsidR="006B45C0" w:rsidRPr="00414DF9" w:rsidRDefault="006B45C0" w:rsidP="00291632">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7C9B90C9" w14:textId="77777777" w:rsidR="006B45C0" w:rsidRPr="00414DF9" w:rsidRDefault="006B45C0" w:rsidP="00291632">
            <w:pPr>
              <w:pStyle w:val="TAL"/>
              <w:rPr>
                <w:rFonts w:eastAsia="等线"/>
                <w:lang w:eastAsia="zh-CN"/>
              </w:rPr>
            </w:pPr>
            <w:r w:rsidRPr="00414DF9">
              <w:rPr>
                <w:rFonts w:eastAsia="等线"/>
                <w:lang w:eastAsia="zh-CN"/>
              </w:rPr>
              <w:t>The TCI state indication for update and activation includes:</w:t>
            </w:r>
          </w:p>
          <w:p w14:paraId="770E5BD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7CE530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F90D404" w14:textId="77777777" w:rsidR="006B45C0" w:rsidRPr="00414DF9" w:rsidRDefault="006B45C0" w:rsidP="00291632">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222AB24"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70C7080"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344B20B" w14:textId="77777777" w:rsidR="006B45C0" w:rsidRPr="00414DF9" w:rsidRDefault="006B45C0" w:rsidP="00291632">
            <w:pPr>
              <w:pStyle w:val="TAL"/>
              <w:jc w:val="center"/>
              <w:rPr>
                <w:bCs/>
                <w:iCs/>
              </w:rPr>
            </w:pPr>
            <w:r w:rsidRPr="00414DF9">
              <w:rPr>
                <w:bCs/>
                <w:iCs/>
              </w:rPr>
              <w:t>N/A</w:t>
            </w:r>
          </w:p>
        </w:tc>
        <w:tc>
          <w:tcPr>
            <w:tcW w:w="728" w:type="dxa"/>
          </w:tcPr>
          <w:p w14:paraId="2D6F3E24" w14:textId="77777777" w:rsidR="006B45C0" w:rsidRPr="00414DF9" w:rsidRDefault="006B45C0" w:rsidP="00291632">
            <w:pPr>
              <w:pStyle w:val="TAL"/>
              <w:jc w:val="center"/>
              <w:rPr>
                <w:bCs/>
                <w:iCs/>
              </w:rPr>
            </w:pPr>
            <w:r w:rsidRPr="00414DF9">
              <w:rPr>
                <w:bCs/>
                <w:iCs/>
              </w:rPr>
              <w:t>N/A</w:t>
            </w:r>
          </w:p>
        </w:tc>
      </w:tr>
      <w:tr w:rsidR="006B45C0" w:rsidRPr="00414DF9" w14:paraId="2DF25DB7" w14:textId="77777777" w:rsidTr="00291632">
        <w:trPr>
          <w:cantSplit/>
          <w:tblHeader/>
        </w:trPr>
        <w:tc>
          <w:tcPr>
            <w:tcW w:w="6917" w:type="dxa"/>
          </w:tcPr>
          <w:p w14:paraId="35393C02" w14:textId="77777777" w:rsidR="006B45C0" w:rsidRPr="00414DF9" w:rsidRDefault="006B45C0" w:rsidP="00291632">
            <w:pPr>
              <w:pStyle w:val="TAL"/>
              <w:rPr>
                <w:b/>
                <w:bCs/>
                <w:i/>
                <w:iCs/>
              </w:rPr>
            </w:pPr>
            <w:r w:rsidRPr="00414DF9">
              <w:rPr>
                <w:b/>
                <w:bCs/>
                <w:i/>
                <w:iCs/>
              </w:rPr>
              <w:t>tci-JointTCI-UpdateSingleActiveTCI-PerCC-r18</w:t>
            </w:r>
          </w:p>
          <w:p w14:paraId="6FBFF782"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32872DD0" w14:textId="77777777" w:rsidR="006B45C0" w:rsidRPr="00414DF9" w:rsidRDefault="006B45C0" w:rsidP="00291632">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06F55A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0D9DEDD1"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7EB9346D"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221D4112"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756129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C1467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5C8E845" w14:textId="77777777" w:rsidR="006B45C0" w:rsidRPr="00414DF9" w:rsidRDefault="006B45C0" w:rsidP="00291632">
            <w:pPr>
              <w:pStyle w:val="TAL"/>
              <w:jc w:val="center"/>
              <w:rPr>
                <w:bCs/>
                <w:iCs/>
              </w:rPr>
            </w:pPr>
            <w:r w:rsidRPr="00414DF9">
              <w:rPr>
                <w:bCs/>
                <w:iCs/>
              </w:rPr>
              <w:t>N/A</w:t>
            </w:r>
          </w:p>
        </w:tc>
        <w:tc>
          <w:tcPr>
            <w:tcW w:w="728" w:type="dxa"/>
          </w:tcPr>
          <w:p w14:paraId="178394DB" w14:textId="77777777" w:rsidR="006B45C0" w:rsidRPr="00414DF9" w:rsidRDefault="006B45C0" w:rsidP="00291632">
            <w:pPr>
              <w:pStyle w:val="TAL"/>
              <w:jc w:val="center"/>
              <w:rPr>
                <w:bCs/>
                <w:iCs/>
              </w:rPr>
            </w:pPr>
            <w:r w:rsidRPr="00414DF9">
              <w:rPr>
                <w:bCs/>
                <w:iCs/>
              </w:rPr>
              <w:t>N/A</w:t>
            </w:r>
          </w:p>
        </w:tc>
      </w:tr>
      <w:tr w:rsidR="006B45C0" w:rsidRPr="00414DF9" w14:paraId="5853E9D1" w14:textId="77777777" w:rsidTr="00291632">
        <w:trPr>
          <w:cantSplit/>
          <w:tblHeader/>
        </w:trPr>
        <w:tc>
          <w:tcPr>
            <w:tcW w:w="6917" w:type="dxa"/>
          </w:tcPr>
          <w:p w14:paraId="46020C3F" w14:textId="77777777" w:rsidR="006B45C0" w:rsidRPr="00414DF9" w:rsidRDefault="006B45C0" w:rsidP="00291632">
            <w:pPr>
              <w:pStyle w:val="TAL"/>
              <w:rPr>
                <w:b/>
                <w:bCs/>
                <w:i/>
                <w:iCs/>
              </w:rPr>
            </w:pPr>
            <w:r w:rsidRPr="00414DF9">
              <w:rPr>
                <w:b/>
                <w:bCs/>
                <w:i/>
                <w:iCs/>
              </w:rPr>
              <w:lastRenderedPageBreak/>
              <w:t>tci-JointTCI-UpdateSingleActiveTCI-PerCC-PerCORESET-r18</w:t>
            </w:r>
          </w:p>
          <w:p w14:paraId="579CB3C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31A928BE" w14:textId="77777777" w:rsidR="006B45C0" w:rsidRPr="00414DF9" w:rsidRDefault="006B45C0" w:rsidP="00291632">
            <w:pPr>
              <w:pStyle w:val="TAL"/>
            </w:pPr>
            <w:r w:rsidRPr="00414DF9">
              <w:t>The capability signalling comprises the following parameters:</w:t>
            </w:r>
          </w:p>
          <w:p w14:paraId="418CBFE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4FAA5084"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53DFA4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45C060EC"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00530B4A" w14:textId="77777777" w:rsidR="006B45C0" w:rsidRPr="00414DF9" w:rsidRDefault="006B45C0" w:rsidP="00291632">
            <w:pPr>
              <w:pStyle w:val="B1"/>
              <w:spacing w:after="0"/>
              <w:ind w:left="0" w:firstLine="0"/>
              <w:rPr>
                <w:rFonts w:ascii="Arial" w:hAnsi="Arial" w:cs="Arial"/>
                <w:sz w:val="18"/>
                <w:szCs w:val="18"/>
              </w:rPr>
            </w:pPr>
          </w:p>
          <w:p w14:paraId="0CE4C949" w14:textId="77777777" w:rsidR="006B45C0" w:rsidRPr="00414DF9" w:rsidRDefault="006B45C0" w:rsidP="00291632">
            <w:pPr>
              <w:pStyle w:val="TAN"/>
            </w:pPr>
            <w:r w:rsidRPr="00414DF9">
              <w:t>NOTE 1:</w:t>
            </w:r>
            <w:r w:rsidRPr="00414DF9">
              <w:tab/>
            </w:r>
            <w:r w:rsidRPr="00414DF9">
              <w:rPr>
                <w:caps/>
              </w:rPr>
              <w:t>A</w:t>
            </w:r>
            <w:r w:rsidRPr="00414DF9">
              <w:t>ctivated joint TCI state(s) include all PDCCH/PDSCH receptions and PUSCH/PUCCH transmissions.</w:t>
            </w:r>
          </w:p>
          <w:p w14:paraId="400AC03A" w14:textId="77777777" w:rsidR="006B45C0" w:rsidRPr="00414DF9" w:rsidRDefault="006B45C0" w:rsidP="00291632">
            <w:pPr>
              <w:pStyle w:val="TAN"/>
              <w:rPr>
                <w:b/>
                <w:bCs/>
                <w:i/>
                <w:iCs/>
              </w:rPr>
            </w:pPr>
            <w:r w:rsidRPr="00414DF9">
              <w:t>NOTE 2:</w:t>
            </w:r>
            <w:r w:rsidRPr="00414DF9">
              <w:tab/>
              <w:t>defaultQCL-PerCORESETPoolIndex-r16 can be used to indicate support of two default beams.</w:t>
            </w:r>
          </w:p>
        </w:tc>
        <w:tc>
          <w:tcPr>
            <w:tcW w:w="709" w:type="dxa"/>
          </w:tcPr>
          <w:p w14:paraId="777D36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9A4455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E056955" w14:textId="77777777" w:rsidR="006B45C0" w:rsidRPr="00414DF9" w:rsidRDefault="006B45C0" w:rsidP="00291632">
            <w:pPr>
              <w:pStyle w:val="TAL"/>
              <w:jc w:val="center"/>
              <w:rPr>
                <w:bCs/>
                <w:iCs/>
              </w:rPr>
            </w:pPr>
            <w:r w:rsidRPr="00414DF9">
              <w:rPr>
                <w:bCs/>
                <w:iCs/>
              </w:rPr>
              <w:t>N/A</w:t>
            </w:r>
          </w:p>
        </w:tc>
        <w:tc>
          <w:tcPr>
            <w:tcW w:w="728" w:type="dxa"/>
          </w:tcPr>
          <w:p w14:paraId="40A6C156" w14:textId="77777777" w:rsidR="006B45C0" w:rsidRPr="00414DF9" w:rsidRDefault="006B45C0" w:rsidP="00291632">
            <w:pPr>
              <w:pStyle w:val="TAL"/>
              <w:jc w:val="center"/>
              <w:rPr>
                <w:bCs/>
                <w:iCs/>
              </w:rPr>
            </w:pPr>
            <w:r w:rsidRPr="00414DF9">
              <w:rPr>
                <w:bCs/>
                <w:iCs/>
              </w:rPr>
              <w:t>N/A</w:t>
            </w:r>
          </w:p>
        </w:tc>
      </w:tr>
      <w:tr w:rsidR="006B45C0" w:rsidRPr="00414DF9" w14:paraId="37CC3FC9" w14:textId="77777777" w:rsidTr="00291632">
        <w:trPr>
          <w:cantSplit/>
          <w:tblHeader/>
        </w:trPr>
        <w:tc>
          <w:tcPr>
            <w:tcW w:w="6917" w:type="dxa"/>
          </w:tcPr>
          <w:p w14:paraId="263DCE25" w14:textId="77777777" w:rsidR="006B45C0" w:rsidRPr="00414DF9" w:rsidRDefault="006B45C0" w:rsidP="00291632">
            <w:pPr>
              <w:pStyle w:val="TAL"/>
              <w:rPr>
                <w:b/>
                <w:bCs/>
                <w:i/>
                <w:iCs/>
              </w:rPr>
            </w:pPr>
            <w:r w:rsidRPr="00414DF9">
              <w:rPr>
                <w:b/>
                <w:bCs/>
                <w:i/>
                <w:iCs/>
              </w:rPr>
              <w:t>tci-SelectionAperiodicCSI-RS-r18</w:t>
            </w:r>
          </w:p>
          <w:p w14:paraId="2C1A2567" w14:textId="77777777" w:rsidR="006B45C0" w:rsidRPr="00414DF9" w:rsidRDefault="006B45C0" w:rsidP="00291632">
            <w:pPr>
              <w:pStyle w:val="TAL"/>
            </w:pPr>
            <w:r w:rsidRPr="00414DF9">
              <w:t>Indicates whether the UE supports per aperiodic CSI-RS resource/resource set configuration for TCI selection in S-DCI based MTRP.</w:t>
            </w:r>
          </w:p>
          <w:p w14:paraId="0219B098" w14:textId="77777777" w:rsidR="006B45C0" w:rsidRPr="00414DF9" w:rsidRDefault="006B45C0" w:rsidP="00291632">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2E987855" w14:textId="77777777" w:rsidR="006B45C0" w:rsidRPr="00414DF9" w:rsidRDefault="006B45C0" w:rsidP="00291632">
            <w:pPr>
              <w:pStyle w:val="TAL"/>
              <w:rPr>
                <w:rFonts w:cs="Arial"/>
                <w:i/>
                <w:iCs/>
                <w:szCs w:val="18"/>
              </w:rPr>
            </w:pPr>
          </w:p>
          <w:p w14:paraId="2A4D28CD" w14:textId="77777777" w:rsidR="006B45C0" w:rsidRPr="00414DF9" w:rsidRDefault="006B45C0" w:rsidP="00291632">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6D231BB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6EBDE46"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1BB21AF" w14:textId="77777777" w:rsidR="006B45C0" w:rsidRPr="00414DF9" w:rsidRDefault="006B45C0" w:rsidP="00291632">
            <w:pPr>
              <w:pStyle w:val="TAL"/>
              <w:jc w:val="center"/>
              <w:rPr>
                <w:bCs/>
                <w:iCs/>
              </w:rPr>
            </w:pPr>
            <w:r w:rsidRPr="00414DF9">
              <w:rPr>
                <w:bCs/>
                <w:iCs/>
              </w:rPr>
              <w:t>N/A</w:t>
            </w:r>
          </w:p>
        </w:tc>
        <w:tc>
          <w:tcPr>
            <w:tcW w:w="728" w:type="dxa"/>
          </w:tcPr>
          <w:p w14:paraId="130812F7" w14:textId="77777777" w:rsidR="006B45C0" w:rsidRPr="00414DF9" w:rsidRDefault="006B45C0" w:rsidP="00291632">
            <w:pPr>
              <w:pStyle w:val="TAL"/>
              <w:jc w:val="center"/>
              <w:rPr>
                <w:bCs/>
                <w:iCs/>
              </w:rPr>
            </w:pPr>
            <w:r w:rsidRPr="00414DF9">
              <w:rPr>
                <w:bCs/>
                <w:iCs/>
              </w:rPr>
              <w:t>N/A</w:t>
            </w:r>
          </w:p>
        </w:tc>
      </w:tr>
      <w:tr w:rsidR="006B45C0" w:rsidRPr="00414DF9" w14:paraId="2DF9983F" w14:textId="77777777" w:rsidTr="00291632">
        <w:trPr>
          <w:cantSplit/>
          <w:tblHeader/>
        </w:trPr>
        <w:tc>
          <w:tcPr>
            <w:tcW w:w="6917" w:type="dxa"/>
          </w:tcPr>
          <w:p w14:paraId="31B7C262" w14:textId="77777777" w:rsidR="006B45C0" w:rsidRPr="00414DF9" w:rsidRDefault="006B45C0" w:rsidP="00291632">
            <w:pPr>
              <w:pStyle w:val="TAL"/>
              <w:rPr>
                <w:b/>
                <w:bCs/>
                <w:i/>
                <w:iCs/>
              </w:rPr>
            </w:pPr>
            <w:r w:rsidRPr="00414DF9">
              <w:rPr>
                <w:b/>
                <w:bCs/>
                <w:i/>
                <w:iCs/>
              </w:rPr>
              <w:t>tci-SelectionAperiodicCSI-RS-M-DCI-r18</w:t>
            </w:r>
          </w:p>
          <w:p w14:paraId="71A90490"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7C20F5C8" w14:textId="77777777" w:rsidR="006B45C0" w:rsidRPr="00414DF9" w:rsidRDefault="006B45C0" w:rsidP="00291632">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1781E20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CC927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C087D3F" w14:textId="77777777" w:rsidR="006B45C0" w:rsidRPr="00414DF9" w:rsidRDefault="006B45C0" w:rsidP="00291632">
            <w:pPr>
              <w:pStyle w:val="TAL"/>
              <w:jc w:val="center"/>
              <w:rPr>
                <w:bCs/>
                <w:iCs/>
              </w:rPr>
            </w:pPr>
            <w:r w:rsidRPr="00414DF9">
              <w:rPr>
                <w:bCs/>
                <w:iCs/>
              </w:rPr>
              <w:t>N/A</w:t>
            </w:r>
          </w:p>
        </w:tc>
        <w:tc>
          <w:tcPr>
            <w:tcW w:w="728" w:type="dxa"/>
          </w:tcPr>
          <w:p w14:paraId="6CB9C64E" w14:textId="77777777" w:rsidR="006B45C0" w:rsidRPr="00414DF9" w:rsidRDefault="006B45C0" w:rsidP="00291632">
            <w:pPr>
              <w:pStyle w:val="TAL"/>
              <w:jc w:val="center"/>
              <w:rPr>
                <w:bCs/>
                <w:iCs/>
              </w:rPr>
            </w:pPr>
            <w:r w:rsidRPr="00414DF9">
              <w:rPr>
                <w:bCs/>
                <w:iCs/>
              </w:rPr>
              <w:t>N/A</w:t>
            </w:r>
          </w:p>
        </w:tc>
      </w:tr>
      <w:tr w:rsidR="006B45C0" w:rsidRPr="00414DF9" w14:paraId="04A09903" w14:textId="77777777" w:rsidTr="00291632">
        <w:trPr>
          <w:cantSplit/>
          <w:tblHeader/>
        </w:trPr>
        <w:tc>
          <w:tcPr>
            <w:tcW w:w="6917" w:type="dxa"/>
          </w:tcPr>
          <w:p w14:paraId="5B5270BE" w14:textId="77777777" w:rsidR="006B45C0" w:rsidRPr="00414DF9" w:rsidRDefault="006B45C0" w:rsidP="00291632">
            <w:pPr>
              <w:pStyle w:val="TAL"/>
              <w:rPr>
                <w:b/>
                <w:bCs/>
                <w:i/>
                <w:iCs/>
              </w:rPr>
            </w:pPr>
            <w:r w:rsidRPr="00414DF9">
              <w:rPr>
                <w:b/>
                <w:bCs/>
                <w:i/>
                <w:iCs/>
              </w:rPr>
              <w:t>tci-SelectionDCI-r18</w:t>
            </w:r>
          </w:p>
          <w:p w14:paraId="04BC0A49"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3CE33D27" w14:textId="77777777" w:rsidR="006B45C0" w:rsidRPr="00414DF9" w:rsidRDefault="006B45C0" w:rsidP="00291632">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74ADE891"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EBFF5F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54CD9BB" w14:textId="77777777" w:rsidR="006B45C0" w:rsidRPr="00414DF9" w:rsidRDefault="006B45C0" w:rsidP="00291632">
            <w:pPr>
              <w:pStyle w:val="TAL"/>
              <w:jc w:val="center"/>
              <w:rPr>
                <w:bCs/>
                <w:iCs/>
              </w:rPr>
            </w:pPr>
            <w:r w:rsidRPr="00414DF9">
              <w:rPr>
                <w:bCs/>
                <w:iCs/>
              </w:rPr>
              <w:t>N/A</w:t>
            </w:r>
          </w:p>
        </w:tc>
        <w:tc>
          <w:tcPr>
            <w:tcW w:w="728" w:type="dxa"/>
          </w:tcPr>
          <w:p w14:paraId="6049A735" w14:textId="77777777" w:rsidR="006B45C0" w:rsidRPr="00414DF9" w:rsidRDefault="006B45C0" w:rsidP="00291632">
            <w:pPr>
              <w:pStyle w:val="TAL"/>
              <w:jc w:val="center"/>
              <w:rPr>
                <w:bCs/>
                <w:iCs/>
              </w:rPr>
            </w:pPr>
            <w:r w:rsidRPr="00414DF9">
              <w:rPr>
                <w:bCs/>
                <w:iCs/>
              </w:rPr>
              <w:t>N/A</w:t>
            </w:r>
          </w:p>
        </w:tc>
      </w:tr>
      <w:tr w:rsidR="006B45C0" w:rsidRPr="00414DF9" w14:paraId="0B032F71" w14:textId="77777777" w:rsidTr="00291632">
        <w:trPr>
          <w:cantSplit/>
          <w:tblHeader/>
        </w:trPr>
        <w:tc>
          <w:tcPr>
            <w:tcW w:w="6917" w:type="dxa"/>
          </w:tcPr>
          <w:p w14:paraId="201ACC21" w14:textId="77777777" w:rsidR="006B45C0" w:rsidRPr="00414DF9" w:rsidRDefault="006B45C0" w:rsidP="00291632">
            <w:pPr>
              <w:pStyle w:val="TAL"/>
              <w:rPr>
                <w:b/>
                <w:bCs/>
                <w:i/>
                <w:iCs/>
              </w:rPr>
            </w:pPr>
            <w:r w:rsidRPr="00414DF9">
              <w:rPr>
                <w:b/>
                <w:bCs/>
                <w:i/>
                <w:iCs/>
              </w:rPr>
              <w:t>tci-SeparateTCI-UpdateMultiActiveTCI-PerCC-r18</w:t>
            </w:r>
          </w:p>
          <w:p w14:paraId="3F15BEC4"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4044488F" w14:textId="77777777" w:rsidR="006B45C0" w:rsidRPr="00414DF9" w:rsidRDefault="006B45C0" w:rsidP="00291632">
            <w:pPr>
              <w:pStyle w:val="TAL"/>
              <w:rPr>
                <w:rFonts w:eastAsia="MS Mincho" w:cs="Arial"/>
                <w:szCs w:val="18"/>
              </w:rPr>
            </w:pPr>
            <w:r w:rsidRPr="00414DF9">
              <w:rPr>
                <w:rFonts w:eastAsia="MS Mincho" w:cs="Arial"/>
                <w:szCs w:val="18"/>
              </w:rPr>
              <w:t>TCI state indication for update and activation includes:</w:t>
            </w:r>
          </w:p>
          <w:p w14:paraId="16A06A3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2318B3A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05AFD892"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46140B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A0B974F"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9B873EF" w14:textId="77777777" w:rsidR="006B45C0" w:rsidRPr="00414DF9" w:rsidRDefault="006B45C0" w:rsidP="00291632">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3444878B" w14:textId="77777777" w:rsidR="006B45C0" w:rsidRPr="00414DF9" w:rsidRDefault="006B45C0" w:rsidP="00291632">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4410B2B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FA5F54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C02905" w14:textId="77777777" w:rsidR="006B45C0" w:rsidRPr="00414DF9" w:rsidRDefault="006B45C0" w:rsidP="00291632">
            <w:pPr>
              <w:pStyle w:val="TAL"/>
              <w:jc w:val="center"/>
              <w:rPr>
                <w:bCs/>
                <w:iCs/>
              </w:rPr>
            </w:pPr>
            <w:r w:rsidRPr="00414DF9">
              <w:rPr>
                <w:bCs/>
                <w:iCs/>
              </w:rPr>
              <w:t>N/A</w:t>
            </w:r>
          </w:p>
        </w:tc>
        <w:tc>
          <w:tcPr>
            <w:tcW w:w="728" w:type="dxa"/>
          </w:tcPr>
          <w:p w14:paraId="62F2786F" w14:textId="77777777" w:rsidR="006B45C0" w:rsidRPr="00414DF9" w:rsidRDefault="006B45C0" w:rsidP="00291632">
            <w:pPr>
              <w:pStyle w:val="TAL"/>
              <w:jc w:val="center"/>
              <w:rPr>
                <w:bCs/>
                <w:iCs/>
              </w:rPr>
            </w:pPr>
            <w:r w:rsidRPr="00414DF9">
              <w:rPr>
                <w:bCs/>
                <w:iCs/>
              </w:rPr>
              <w:t>N/A</w:t>
            </w:r>
          </w:p>
        </w:tc>
      </w:tr>
      <w:tr w:rsidR="006B45C0" w:rsidRPr="00414DF9" w14:paraId="7CEEFFC3" w14:textId="77777777" w:rsidTr="00291632">
        <w:trPr>
          <w:cantSplit/>
          <w:tblHeader/>
        </w:trPr>
        <w:tc>
          <w:tcPr>
            <w:tcW w:w="6917" w:type="dxa"/>
          </w:tcPr>
          <w:p w14:paraId="143FB1DC" w14:textId="77777777" w:rsidR="006B45C0" w:rsidRPr="00414DF9" w:rsidRDefault="006B45C0" w:rsidP="00291632">
            <w:pPr>
              <w:pStyle w:val="TAL"/>
              <w:rPr>
                <w:b/>
                <w:bCs/>
                <w:i/>
                <w:iCs/>
              </w:rPr>
            </w:pPr>
            <w:r w:rsidRPr="00414DF9">
              <w:rPr>
                <w:b/>
                <w:bCs/>
                <w:i/>
                <w:iCs/>
              </w:rPr>
              <w:lastRenderedPageBreak/>
              <w:t>tci-SeparateTCI-UpdateMultiActiveTCI-PerCC-PerCORESET-r18</w:t>
            </w:r>
          </w:p>
          <w:p w14:paraId="6A96F40D"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3C1D7A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51E6E5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21F799D6"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32D5589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3DB3AADC"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0AEA14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366CDA3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8FCFC4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C67DAE8" w14:textId="77777777" w:rsidR="006B45C0" w:rsidRPr="00414DF9" w:rsidRDefault="006B45C0" w:rsidP="00291632">
            <w:pPr>
              <w:pStyle w:val="TAL"/>
              <w:jc w:val="center"/>
              <w:rPr>
                <w:bCs/>
                <w:iCs/>
              </w:rPr>
            </w:pPr>
            <w:r w:rsidRPr="00414DF9">
              <w:rPr>
                <w:bCs/>
                <w:iCs/>
              </w:rPr>
              <w:t>N/A</w:t>
            </w:r>
          </w:p>
        </w:tc>
        <w:tc>
          <w:tcPr>
            <w:tcW w:w="728" w:type="dxa"/>
          </w:tcPr>
          <w:p w14:paraId="6745D450" w14:textId="77777777" w:rsidR="006B45C0" w:rsidRPr="00414DF9" w:rsidRDefault="006B45C0" w:rsidP="00291632">
            <w:pPr>
              <w:pStyle w:val="TAL"/>
              <w:jc w:val="center"/>
              <w:rPr>
                <w:bCs/>
                <w:iCs/>
              </w:rPr>
            </w:pPr>
            <w:r w:rsidRPr="00414DF9">
              <w:rPr>
                <w:bCs/>
                <w:iCs/>
              </w:rPr>
              <w:t>N/A</w:t>
            </w:r>
          </w:p>
        </w:tc>
      </w:tr>
      <w:tr w:rsidR="006B45C0" w:rsidRPr="00414DF9" w14:paraId="567ED483" w14:textId="77777777" w:rsidTr="00291632">
        <w:trPr>
          <w:cantSplit/>
          <w:tblHeader/>
        </w:trPr>
        <w:tc>
          <w:tcPr>
            <w:tcW w:w="6917" w:type="dxa"/>
          </w:tcPr>
          <w:p w14:paraId="77D6E1F5" w14:textId="77777777" w:rsidR="006B45C0" w:rsidRPr="00414DF9" w:rsidRDefault="006B45C0" w:rsidP="00291632">
            <w:pPr>
              <w:pStyle w:val="TAL"/>
              <w:rPr>
                <w:b/>
                <w:bCs/>
                <w:i/>
                <w:iCs/>
              </w:rPr>
            </w:pPr>
            <w:r w:rsidRPr="00414DF9">
              <w:rPr>
                <w:b/>
                <w:bCs/>
                <w:i/>
                <w:iCs/>
              </w:rPr>
              <w:t>tci-SeparateTCI-UpdateSingleActiveTCI-PerCC-r18</w:t>
            </w:r>
          </w:p>
          <w:p w14:paraId="09A7799B" w14:textId="77777777" w:rsidR="006B45C0" w:rsidRPr="00414DF9" w:rsidRDefault="006B45C0" w:rsidP="00291632">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78F0DDB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4B75937C"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78A7E14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5B7A237A"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7AFF2A2" w14:textId="77777777" w:rsidR="006B45C0" w:rsidRPr="00414DF9" w:rsidRDefault="006B45C0" w:rsidP="00291632">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33FC1F99" w14:textId="77777777" w:rsidR="006B45C0" w:rsidRPr="00414DF9" w:rsidRDefault="006B45C0" w:rsidP="00291632">
            <w:pPr>
              <w:pStyle w:val="TAN"/>
            </w:pPr>
          </w:p>
          <w:p w14:paraId="6A54F60A"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86FC61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30EF569"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FE9988E" w14:textId="77777777" w:rsidR="006B45C0" w:rsidRPr="00414DF9" w:rsidRDefault="006B45C0" w:rsidP="00291632">
            <w:pPr>
              <w:pStyle w:val="TAL"/>
              <w:jc w:val="center"/>
              <w:rPr>
                <w:bCs/>
                <w:iCs/>
              </w:rPr>
            </w:pPr>
            <w:r w:rsidRPr="00414DF9">
              <w:rPr>
                <w:bCs/>
                <w:iCs/>
              </w:rPr>
              <w:t>N/A</w:t>
            </w:r>
          </w:p>
        </w:tc>
        <w:tc>
          <w:tcPr>
            <w:tcW w:w="728" w:type="dxa"/>
          </w:tcPr>
          <w:p w14:paraId="3F8E7081" w14:textId="77777777" w:rsidR="006B45C0" w:rsidRPr="00414DF9" w:rsidRDefault="006B45C0" w:rsidP="00291632">
            <w:pPr>
              <w:pStyle w:val="TAL"/>
              <w:jc w:val="center"/>
              <w:rPr>
                <w:bCs/>
                <w:iCs/>
              </w:rPr>
            </w:pPr>
            <w:r w:rsidRPr="00414DF9">
              <w:rPr>
                <w:bCs/>
                <w:iCs/>
              </w:rPr>
              <w:t>N/A</w:t>
            </w:r>
          </w:p>
        </w:tc>
      </w:tr>
      <w:tr w:rsidR="006B45C0" w:rsidRPr="00414DF9" w14:paraId="790D1B2B" w14:textId="77777777" w:rsidTr="00291632">
        <w:trPr>
          <w:cantSplit/>
          <w:tblHeader/>
        </w:trPr>
        <w:tc>
          <w:tcPr>
            <w:tcW w:w="6917" w:type="dxa"/>
          </w:tcPr>
          <w:p w14:paraId="5AAB82A6" w14:textId="77777777" w:rsidR="006B45C0" w:rsidRPr="00414DF9" w:rsidRDefault="006B45C0" w:rsidP="00291632">
            <w:pPr>
              <w:pStyle w:val="TAL"/>
              <w:rPr>
                <w:b/>
                <w:bCs/>
                <w:i/>
                <w:iCs/>
              </w:rPr>
            </w:pPr>
            <w:r w:rsidRPr="00414DF9">
              <w:rPr>
                <w:b/>
                <w:bCs/>
                <w:i/>
                <w:iCs/>
              </w:rPr>
              <w:t>tci-SeparateTCI-UpdateSingleActiveTCI-PerCC-PerCORESET-r18</w:t>
            </w:r>
          </w:p>
          <w:p w14:paraId="00C00B1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6275998A" w14:textId="77777777" w:rsidR="006B45C0" w:rsidRPr="00414DF9" w:rsidRDefault="006B45C0" w:rsidP="00291632">
            <w:pPr>
              <w:pStyle w:val="TAL"/>
            </w:pPr>
          </w:p>
          <w:p w14:paraId="54902178" w14:textId="77777777" w:rsidR="006B45C0" w:rsidRPr="00414DF9" w:rsidRDefault="006B45C0" w:rsidP="00291632">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3860D1D6" w14:textId="77777777" w:rsidR="006B45C0" w:rsidRPr="00414DF9" w:rsidRDefault="006B45C0" w:rsidP="00291632">
            <w:pPr>
              <w:pStyle w:val="TAL"/>
            </w:pPr>
          </w:p>
          <w:p w14:paraId="755EBF07" w14:textId="77777777" w:rsidR="006B45C0" w:rsidRPr="00414DF9" w:rsidRDefault="006B45C0" w:rsidP="00291632">
            <w:pPr>
              <w:pStyle w:val="TAL"/>
            </w:pPr>
            <w:r w:rsidRPr="00414DF9">
              <w:t>The capability signalling comprises the following parameters:</w:t>
            </w:r>
          </w:p>
          <w:p w14:paraId="4ED369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1F928E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5466E9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0B0E9C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4A93140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0775218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3392D8C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39259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075DC3D" w14:textId="77777777" w:rsidR="006B45C0" w:rsidRPr="00414DF9" w:rsidRDefault="006B45C0" w:rsidP="00291632">
            <w:pPr>
              <w:pStyle w:val="TAL"/>
              <w:jc w:val="center"/>
              <w:rPr>
                <w:bCs/>
                <w:iCs/>
              </w:rPr>
            </w:pPr>
            <w:r w:rsidRPr="00414DF9">
              <w:rPr>
                <w:bCs/>
                <w:iCs/>
              </w:rPr>
              <w:t>N/A</w:t>
            </w:r>
          </w:p>
        </w:tc>
        <w:tc>
          <w:tcPr>
            <w:tcW w:w="728" w:type="dxa"/>
          </w:tcPr>
          <w:p w14:paraId="048EE5A8" w14:textId="77777777" w:rsidR="006B45C0" w:rsidRPr="00414DF9" w:rsidRDefault="006B45C0" w:rsidP="00291632">
            <w:pPr>
              <w:pStyle w:val="TAL"/>
              <w:jc w:val="center"/>
              <w:rPr>
                <w:bCs/>
                <w:iCs/>
              </w:rPr>
            </w:pPr>
            <w:r w:rsidRPr="00414DF9">
              <w:rPr>
                <w:bCs/>
                <w:iCs/>
              </w:rPr>
              <w:t>N/A</w:t>
            </w:r>
          </w:p>
        </w:tc>
      </w:tr>
      <w:tr w:rsidR="006B45C0" w:rsidRPr="00414DF9" w14:paraId="2C21E321" w14:textId="77777777" w:rsidTr="00291632">
        <w:trPr>
          <w:cantSplit/>
          <w:tblHeader/>
        </w:trPr>
        <w:tc>
          <w:tcPr>
            <w:tcW w:w="6917" w:type="dxa"/>
          </w:tcPr>
          <w:p w14:paraId="06D84938" w14:textId="77777777" w:rsidR="006B45C0" w:rsidRPr="00414DF9" w:rsidRDefault="006B45C0" w:rsidP="00291632">
            <w:pPr>
              <w:pStyle w:val="TAL"/>
              <w:rPr>
                <w:b/>
                <w:bCs/>
                <w:i/>
                <w:iCs/>
              </w:rPr>
            </w:pPr>
            <w:r w:rsidRPr="00414DF9">
              <w:rPr>
                <w:b/>
                <w:bCs/>
                <w:i/>
                <w:iCs/>
              </w:rPr>
              <w:t>tci-TRP-BFR-r18</w:t>
            </w:r>
          </w:p>
          <w:p w14:paraId="327DA1EA"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18B96D2B" w14:textId="77777777" w:rsidR="006B45C0" w:rsidRPr="00414DF9" w:rsidRDefault="006B45C0" w:rsidP="00291632">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1C9DD853"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E80A97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8F3093C" w14:textId="77777777" w:rsidR="006B45C0" w:rsidRPr="00414DF9" w:rsidRDefault="006B45C0" w:rsidP="00291632">
            <w:pPr>
              <w:pStyle w:val="TAL"/>
              <w:jc w:val="center"/>
              <w:rPr>
                <w:bCs/>
                <w:iCs/>
              </w:rPr>
            </w:pPr>
            <w:r w:rsidRPr="00414DF9">
              <w:rPr>
                <w:bCs/>
                <w:iCs/>
              </w:rPr>
              <w:t>N/A</w:t>
            </w:r>
          </w:p>
        </w:tc>
        <w:tc>
          <w:tcPr>
            <w:tcW w:w="728" w:type="dxa"/>
          </w:tcPr>
          <w:p w14:paraId="7EB62121" w14:textId="77777777" w:rsidR="006B45C0" w:rsidRPr="00414DF9" w:rsidRDefault="006B45C0" w:rsidP="00291632">
            <w:pPr>
              <w:pStyle w:val="TAL"/>
              <w:jc w:val="center"/>
              <w:rPr>
                <w:bCs/>
                <w:iCs/>
              </w:rPr>
            </w:pPr>
            <w:r w:rsidRPr="00414DF9">
              <w:rPr>
                <w:bCs/>
                <w:iCs/>
              </w:rPr>
              <w:t>N/A</w:t>
            </w:r>
          </w:p>
        </w:tc>
      </w:tr>
      <w:tr w:rsidR="006B45C0" w:rsidRPr="00414DF9" w14:paraId="4888ECF6" w14:textId="77777777" w:rsidTr="00291632">
        <w:trPr>
          <w:cantSplit/>
          <w:tblHeader/>
        </w:trPr>
        <w:tc>
          <w:tcPr>
            <w:tcW w:w="6917" w:type="dxa"/>
          </w:tcPr>
          <w:p w14:paraId="2B133172" w14:textId="77777777" w:rsidR="006B45C0" w:rsidRPr="00414DF9" w:rsidRDefault="006B45C0" w:rsidP="00291632">
            <w:pPr>
              <w:pStyle w:val="TAL"/>
              <w:rPr>
                <w:b/>
                <w:bCs/>
                <w:i/>
                <w:iCs/>
              </w:rPr>
            </w:pPr>
            <w:r w:rsidRPr="00414DF9">
              <w:rPr>
                <w:b/>
                <w:bCs/>
                <w:i/>
                <w:iCs/>
              </w:rPr>
              <w:lastRenderedPageBreak/>
              <w:t>tdcp-Report-r18</w:t>
            </w:r>
          </w:p>
          <w:p w14:paraId="1A5CAEB2" w14:textId="77777777" w:rsidR="006B45C0" w:rsidRPr="00414DF9" w:rsidRDefault="006B45C0" w:rsidP="00291632">
            <w:pPr>
              <w:pStyle w:val="TAL"/>
            </w:pPr>
            <w:r w:rsidRPr="00414DF9">
              <w:t>Indicates whether the UE supports Y=1 delay value for TDCP report and amplitude report. The UE also supports to configure KTRS = 1 TRS resource set.</w:t>
            </w:r>
          </w:p>
          <w:p w14:paraId="70A692B1" w14:textId="77777777" w:rsidR="006B45C0" w:rsidRPr="00414DF9" w:rsidRDefault="006B45C0" w:rsidP="00291632">
            <w:pPr>
              <w:pStyle w:val="TAL"/>
            </w:pPr>
          </w:p>
          <w:p w14:paraId="41567AB3" w14:textId="77777777" w:rsidR="006B45C0" w:rsidRPr="00414DF9" w:rsidRDefault="006B45C0" w:rsidP="00291632">
            <w:pPr>
              <w:pStyle w:val="TAL"/>
            </w:pPr>
            <w:r w:rsidRPr="00414DF9">
              <w:t>This capability signalling comprises the following parameters:</w:t>
            </w:r>
          </w:p>
          <w:p w14:paraId="2DADFC2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06AFE0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2456AB1E" w14:textId="77777777" w:rsidR="006B45C0" w:rsidRPr="00414DF9" w:rsidRDefault="006B45C0" w:rsidP="00291632">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BEF5EA3" w14:textId="77777777" w:rsidR="006B45C0" w:rsidRPr="00414DF9" w:rsidRDefault="006B45C0" w:rsidP="00291632">
            <w:pPr>
              <w:pStyle w:val="TAL"/>
              <w:rPr>
                <w:rFonts w:eastAsia="MS PGothic"/>
                <w:i/>
                <w:iCs/>
              </w:rPr>
            </w:pPr>
          </w:p>
          <w:p w14:paraId="190E6AA9"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91E87E5" w14:textId="77777777" w:rsidR="006B45C0" w:rsidRPr="00414DF9" w:rsidRDefault="006B45C0" w:rsidP="00291632">
            <w:pPr>
              <w:pStyle w:val="TAL"/>
              <w:jc w:val="center"/>
              <w:rPr>
                <w:rFonts w:cs="Arial"/>
                <w:szCs w:val="18"/>
              </w:rPr>
            </w:pPr>
            <w:r w:rsidRPr="00414DF9">
              <w:t>Band</w:t>
            </w:r>
          </w:p>
        </w:tc>
        <w:tc>
          <w:tcPr>
            <w:tcW w:w="567" w:type="dxa"/>
          </w:tcPr>
          <w:p w14:paraId="0350465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9A84663" w14:textId="77777777" w:rsidR="006B45C0" w:rsidRPr="00414DF9" w:rsidRDefault="006B45C0" w:rsidP="00291632">
            <w:pPr>
              <w:pStyle w:val="TAL"/>
              <w:jc w:val="center"/>
              <w:rPr>
                <w:bCs/>
                <w:iCs/>
              </w:rPr>
            </w:pPr>
            <w:r w:rsidRPr="00414DF9">
              <w:rPr>
                <w:bCs/>
                <w:iCs/>
              </w:rPr>
              <w:t>N/A</w:t>
            </w:r>
          </w:p>
        </w:tc>
        <w:tc>
          <w:tcPr>
            <w:tcW w:w="728" w:type="dxa"/>
          </w:tcPr>
          <w:p w14:paraId="07A10D53"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55FCC9F6" w14:textId="77777777" w:rsidTr="00291632">
        <w:trPr>
          <w:cantSplit/>
          <w:tblHeader/>
        </w:trPr>
        <w:tc>
          <w:tcPr>
            <w:tcW w:w="6917" w:type="dxa"/>
          </w:tcPr>
          <w:p w14:paraId="47F781F8" w14:textId="77777777" w:rsidR="006B45C0" w:rsidRPr="00414DF9" w:rsidRDefault="006B45C0" w:rsidP="00291632">
            <w:pPr>
              <w:pStyle w:val="TAL"/>
              <w:rPr>
                <w:b/>
                <w:bCs/>
                <w:i/>
                <w:iCs/>
              </w:rPr>
            </w:pPr>
            <w:r w:rsidRPr="00414DF9">
              <w:rPr>
                <w:b/>
                <w:bCs/>
                <w:i/>
                <w:iCs/>
              </w:rPr>
              <w:t>tdcp-Resource-r18</w:t>
            </w:r>
          </w:p>
          <w:p w14:paraId="7D41D072" w14:textId="77777777" w:rsidR="006B45C0" w:rsidRPr="00414DF9" w:rsidRDefault="006B45C0" w:rsidP="00291632">
            <w:pPr>
              <w:pStyle w:val="TAL"/>
            </w:pPr>
            <w:r w:rsidRPr="00414DF9">
              <w:t>Indicates the number of CSI-RS resources for TDCP that the UE supports.</w:t>
            </w:r>
          </w:p>
          <w:p w14:paraId="60E69EF2" w14:textId="77777777" w:rsidR="006B45C0" w:rsidRPr="00414DF9" w:rsidRDefault="006B45C0" w:rsidP="00291632">
            <w:pPr>
              <w:pStyle w:val="TAL"/>
            </w:pPr>
            <w:r w:rsidRPr="00414DF9">
              <w:t>This capability signalling comprises the following parameters:</w:t>
            </w:r>
          </w:p>
          <w:p w14:paraId="0A6C9BB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039F2B6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0C50D96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14B1D742" w14:textId="77777777" w:rsidR="006B45C0" w:rsidRPr="00414DF9" w:rsidRDefault="006B45C0" w:rsidP="00291632">
            <w:pPr>
              <w:pStyle w:val="TAN"/>
            </w:pPr>
            <w:r w:rsidRPr="00414DF9">
              <w:t xml:space="preserve">A UE supporting this feature shall indicate support of </w:t>
            </w:r>
            <w:r w:rsidRPr="00414DF9">
              <w:rPr>
                <w:i/>
                <w:iCs/>
              </w:rPr>
              <w:t>tdcp-Report-r18</w:t>
            </w:r>
            <w:r w:rsidRPr="00414DF9">
              <w:t>.</w:t>
            </w:r>
          </w:p>
          <w:p w14:paraId="059BBC59" w14:textId="77777777" w:rsidR="006B45C0" w:rsidRPr="00414DF9" w:rsidRDefault="006B45C0" w:rsidP="00291632">
            <w:pPr>
              <w:pStyle w:val="TAN"/>
            </w:pPr>
          </w:p>
          <w:p w14:paraId="42954CBE"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74ADE784" w14:textId="77777777" w:rsidR="006B45C0" w:rsidRPr="00414DF9" w:rsidRDefault="006B45C0" w:rsidP="00291632">
            <w:pPr>
              <w:pStyle w:val="TAL"/>
              <w:jc w:val="center"/>
              <w:rPr>
                <w:rFonts w:cs="Arial"/>
                <w:szCs w:val="18"/>
              </w:rPr>
            </w:pPr>
            <w:r w:rsidRPr="00414DF9">
              <w:t>Band</w:t>
            </w:r>
          </w:p>
        </w:tc>
        <w:tc>
          <w:tcPr>
            <w:tcW w:w="567" w:type="dxa"/>
          </w:tcPr>
          <w:p w14:paraId="4E97B2A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ACB81C" w14:textId="77777777" w:rsidR="006B45C0" w:rsidRPr="00414DF9" w:rsidRDefault="006B45C0" w:rsidP="00291632">
            <w:pPr>
              <w:pStyle w:val="TAL"/>
              <w:jc w:val="center"/>
              <w:rPr>
                <w:bCs/>
                <w:iCs/>
              </w:rPr>
            </w:pPr>
            <w:r w:rsidRPr="00414DF9">
              <w:rPr>
                <w:bCs/>
                <w:iCs/>
              </w:rPr>
              <w:t>N/A</w:t>
            </w:r>
          </w:p>
        </w:tc>
        <w:tc>
          <w:tcPr>
            <w:tcW w:w="728" w:type="dxa"/>
          </w:tcPr>
          <w:p w14:paraId="791FDA0B"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6BF2BB33" w14:textId="77777777" w:rsidTr="00291632">
        <w:trPr>
          <w:cantSplit/>
          <w:tblHeader/>
        </w:trPr>
        <w:tc>
          <w:tcPr>
            <w:tcW w:w="6917" w:type="dxa"/>
          </w:tcPr>
          <w:p w14:paraId="5DDCC6D8" w14:textId="77777777" w:rsidR="006B45C0" w:rsidRPr="00414DF9" w:rsidRDefault="006B45C0" w:rsidP="00291632">
            <w:pPr>
              <w:pStyle w:val="TAL"/>
              <w:rPr>
                <w:b/>
                <w:i/>
              </w:rPr>
            </w:pPr>
            <w:r w:rsidRPr="00414DF9">
              <w:rPr>
                <w:b/>
                <w:i/>
              </w:rPr>
              <w:t>thresholdBasedMulticastResume-r18</w:t>
            </w:r>
          </w:p>
          <w:p w14:paraId="79C53C8F" w14:textId="77777777" w:rsidR="006B45C0" w:rsidRPr="00414DF9" w:rsidRDefault="006B45C0" w:rsidP="00291632">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1EB12FF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0E89CD82" w14:textId="77777777" w:rsidR="006B45C0" w:rsidRPr="00414DF9" w:rsidRDefault="006B45C0" w:rsidP="00291632">
            <w:pPr>
              <w:pStyle w:val="TAL"/>
              <w:jc w:val="center"/>
            </w:pPr>
            <w:r w:rsidRPr="00414DF9">
              <w:rPr>
                <w:lang w:eastAsia="zh-CN"/>
              </w:rPr>
              <w:t>Band</w:t>
            </w:r>
          </w:p>
        </w:tc>
        <w:tc>
          <w:tcPr>
            <w:tcW w:w="567" w:type="dxa"/>
          </w:tcPr>
          <w:p w14:paraId="579D9F3C" w14:textId="77777777" w:rsidR="006B45C0" w:rsidRPr="00414DF9" w:rsidRDefault="006B45C0" w:rsidP="00291632">
            <w:pPr>
              <w:pStyle w:val="TAL"/>
              <w:jc w:val="center"/>
              <w:rPr>
                <w:rFonts w:cs="Arial"/>
                <w:bCs/>
                <w:iCs/>
                <w:szCs w:val="18"/>
              </w:rPr>
            </w:pPr>
            <w:r w:rsidRPr="00414DF9">
              <w:t>No</w:t>
            </w:r>
          </w:p>
        </w:tc>
        <w:tc>
          <w:tcPr>
            <w:tcW w:w="709" w:type="dxa"/>
          </w:tcPr>
          <w:p w14:paraId="54F2A4AD" w14:textId="77777777" w:rsidR="006B45C0" w:rsidRPr="00414DF9" w:rsidRDefault="006B45C0" w:rsidP="00291632">
            <w:pPr>
              <w:pStyle w:val="TAL"/>
              <w:jc w:val="center"/>
              <w:rPr>
                <w:bCs/>
                <w:iCs/>
              </w:rPr>
            </w:pPr>
            <w:r w:rsidRPr="00414DF9">
              <w:rPr>
                <w:bCs/>
                <w:iCs/>
              </w:rPr>
              <w:t>N/A</w:t>
            </w:r>
          </w:p>
        </w:tc>
        <w:tc>
          <w:tcPr>
            <w:tcW w:w="728" w:type="dxa"/>
          </w:tcPr>
          <w:p w14:paraId="7BA45F8E"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C0CB37B" w14:textId="77777777" w:rsidTr="00291632">
        <w:trPr>
          <w:cantSplit/>
          <w:tblHeader/>
        </w:trPr>
        <w:tc>
          <w:tcPr>
            <w:tcW w:w="6917" w:type="dxa"/>
          </w:tcPr>
          <w:p w14:paraId="5A049407" w14:textId="77777777" w:rsidR="006B45C0" w:rsidRPr="00414DF9" w:rsidRDefault="006B45C0" w:rsidP="00291632">
            <w:pPr>
              <w:pStyle w:val="TAL"/>
              <w:rPr>
                <w:b/>
                <w:bCs/>
                <w:i/>
                <w:iCs/>
              </w:rPr>
            </w:pPr>
            <w:r w:rsidRPr="00414DF9">
              <w:rPr>
                <w:b/>
                <w:bCs/>
                <w:i/>
                <w:iCs/>
              </w:rPr>
              <w:t>timeBasedCondHandover-r17</w:t>
            </w:r>
          </w:p>
          <w:p w14:paraId="7CAFBE29" w14:textId="77777777" w:rsidR="006B45C0" w:rsidRPr="00414DF9" w:rsidRDefault="006B45C0" w:rsidP="00291632">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7D1F2121" w14:textId="77777777" w:rsidR="006B45C0" w:rsidRPr="00414DF9" w:rsidRDefault="006B45C0" w:rsidP="00291632">
            <w:pPr>
              <w:pStyle w:val="TAL"/>
              <w:jc w:val="center"/>
              <w:rPr>
                <w:rFonts w:cs="Arial"/>
                <w:szCs w:val="18"/>
              </w:rPr>
            </w:pPr>
            <w:r w:rsidRPr="00414DF9">
              <w:t>Band</w:t>
            </w:r>
          </w:p>
        </w:tc>
        <w:tc>
          <w:tcPr>
            <w:tcW w:w="567" w:type="dxa"/>
          </w:tcPr>
          <w:p w14:paraId="2E46E11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3694DC" w14:textId="77777777" w:rsidR="006B45C0" w:rsidRPr="00414DF9" w:rsidRDefault="006B45C0" w:rsidP="00291632">
            <w:pPr>
              <w:pStyle w:val="TAL"/>
              <w:jc w:val="center"/>
              <w:rPr>
                <w:bCs/>
                <w:iCs/>
              </w:rPr>
            </w:pPr>
            <w:r w:rsidRPr="00414DF9">
              <w:rPr>
                <w:bCs/>
                <w:iCs/>
              </w:rPr>
              <w:t>N/A</w:t>
            </w:r>
          </w:p>
        </w:tc>
        <w:tc>
          <w:tcPr>
            <w:tcW w:w="728" w:type="dxa"/>
          </w:tcPr>
          <w:p w14:paraId="78F9A3C5"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78DF70A5" w14:textId="77777777" w:rsidTr="00291632">
        <w:trPr>
          <w:cantSplit/>
          <w:tblHeader/>
        </w:trPr>
        <w:tc>
          <w:tcPr>
            <w:tcW w:w="6917" w:type="dxa"/>
          </w:tcPr>
          <w:p w14:paraId="2E4E335A" w14:textId="77777777" w:rsidR="006B45C0" w:rsidRPr="00414DF9" w:rsidRDefault="006B45C0" w:rsidP="00291632">
            <w:pPr>
              <w:pStyle w:val="TAL"/>
              <w:rPr>
                <w:b/>
                <w:bCs/>
                <w:i/>
                <w:iCs/>
              </w:rPr>
            </w:pPr>
            <w:r w:rsidRPr="00414DF9">
              <w:rPr>
                <w:b/>
                <w:bCs/>
                <w:i/>
                <w:iCs/>
              </w:rPr>
              <w:t>timelineRelax-CJT-CSI-r18</w:t>
            </w:r>
          </w:p>
          <w:p w14:paraId="0914C9FB" w14:textId="77777777" w:rsidR="006B45C0" w:rsidRPr="00414DF9" w:rsidRDefault="006B45C0" w:rsidP="00291632">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7D956431" w14:textId="77777777" w:rsidR="006B45C0" w:rsidRPr="00414DF9" w:rsidRDefault="006B45C0" w:rsidP="00291632">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6731ACFA" w14:textId="77777777" w:rsidR="006B45C0" w:rsidRPr="00414DF9" w:rsidRDefault="006B45C0" w:rsidP="00291632">
            <w:pPr>
              <w:pStyle w:val="TAL"/>
              <w:rPr>
                <w:rFonts w:eastAsia="等线"/>
                <w:lang w:eastAsia="zh-CN"/>
              </w:rPr>
            </w:pPr>
          </w:p>
          <w:p w14:paraId="77C5D25A" w14:textId="77777777" w:rsidR="006B45C0" w:rsidRPr="00414DF9" w:rsidRDefault="006B45C0" w:rsidP="00291632">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7B23B73C" w14:textId="77777777" w:rsidR="006B45C0" w:rsidRPr="00414DF9" w:rsidRDefault="006B45C0" w:rsidP="00291632">
            <w:pPr>
              <w:pStyle w:val="TAL"/>
              <w:jc w:val="center"/>
            </w:pPr>
            <w:r w:rsidRPr="00414DF9">
              <w:t>Band</w:t>
            </w:r>
          </w:p>
        </w:tc>
        <w:tc>
          <w:tcPr>
            <w:tcW w:w="567" w:type="dxa"/>
          </w:tcPr>
          <w:p w14:paraId="24397268" w14:textId="77777777" w:rsidR="006B45C0" w:rsidRPr="00414DF9" w:rsidRDefault="006B45C0" w:rsidP="00291632">
            <w:pPr>
              <w:pStyle w:val="TAL"/>
              <w:jc w:val="center"/>
              <w:rPr>
                <w:rFonts w:cs="Arial"/>
                <w:bCs/>
                <w:iCs/>
                <w:szCs w:val="18"/>
              </w:rPr>
            </w:pPr>
            <w:r w:rsidRPr="00414DF9">
              <w:rPr>
                <w:rFonts w:cs="Arial"/>
                <w:bCs/>
                <w:iCs/>
                <w:szCs w:val="18"/>
              </w:rPr>
              <w:t>CY</w:t>
            </w:r>
          </w:p>
        </w:tc>
        <w:tc>
          <w:tcPr>
            <w:tcW w:w="709" w:type="dxa"/>
          </w:tcPr>
          <w:p w14:paraId="4AE6D221" w14:textId="77777777" w:rsidR="006B45C0" w:rsidRPr="00414DF9" w:rsidRDefault="006B45C0" w:rsidP="00291632">
            <w:pPr>
              <w:pStyle w:val="TAL"/>
              <w:jc w:val="center"/>
              <w:rPr>
                <w:bCs/>
                <w:iCs/>
              </w:rPr>
            </w:pPr>
            <w:r w:rsidRPr="00414DF9">
              <w:rPr>
                <w:bCs/>
                <w:iCs/>
              </w:rPr>
              <w:t>N/A</w:t>
            </w:r>
          </w:p>
        </w:tc>
        <w:tc>
          <w:tcPr>
            <w:tcW w:w="728" w:type="dxa"/>
          </w:tcPr>
          <w:p w14:paraId="1418075F"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6ED1950D" w14:textId="77777777" w:rsidTr="00291632">
        <w:trPr>
          <w:cantSplit/>
          <w:tblHeader/>
        </w:trPr>
        <w:tc>
          <w:tcPr>
            <w:tcW w:w="6917" w:type="dxa"/>
          </w:tcPr>
          <w:p w14:paraId="2EF15F6E" w14:textId="77777777" w:rsidR="006B45C0" w:rsidRPr="00414DF9" w:rsidRDefault="006B45C0" w:rsidP="00291632">
            <w:pPr>
              <w:pStyle w:val="TAL"/>
              <w:rPr>
                <w:b/>
                <w:i/>
              </w:rPr>
            </w:pPr>
            <w:r w:rsidRPr="00414DF9">
              <w:rPr>
                <w:b/>
                <w:i/>
              </w:rPr>
              <w:t>triggeredHARQ-CodebookRetx-r17</w:t>
            </w:r>
          </w:p>
          <w:p w14:paraId="7CE6D19A" w14:textId="77777777" w:rsidR="006B45C0" w:rsidRPr="00414DF9" w:rsidRDefault="006B45C0" w:rsidP="00291632">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E040E8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3CAF697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306E4BE2" w14:textId="77777777" w:rsidR="006B45C0" w:rsidRPr="00414DF9" w:rsidRDefault="006B45C0" w:rsidP="00291632">
            <w:pPr>
              <w:pStyle w:val="TAL"/>
              <w:rPr>
                <w:rFonts w:cs="Arial"/>
                <w:szCs w:val="18"/>
              </w:rPr>
            </w:pPr>
          </w:p>
          <w:p w14:paraId="1261D96C" w14:textId="77777777" w:rsidR="006B45C0" w:rsidRPr="00414DF9" w:rsidRDefault="006B45C0" w:rsidP="00291632">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4EDEC02D" w14:textId="77777777" w:rsidR="006B45C0" w:rsidRPr="00414DF9" w:rsidRDefault="006B45C0" w:rsidP="00291632">
            <w:pPr>
              <w:pStyle w:val="TAL"/>
              <w:jc w:val="center"/>
            </w:pPr>
            <w:r w:rsidRPr="00414DF9">
              <w:t>Band</w:t>
            </w:r>
          </w:p>
        </w:tc>
        <w:tc>
          <w:tcPr>
            <w:tcW w:w="567" w:type="dxa"/>
          </w:tcPr>
          <w:p w14:paraId="527F642D" w14:textId="77777777" w:rsidR="006B45C0" w:rsidRPr="00414DF9" w:rsidRDefault="006B45C0" w:rsidP="00291632">
            <w:pPr>
              <w:pStyle w:val="TAL"/>
              <w:jc w:val="center"/>
              <w:rPr>
                <w:rFonts w:cs="Arial"/>
                <w:bCs/>
                <w:iCs/>
                <w:szCs w:val="18"/>
              </w:rPr>
            </w:pPr>
            <w:r w:rsidRPr="00414DF9">
              <w:t>No</w:t>
            </w:r>
          </w:p>
        </w:tc>
        <w:tc>
          <w:tcPr>
            <w:tcW w:w="709" w:type="dxa"/>
          </w:tcPr>
          <w:p w14:paraId="7C32E66A" w14:textId="77777777" w:rsidR="006B45C0" w:rsidRPr="00414DF9" w:rsidRDefault="006B45C0" w:rsidP="00291632">
            <w:pPr>
              <w:pStyle w:val="TAL"/>
              <w:jc w:val="center"/>
              <w:rPr>
                <w:bCs/>
                <w:iCs/>
              </w:rPr>
            </w:pPr>
            <w:r w:rsidRPr="00414DF9">
              <w:t>N/A</w:t>
            </w:r>
          </w:p>
        </w:tc>
        <w:tc>
          <w:tcPr>
            <w:tcW w:w="728" w:type="dxa"/>
          </w:tcPr>
          <w:p w14:paraId="47BE6911" w14:textId="77777777" w:rsidR="006B45C0" w:rsidRPr="00414DF9" w:rsidRDefault="006B45C0" w:rsidP="00291632">
            <w:pPr>
              <w:pStyle w:val="TAL"/>
              <w:jc w:val="center"/>
              <w:rPr>
                <w:rFonts w:cs="Arial"/>
                <w:bCs/>
                <w:iCs/>
                <w:szCs w:val="18"/>
              </w:rPr>
            </w:pPr>
            <w:r w:rsidRPr="00414DF9">
              <w:t>N/A</w:t>
            </w:r>
          </w:p>
        </w:tc>
      </w:tr>
      <w:tr w:rsidR="006B45C0" w:rsidRPr="00414DF9" w14:paraId="6EB6056E" w14:textId="77777777" w:rsidTr="00291632">
        <w:trPr>
          <w:cantSplit/>
          <w:tblHeader/>
        </w:trPr>
        <w:tc>
          <w:tcPr>
            <w:tcW w:w="6917" w:type="dxa"/>
          </w:tcPr>
          <w:p w14:paraId="795018CB" w14:textId="77777777" w:rsidR="006B45C0" w:rsidRPr="00414DF9" w:rsidRDefault="006B45C0" w:rsidP="00291632">
            <w:pPr>
              <w:pStyle w:val="TAL"/>
              <w:rPr>
                <w:b/>
                <w:i/>
              </w:rPr>
            </w:pPr>
            <w:r w:rsidRPr="00414DF9">
              <w:rPr>
                <w:b/>
                <w:i/>
              </w:rPr>
              <w:lastRenderedPageBreak/>
              <w:t>triggeredHARQ-CodebookRetxDCI-1-3-r18</w:t>
            </w:r>
          </w:p>
          <w:p w14:paraId="10D4145E" w14:textId="77777777" w:rsidR="006B45C0" w:rsidRPr="00414DF9" w:rsidRDefault="006B45C0" w:rsidP="00291632">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331E0D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2309044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2BF60710" w14:textId="77777777" w:rsidR="006B45C0" w:rsidRPr="00414DF9" w:rsidRDefault="006B45C0" w:rsidP="00291632">
            <w:pPr>
              <w:pStyle w:val="TAL"/>
              <w:rPr>
                <w:bCs/>
                <w:iCs/>
              </w:rPr>
            </w:pPr>
          </w:p>
          <w:p w14:paraId="1879C08A" w14:textId="77777777" w:rsidR="006B45C0" w:rsidRPr="00414DF9" w:rsidRDefault="006B45C0" w:rsidP="00291632">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11DC2BCD" w14:textId="77777777" w:rsidR="006B45C0" w:rsidRPr="00414DF9" w:rsidRDefault="006B45C0" w:rsidP="00291632">
            <w:pPr>
              <w:pStyle w:val="TAL"/>
              <w:rPr>
                <w:bCs/>
                <w:iCs/>
              </w:rPr>
            </w:pPr>
          </w:p>
          <w:p w14:paraId="46891DC1" w14:textId="77777777" w:rsidR="006B45C0" w:rsidRPr="00414DF9" w:rsidRDefault="006B45C0" w:rsidP="00291632">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15475D7E" w14:textId="77777777" w:rsidR="006B45C0" w:rsidRPr="00414DF9" w:rsidRDefault="006B45C0" w:rsidP="00291632">
            <w:pPr>
              <w:pStyle w:val="TAL"/>
              <w:jc w:val="center"/>
            </w:pPr>
            <w:r w:rsidRPr="00414DF9">
              <w:t>Band</w:t>
            </w:r>
          </w:p>
        </w:tc>
        <w:tc>
          <w:tcPr>
            <w:tcW w:w="567" w:type="dxa"/>
          </w:tcPr>
          <w:p w14:paraId="6DDA5F39" w14:textId="77777777" w:rsidR="006B45C0" w:rsidRPr="00414DF9" w:rsidRDefault="006B45C0" w:rsidP="00291632">
            <w:pPr>
              <w:pStyle w:val="TAL"/>
              <w:jc w:val="center"/>
            </w:pPr>
            <w:r w:rsidRPr="00414DF9">
              <w:t>No</w:t>
            </w:r>
          </w:p>
        </w:tc>
        <w:tc>
          <w:tcPr>
            <w:tcW w:w="709" w:type="dxa"/>
          </w:tcPr>
          <w:p w14:paraId="6D83ED3D" w14:textId="77777777" w:rsidR="006B45C0" w:rsidRPr="00414DF9" w:rsidRDefault="006B45C0" w:rsidP="00291632">
            <w:pPr>
              <w:pStyle w:val="TAL"/>
              <w:jc w:val="center"/>
            </w:pPr>
            <w:r w:rsidRPr="00414DF9">
              <w:t>N/A</w:t>
            </w:r>
          </w:p>
        </w:tc>
        <w:tc>
          <w:tcPr>
            <w:tcW w:w="728" w:type="dxa"/>
          </w:tcPr>
          <w:p w14:paraId="79312DC6" w14:textId="77777777" w:rsidR="006B45C0" w:rsidRPr="00414DF9" w:rsidRDefault="006B45C0" w:rsidP="00291632">
            <w:pPr>
              <w:pStyle w:val="TAL"/>
              <w:jc w:val="center"/>
            </w:pPr>
            <w:r w:rsidRPr="00414DF9">
              <w:t>N/A</w:t>
            </w:r>
          </w:p>
        </w:tc>
      </w:tr>
      <w:tr w:rsidR="006B45C0" w:rsidRPr="00414DF9" w14:paraId="5B60F926" w14:textId="77777777" w:rsidTr="00291632">
        <w:trPr>
          <w:cantSplit/>
          <w:tblHeader/>
        </w:trPr>
        <w:tc>
          <w:tcPr>
            <w:tcW w:w="6917" w:type="dxa"/>
          </w:tcPr>
          <w:p w14:paraId="57FB3A94" w14:textId="77777777" w:rsidR="006B45C0" w:rsidRPr="00414DF9" w:rsidRDefault="006B45C0" w:rsidP="00291632">
            <w:pPr>
              <w:pStyle w:val="TAL"/>
              <w:rPr>
                <w:b/>
                <w:i/>
              </w:rPr>
            </w:pPr>
            <w:r w:rsidRPr="00414DF9">
              <w:rPr>
                <w:b/>
                <w:i/>
              </w:rPr>
              <w:t>trs-AdditionalBandwidth-r16</w:t>
            </w:r>
          </w:p>
          <w:p w14:paraId="5C033613" w14:textId="77777777" w:rsidR="006B45C0" w:rsidRPr="00414DF9" w:rsidRDefault="006B45C0" w:rsidP="00291632">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023E6FD7" w14:textId="77777777" w:rsidR="006B45C0" w:rsidRPr="00414DF9" w:rsidRDefault="006B45C0" w:rsidP="00291632">
            <w:pPr>
              <w:pStyle w:val="TAL"/>
            </w:pPr>
            <w:r w:rsidRPr="00414DF9">
              <w:t xml:space="preserve">Value </w:t>
            </w:r>
            <w:r w:rsidRPr="00414DF9">
              <w:rPr>
                <w:i/>
              </w:rPr>
              <w:t>trs-AddBW-Set1</w:t>
            </w:r>
            <w:r w:rsidRPr="00414DF9">
              <w:t xml:space="preserve"> indicates 28, 32, 36, 40, 44, 48 RBs.</w:t>
            </w:r>
          </w:p>
          <w:p w14:paraId="30554507" w14:textId="77777777" w:rsidR="006B45C0" w:rsidRPr="00414DF9" w:rsidRDefault="006B45C0" w:rsidP="00291632">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5245E0AE" w14:textId="77777777" w:rsidR="006B45C0" w:rsidRPr="00414DF9" w:rsidRDefault="006B45C0" w:rsidP="00291632">
            <w:pPr>
              <w:pStyle w:val="TAL"/>
              <w:jc w:val="center"/>
              <w:rPr>
                <w:rFonts w:cs="Arial"/>
                <w:szCs w:val="18"/>
              </w:rPr>
            </w:pPr>
            <w:r w:rsidRPr="00414DF9">
              <w:t>Band</w:t>
            </w:r>
          </w:p>
        </w:tc>
        <w:tc>
          <w:tcPr>
            <w:tcW w:w="567" w:type="dxa"/>
          </w:tcPr>
          <w:p w14:paraId="5DC95A76" w14:textId="77777777" w:rsidR="006B45C0" w:rsidRPr="00414DF9" w:rsidRDefault="006B45C0" w:rsidP="00291632">
            <w:pPr>
              <w:pStyle w:val="TAL"/>
              <w:jc w:val="center"/>
              <w:rPr>
                <w:rFonts w:cs="Arial"/>
                <w:bCs/>
                <w:iCs/>
                <w:szCs w:val="18"/>
              </w:rPr>
            </w:pPr>
            <w:r w:rsidRPr="00414DF9">
              <w:t>No</w:t>
            </w:r>
          </w:p>
        </w:tc>
        <w:tc>
          <w:tcPr>
            <w:tcW w:w="709" w:type="dxa"/>
          </w:tcPr>
          <w:p w14:paraId="10A04640" w14:textId="77777777" w:rsidR="006B45C0" w:rsidRPr="00414DF9" w:rsidRDefault="006B45C0" w:rsidP="00291632">
            <w:pPr>
              <w:pStyle w:val="TAL"/>
              <w:jc w:val="center"/>
              <w:rPr>
                <w:bCs/>
                <w:iCs/>
              </w:rPr>
            </w:pPr>
            <w:r w:rsidRPr="00414DF9">
              <w:rPr>
                <w:bCs/>
                <w:iCs/>
              </w:rPr>
              <w:t>FDD only</w:t>
            </w:r>
          </w:p>
        </w:tc>
        <w:tc>
          <w:tcPr>
            <w:tcW w:w="728" w:type="dxa"/>
          </w:tcPr>
          <w:p w14:paraId="6FB3AF82" w14:textId="77777777" w:rsidR="006B45C0" w:rsidRPr="00414DF9" w:rsidRDefault="006B45C0" w:rsidP="00291632">
            <w:pPr>
              <w:pStyle w:val="TAL"/>
              <w:jc w:val="center"/>
              <w:rPr>
                <w:bCs/>
                <w:iCs/>
              </w:rPr>
            </w:pPr>
            <w:r w:rsidRPr="00414DF9">
              <w:rPr>
                <w:bCs/>
                <w:iCs/>
              </w:rPr>
              <w:t>FR1 only</w:t>
            </w:r>
          </w:p>
        </w:tc>
      </w:tr>
      <w:tr w:rsidR="006B45C0" w:rsidRPr="00414DF9" w14:paraId="558F562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30870" w14:textId="77777777" w:rsidR="006B45C0" w:rsidRPr="00414DF9" w:rsidRDefault="006B45C0" w:rsidP="00291632">
            <w:pPr>
              <w:pStyle w:val="TAL"/>
              <w:rPr>
                <w:b/>
                <w:i/>
              </w:rPr>
            </w:pPr>
            <w:r w:rsidRPr="00414DF9">
              <w:rPr>
                <w:b/>
                <w:i/>
              </w:rPr>
              <w:t>twoHARQ-ACK-CodebookForUnicastAndMulticast-r17</w:t>
            </w:r>
          </w:p>
          <w:p w14:paraId="50A77E2A" w14:textId="77777777" w:rsidR="006B45C0" w:rsidRPr="00414DF9" w:rsidRDefault="006B45C0" w:rsidP="00291632">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449FE40E" w14:textId="77777777" w:rsidR="006B45C0" w:rsidRPr="00414DF9" w:rsidRDefault="006B45C0" w:rsidP="00291632">
            <w:pPr>
              <w:pStyle w:val="TAL"/>
              <w:rPr>
                <w:rFonts w:cs="Arial"/>
              </w:rPr>
            </w:pPr>
          </w:p>
          <w:p w14:paraId="44FCBBE9"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EC1B6C8" w14:textId="77777777" w:rsidR="006B45C0" w:rsidRPr="00414DF9" w:rsidRDefault="006B45C0" w:rsidP="00291632">
            <w:pPr>
              <w:pStyle w:val="TAL"/>
              <w:rPr>
                <w:b/>
                <w:i/>
              </w:rPr>
            </w:pPr>
          </w:p>
          <w:p w14:paraId="588DE807"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70B386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48065F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D3BF2B"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259AEAF" w14:textId="77777777" w:rsidR="006B45C0" w:rsidRPr="00414DF9" w:rsidRDefault="006B45C0" w:rsidP="00291632">
            <w:pPr>
              <w:pStyle w:val="TAL"/>
              <w:jc w:val="center"/>
              <w:rPr>
                <w:bCs/>
                <w:iCs/>
              </w:rPr>
            </w:pPr>
            <w:r w:rsidRPr="00414DF9">
              <w:t>N/A</w:t>
            </w:r>
          </w:p>
        </w:tc>
      </w:tr>
      <w:tr w:rsidR="006B45C0" w:rsidRPr="00414DF9" w14:paraId="24C4A669"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E8E331" w14:textId="77777777" w:rsidR="006B45C0" w:rsidRPr="00414DF9" w:rsidRDefault="006B45C0" w:rsidP="00291632">
            <w:pPr>
              <w:pStyle w:val="TAN"/>
              <w:rPr>
                <w:b/>
                <w:bCs/>
                <w:i/>
                <w:iCs/>
              </w:rPr>
            </w:pPr>
            <w:r w:rsidRPr="00414DF9">
              <w:rPr>
                <w:b/>
                <w:bCs/>
                <w:i/>
                <w:iCs/>
              </w:rPr>
              <w:t>twoPHR-Reporting-r18</w:t>
            </w:r>
          </w:p>
          <w:p w14:paraId="5F60C483" w14:textId="77777777" w:rsidR="006B45C0" w:rsidRPr="00414DF9" w:rsidRDefault="006B45C0" w:rsidP="00291632">
            <w:pPr>
              <w:pStyle w:val="TAN"/>
              <w:rPr>
                <w:bCs/>
                <w:iCs/>
              </w:rPr>
            </w:pPr>
            <w:r w:rsidRPr="00414DF9">
              <w:rPr>
                <w:bCs/>
                <w:iCs/>
              </w:rPr>
              <w:t>Indicates whether the UE supports two PHR reporting related to STx2P.</w:t>
            </w:r>
          </w:p>
          <w:p w14:paraId="1E5FBD38" w14:textId="77777777" w:rsidR="006B45C0" w:rsidRPr="00414DF9" w:rsidRDefault="006B45C0" w:rsidP="00291632">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59EAC8D6" w14:textId="77777777" w:rsidR="006B45C0" w:rsidRPr="00414DF9" w:rsidRDefault="006B45C0" w:rsidP="00291632">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F279C20"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D9D3E0F"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4629566" w14:textId="77777777" w:rsidR="006B45C0" w:rsidRPr="00414DF9" w:rsidRDefault="006B45C0" w:rsidP="00291632">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0A3C9F" w14:textId="77777777" w:rsidR="006B45C0" w:rsidRPr="00414DF9" w:rsidRDefault="006B45C0" w:rsidP="00291632">
            <w:pPr>
              <w:pStyle w:val="TAL"/>
              <w:jc w:val="center"/>
            </w:pPr>
            <w:r w:rsidRPr="00414DF9">
              <w:rPr>
                <w:bCs/>
                <w:iCs/>
              </w:rPr>
              <w:t>FR2 only</w:t>
            </w:r>
          </w:p>
        </w:tc>
      </w:tr>
      <w:tr w:rsidR="006B45C0" w:rsidRPr="00414DF9" w14:paraId="48475D35" w14:textId="77777777" w:rsidTr="00291632">
        <w:trPr>
          <w:cantSplit/>
          <w:tblHeader/>
        </w:trPr>
        <w:tc>
          <w:tcPr>
            <w:tcW w:w="6917" w:type="dxa"/>
          </w:tcPr>
          <w:p w14:paraId="2730CD5B" w14:textId="77777777" w:rsidR="006B45C0" w:rsidRPr="00414DF9" w:rsidRDefault="006B45C0" w:rsidP="00291632">
            <w:pPr>
              <w:pStyle w:val="TAL"/>
              <w:rPr>
                <w:b/>
                <w:i/>
              </w:rPr>
            </w:pPr>
            <w:r w:rsidRPr="00414DF9">
              <w:rPr>
                <w:b/>
                <w:i/>
              </w:rPr>
              <w:t>twoPortsPTRS-UL</w:t>
            </w:r>
          </w:p>
          <w:p w14:paraId="1642F347" w14:textId="77777777" w:rsidR="006B45C0" w:rsidRPr="00414DF9" w:rsidRDefault="006B45C0" w:rsidP="00291632">
            <w:pPr>
              <w:pStyle w:val="TAL"/>
              <w:rPr>
                <w:bCs/>
                <w:iCs/>
              </w:rPr>
            </w:pPr>
            <w:r w:rsidRPr="00414DF9">
              <w:t>Defines whether UE supports PT-RS with 2 antenna ports for UL transmission.</w:t>
            </w:r>
          </w:p>
        </w:tc>
        <w:tc>
          <w:tcPr>
            <w:tcW w:w="709" w:type="dxa"/>
          </w:tcPr>
          <w:p w14:paraId="217BAEC1" w14:textId="77777777" w:rsidR="006B45C0" w:rsidRPr="00414DF9" w:rsidRDefault="006B45C0" w:rsidP="00291632">
            <w:pPr>
              <w:pStyle w:val="TAL"/>
              <w:jc w:val="center"/>
              <w:rPr>
                <w:rFonts w:cs="Arial"/>
                <w:szCs w:val="18"/>
              </w:rPr>
            </w:pPr>
            <w:r w:rsidRPr="00414DF9">
              <w:t>Band</w:t>
            </w:r>
          </w:p>
        </w:tc>
        <w:tc>
          <w:tcPr>
            <w:tcW w:w="567" w:type="dxa"/>
          </w:tcPr>
          <w:p w14:paraId="20EBF24A" w14:textId="77777777" w:rsidR="006B45C0" w:rsidRPr="00414DF9" w:rsidRDefault="006B45C0" w:rsidP="00291632">
            <w:pPr>
              <w:pStyle w:val="TAL"/>
              <w:jc w:val="center"/>
              <w:rPr>
                <w:rFonts w:cs="Arial"/>
                <w:bCs/>
                <w:iCs/>
                <w:szCs w:val="18"/>
              </w:rPr>
            </w:pPr>
            <w:r w:rsidRPr="00414DF9">
              <w:t>No</w:t>
            </w:r>
          </w:p>
        </w:tc>
        <w:tc>
          <w:tcPr>
            <w:tcW w:w="709" w:type="dxa"/>
          </w:tcPr>
          <w:p w14:paraId="16BAC200" w14:textId="77777777" w:rsidR="006B45C0" w:rsidRPr="00414DF9" w:rsidRDefault="006B45C0" w:rsidP="00291632">
            <w:pPr>
              <w:pStyle w:val="TAL"/>
              <w:jc w:val="center"/>
              <w:rPr>
                <w:rFonts w:eastAsia="MS Mincho" w:cs="Arial"/>
                <w:szCs w:val="18"/>
              </w:rPr>
            </w:pPr>
            <w:r w:rsidRPr="00414DF9">
              <w:rPr>
                <w:bCs/>
                <w:iCs/>
              </w:rPr>
              <w:t>N/A</w:t>
            </w:r>
          </w:p>
        </w:tc>
        <w:tc>
          <w:tcPr>
            <w:tcW w:w="728" w:type="dxa"/>
          </w:tcPr>
          <w:p w14:paraId="15B1278F" w14:textId="77777777" w:rsidR="006B45C0" w:rsidRPr="00414DF9" w:rsidRDefault="006B45C0" w:rsidP="00291632">
            <w:pPr>
              <w:pStyle w:val="TAL"/>
              <w:jc w:val="center"/>
            </w:pPr>
            <w:r w:rsidRPr="00414DF9">
              <w:rPr>
                <w:bCs/>
                <w:iCs/>
              </w:rPr>
              <w:t>N/A</w:t>
            </w:r>
          </w:p>
        </w:tc>
      </w:tr>
      <w:tr w:rsidR="006B45C0" w:rsidRPr="00414DF9" w14:paraId="69F222AB" w14:textId="77777777" w:rsidTr="00291632">
        <w:trPr>
          <w:cantSplit/>
          <w:tblHeader/>
        </w:trPr>
        <w:tc>
          <w:tcPr>
            <w:tcW w:w="6917" w:type="dxa"/>
          </w:tcPr>
          <w:p w14:paraId="74CFA64C" w14:textId="77777777" w:rsidR="006B45C0" w:rsidRPr="00414DF9" w:rsidRDefault="006B45C0" w:rsidP="00291632">
            <w:pPr>
              <w:pStyle w:val="TAL"/>
              <w:rPr>
                <w:b/>
                <w:i/>
              </w:rPr>
            </w:pPr>
            <w:r w:rsidRPr="00414DF9">
              <w:rPr>
                <w:b/>
                <w:i/>
              </w:rPr>
              <w:t>twoPUSCH-CB-MultiDCI-STx2P-CG-CG-r18</w:t>
            </w:r>
          </w:p>
          <w:p w14:paraId="5D2BAEF7"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6FE40F39"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1B28E137" w14:textId="77777777" w:rsidR="006B45C0" w:rsidRPr="00414DF9" w:rsidRDefault="006B45C0" w:rsidP="00291632">
            <w:pPr>
              <w:pStyle w:val="TAL"/>
              <w:jc w:val="center"/>
            </w:pPr>
            <w:r w:rsidRPr="00414DF9">
              <w:t>Band</w:t>
            </w:r>
          </w:p>
        </w:tc>
        <w:tc>
          <w:tcPr>
            <w:tcW w:w="567" w:type="dxa"/>
          </w:tcPr>
          <w:p w14:paraId="0A54B6DA" w14:textId="77777777" w:rsidR="006B45C0" w:rsidRPr="00414DF9" w:rsidRDefault="006B45C0" w:rsidP="00291632">
            <w:pPr>
              <w:pStyle w:val="TAL"/>
              <w:jc w:val="center"/>
            </w:pPr>
            <w:r w:rsidRPr="00414DF9">
              <w:t>No</w:t>
            </w:r>
          </w:p>
        </w:tc>
        <w:tc>
          <w:tcPr>
            <w:tcW w:w="709" w:type="dxa"/>
          </w:tcPr>
          <w:p w14:paraId="6EF781B0" w14:textId="77777777" w:rsidR="006B45C0" w:rsidRPr="00414DF9" w:rsidRDefault="006B45C0" w:rsidP="00291632">
            <w:pPr>
              <w:pStyle w:val="TAL"/>
              <w:jc w:val="center"/>
              <w:rPr>
                <w:bCs/>
                <w:iCs/>
              </w:rPr>
            </w:pPr>
            <w:r w:rsidRPr="00414DF9">
              <w:rPr>
                <w:bCs/>
                <w:iCs/>
              </w:rPr>
              <w:t>N/A</w:t>
            </w:r>
          </w:p>
        </w:tc>
        <w:tc>
          <w:tcPr>
            <w:tcW w:w="728" w:type="dxa"/>
          </w:tcPr>
          <w:p w14:paraId="28373B7E" w14:textId="77777777" w:rsidR="006B45C0" w:rsidRPr="00414DF9" w:rsidRDefault="006B45C0" w:rsidP="00291632">
            <w:pPr>
              <w:pStyle w:val="TAL"/>
              <w:jc w:val="center"/>
              <w:rPr>
                <w:bCs/>
                <w:iCs/>
              </w:rPr>
            </w:pPr>
            <w:r w:rsidRPr="00414DF9">
              <w:rPr>
                <w:bCs/>
                <w:iCs/>
              </w:rPr>
              <w:t>FR2 only</w:t>
            </w:r>
          </w:p>
        </w:tc>
      </w:tr>
      <w:tr w:rsidR="006B45C0" w:rsidRPr="00414DF9" w14:paraId="1905D19E" w14:textId="77777777" w:rsidTr="00291632">
        <w:trPr>
          <w:cantSplit/>
          <w:tblHeader/>
        </w:trPr>
        <w:tc>
          <w:tcPr>
            <w:tcW w:w="6917" w:type="dxa"/>
          </w:tcPr>
          <w:p w14:paraId="0928E86B" w14:textId="77777777" w:rsidR="006B45C0" w:rsidRPr="00414DF9" w:rsidRDefault="006B45C0" w:rsidP="00291632">
            <w:pPr>
              <w:pStyle w:val="TAL"/>
              <w:rPr>
                <w:b/>
                <w:i/>
              </w:rPr>
            </w:pPr>
            <w:r w:rsidRPr="00414DF9">
              <w:rPr>
                <w:b/>
                <w:i/>
              </w:rPr>
              <w:t>twoPUSCH-CB-MultiDCI-STx2P-CG-DG-r18</w:t>
            </w:r>
          </w:p>
          <w:p w14:paraId="016912BD"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3700832D"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29B516C3" w14:textId="77777777" w:rsidR="006B45C0" w:rsidRPr="00414DF9" w:rsidRDefault="006B45C0" w:rsidP="00291632">
            <w:pPr>
              <w:pStyle w:val="TAL"/>
              <w:jc w:val="center"/>
            </w:pPr>
            <w:r w:rsidRPr="00414DF9">
              <w:t>Band</w:t>
            </w:r>
          </w:p>
        </w:tc>
        <w:tc>
          <w:tcPr>
            <w:tcW w:w="567" w:type="dxa"/>
          </w:tcPr>
          <w:p w14:paraId="23370BBC" w14:textId="77777777" w:rsidR="006B45C0" w:rsidRPr="00414DF9" w:rsidRDefault="006B45C0" w:rsidP="00291632">
            <w:pPr>
              <w:pStyle w:val="TAL"/>
              <w:jc w:val="center"/>
            </w:pPr>
            <w:r w:rsidRPr="00414DF9">
              <w:t>No</w:t>
            </w:r>
          </w:p>
        </w:tc>
        <w:tc>
          <w:tcPr>
            <w:tcW w:w="709" w:type="dxa"/>
          </w:tcPr>
          <w:p w14:paraId="11C9FD6C" w14:textId="77777777" w:rsidR="006B45C0" w:rsidRPr="00414DF9" w:rsidRDefault="006B45C0" w:rsidP="00291632">
            <w:pPr>
              <w:pStyle w:val="TAL"/>
              <w:jc w:val="center"/>
              <w:rPr>
                <w:bCs/>
                <w:iCs/>
              </w:rPr>
            </w:pPr>
            <w:r w:rsidRPr="00414DF9">
              <w:rPr>
                <w:bCs/>
                <w:iCs/>
              </w:rPr>
              <w:t>N/A</w:t>
            </w:r>
          </w:p>
        </w:tc>
        <w:tc>
          <w:tcPr>
            <w:tcW w:w="728" w:type="dxa"/>
          </w:tcPr>
          <w:p w14:paraId="0D0BCEB6" w14:textId="77777777" w:rsidR="006B45C0" w:rsidRPr="00414DF9" w:rsidRDefault="006B45C0" w:rsidP="00291632">
            <w:pPr>
              <w:pStyle w:val="TAL"/>
              <w:jc w:val="center"/>
              <w:rPr>
                <w:bCs/>
                <w:iCs/>
              </w:rPr>
            </w:pPr>
            <w:r w:rsidRPr="00414DF9">
              <w:rPr>
                <w:bCs/>
                <w:iCs/>
              </w:rPr>
              <w:t>FR2 only</w:t>
            </w:r>
          </w:p>
        </w:tc>
      </w:tr>
      <w:tr w:rsidR="006B45C0" w:rsidRPr="00414DF9" w14:paraId="3E176FF7" w14:textId="77777777" w:rsidTr="00291632">
        <w:trPr>
          <w:cantSplit/>
          <w:tblHeader/>
        </w:trPr>
        <w:tc>
          <w:tcPr>
            <w:tcW w:w="6917" w:type="dxa"/>
          </w:tcPr>
          <w:p w14:paraId="0F476867" w14:textId="77777777" w:rsidR="006B45C0" w:rsidRPr="00414DF9" w:rsidRDefault="006B45C0" w:rsidP="00291632">
            <w:pPr>
              <w:pStyle w:val="TAL"/>
              <w:rPr>
                <w:b/>
                <w:i/>
              </w:rPr>
            </w:pPr>
            <w:r w:rsidRPr="00414DF9">
              <w:rPr>
                <w:b/>
                <w:i/>
              </w:rPr>
              <w:t>twoPUSCH-CB-MultiDCI-STx2P-FullTimeFullFreqOverlap-r18</w:t>
            </w:r>
          </w:p>
          <w:p w14:paraId="417CEE4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70CD7F0A"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168FA8C2" w14:textId="77777777" w:rsidR="006B45C0" w:rsidRPr="00414DF9" w:rsidRDefault="006B45C0" w:rsidP="00291632">
            <w:pPr>
              <w:pStyle w:val="TAL"/>
              <w:jc w:val="center"/>
            </w:pPr>
            <w:r w:rsidRPr="00414DF9">
              <w:t>Band</w:t>
            </w:r>
          </w:p>
        </w:tc>
        <w:tc>
          <w:tcPr>
            <w:tcW w:w="567" w:type="dxa"/>
          </w:tcPr>
          <w:p w14:paraId="2049D359" w14:textId="77777777" w:rsidR="006B45C0" w:rsidRPr="00414DF9" w:rsidRDefault="006B45C0" w:rsidP="00291632">
            <w:pPr>
              <w:pStyle w:val="TAL"/>
              <w:jc w:val="center"/>
            </w:pPr>
            <w:r w:rsidRPr="00414DF9">
              <w:t>No</w:t>
            </w:r>
          </w:p>
        </w:tc>
        <w:tc>
          <w:tcPr>
            <w:tcW w:w="709" w:type="dxa"/>
          </w:tcPr>
          <w:p w14:paraId="4B3DD200" w14:textId="77777777" w:rsidR="006B45C0" w:rsidRPr="00414DF9" w:rsidRDefault="006B45C0" w:rsidP="00291632">
            <w:pPr>
              <w:pStyle w:val="TAL"/>
              <w:jc w:val="center"/>
              <w:rPr>
                <w:bCs/>
                <w:iCs/>
              </w:rPr>
            </w:pPr>
            <w:r w:rsidRPr="00414DF9">
              <w:rPr>
                <w:bCs/>
                <w:iCs/>
              </w:rPr>
              <w:t>N/A</w:t>
            </w:r>
          </w:p>
        </w:tc>
        <w:tc>
          <w:tcPr>
            <w:tcW w:w="728" w:type="dxa"/>
          </w:tcPr>
          <w:p w14:paraId="1DAE2D95" w14:textId="77777777" w:rsidR="006B45C0" w:rsidRPr="00414DF9" w:rsidRDefault="006B45C0" w:rsidP="00291632">
            <w:pPr>
              <w:pStyle w:val="TAL"/>
              <w:jc w:val="center"/>
              <w:rPr>
                <w:bCs/>
                <w:iCs/>
              </w:rPr>
            </w:pPr>
            <w:r w:rsidRPr="00414DF9">
              <w:rPr>
                <w:bCs/>
                <w:iCs/>
              </w:rPr>
              <w:t>FR2 only</w:t>
            </w:r>
          </w:p>
        </w:tc>
      </w:tr>
      <w:tr w:rsidR="006B45C0" w:rsidRPr="00414DF9" w14:paraId="7FCED36D" w14:textId="77777777" w:rsidTr="00291632">
        <w:trPr>
          <w:cantSplit/>
          <w:tblHeader/>
        </w:trPr>
        <w:tc>
          <w:tcPr>
            <w:tcW w:w="6917" w:type="dxa"/>
          </w:tcPr>
          <w:p w14:paraId="242F3178" w14:textId="77777777" w:rsidR="006B45C0" w:rsidRPr="00414DF9" w:rsidRDefault="006B45C0" w:rsidP="00291632">
            <w:pPr>
              <w:pStyle w:val="TAL"/>
              <w:rPr>
                <w:b/>
                <w:i/>
              </w:rPr>
            </w:pPr>
            <w:r w:rsidRPr="00414DF9">
              <w:rPr>
                <w:b/>
                <w:i/>
              </w:rPr>
              <w:lastRenderedPageBreak/>
              <w:t>twoPUSCH-CB-MultiDCI-STx2P-FullTimePartialFreqOverlap-r18</w:t>
            </w:r>
          </w:p>
          <w:p w14:paraId="4189A129"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57F87032"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0F500E2" w14:textId="77777777" w:rsidR="006B45C0" w:rsidRPr="00414DF9" w:rsidRDefault="006B45C0" w:rsidP="00291632">
            <w:pPr>
              <w:pStyle w:val="TAL"/>
              <w:jc w:val="center"/>
            </w:pPr>
            <w:r w:rsidRPr="00414DF9">
              <w:t>Band</w:t>
            </w:r>
          </w:p>
        </w:tc>
        <w:tc>
          <w:tcPr>
            <w:tcW w:w="567" w:type="dxa"/>
          </w:tcPr>
          <w:p w14:paraId="022FCC53" w14:textId="77777777" w:rsidR="006B45C0" w:rsidRPr="00414DF9" w:rsidRDefault="006B45C0" w:rsidP="00291632">
            <w:pPr>
              <w:pStyle w:val="TAL"/>
              <w:jc w:val="center"/>
            </w:pPr>
            <w:r w:rsidRPr="00414DF9">
              <w:t>No</w:t>
            </w:r>
          </w:p>
        </w:tc>
        <w:tc>
          <w:tcPr>
            <w:tcW w:w="709" w:type="dxa"/>
          </w:tcPr>
          <w:p w14:paraId="7EBE471E" w14:textId="77777777" w:rsidR="006B45C0" w:rsidRPr="00414DF9" w:rsidRDefault="006B45C0" w:rsidP="00291632">
            <w:pPr>
              <w:pStyle w:val="TAL"/>
              <w:jc w:val="center"/>
              <w:rPr>
                <w:bCs/>
                <w:iCs/>
              </w:rPr>
            </w:pPr>
            <w:r w:rsidRPr="00414DF9">
              <w:rPr>
                <w:bCs/>
                <w:iCs/>
              </w:rPr>
              <w:t>N/A</w:t>
            </w:r>
          </w:p>
        </w:tc>
        <w:tc>
          <w:tcPr>
            <w:tcW w:w="728" w:type="dxa"/>
          </w:tcPr>
          <w:p w14:paraId="64BB483A" w14:textId="77777777" w:rsidR="006B45C0" w:rsidRPr="00414DF9" w:rsidRDefault="006B45C0" w:rsidP="00291632">
            <w:pPr>
              <w:pStyle w:val="TAL"/>
              <w:jc w:val="center"/>
              <w:rPr>
                <w:bCs/>
                <w:iCs/>
              </w:rPr>
            </w:pPr>
            <w:r w:rsidRPr="00414DF9">
              <w:rPr>
                <w:bCs/>
                <w:iCs/>
              </w:rPr>
              <w:t>FR2 only</w:t>
            </w:r>
          </w:p>
        </w:tc>
      </w:tr>
      <w:tr w:rsidR="006B45C0" w:rsidRPr="00414DF9" w14:paraId="6D7F5516" w14:textId="77777777" w:rsidTr="00291632">
        <w:trPr>
          <w:cantSplit/>
          <w:tblHeader/>
        </w:trPr>
        <w:tc>
          <w:tcPr>
            <w:tcW w:w="6917" w:type="dxa"/>
          </w:tcPr>
          <w:p w14:paraId="3C91EE31" w14:textId="77777777" w:rsidR="006B45C0" w:rsidRPr="00414DF9" w:rsidRDefault="006B45C0" w:rsidP="00291632">
            <w:pPr>
              <w:pStyle w:val="TAL"/>
              <w:rPr>
                <w:b/>
                <w:i/>
              </w:rPr>
            </w:pPr>
            <w:r w:rsidRPr="00414DF9">
              <w:rPr>
                <w:b/>
                <w:i/>
              </w:rPr>
              <w:t>twoPUSCH-CB-MultiDCI-STx2P-PartialTimeFullFreqOverlap-r18</w:t>
            </w:r>
          </w:p>
          <w:p w14:paraId="456B8F5D"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4A67BA2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085D3C11" w14:textId="77777777" w:rsidR="006B45C0" w:rsidRPr="00414DF9" w:rsidRDefault="006B45C0" w:rsidP="00291632">
            <w:pPr>
              <w:pStyle w:val="TAL"/>
              <w:jc w:val="center"/>
            </w:pPr>
            <w:r w:rsidRPr="00414DF9">
              <w:t>Band</w:t>
            </w:r>
          </w:p>
        </w:tc>
        <w:tc>
          <w:tcPr>
            <w:tcW w:w="567" w:type="dxa"/>
          </w:tcPr>
          <w:p w14:paraId="7BD6201B" w14:textId="77777777" w:rsidR="006B45C0" w:rsidRPr="00414DF9" w:rsidRDefault="006B45C0" w:rsidP="00291632">
            <w:pPr>
              <w:pStyle w:val="TAL"/>
              <w:jc w:val="center"/>
            </w:pPr>
            <w:r w:rsidRPr="00414DF9">
              <w:t>No</w:t>
            </w:r>
          </w:p>
        </w:tc>
        <w:tc>
          <w:tcPr>
            <w:tcW w:w="709" w:type="dxa"/>
          </w:tcPr>
          <w:p w14:paraId="609A9408" w14:textId="77777777" w:rsidR="006B45C0" w:rsidRPr="00414DF9" w:rsidRDefault="006B45C0" w:rsidP="00291632">
            <w:pPr>
              <w:pStyle w:val="TAL"/>
              <w:jc w:val="center"/>
              <w:rPr>
                <w:bCs/>
                <w:iCs/>
              </w:rPr>
            </w:pPr>
            <w:r w:rsidRPr="00414DF9">
              <w:rPr>
                <w:bCs/>
                <w:iCs/>
              </w:rPr>
              <w:t>N/A</w:t>
            </w:r>
          </w:p>
        </w:tc>
        <w:tc>
          <w:tcPr>
            <w:tcW w:w="728" w:type="dxa"/>
          </w:tcPr>
          <w:p w14:paraId="252DEA39" w14:textId="77777777" w:rsidR="006B45C0" w:rsidRPr="00414DF9" w:rsidRDefault="006B45C0" w:rsidP="00291632">
            <w:pPr>
              <w:pStyle w:val="TAL"/>
              <w:jc w:val="center"/>
              <w:rPr>
                <w:bCs/>
                <w:iCs/>
              </w:rPr>
            </w:pPr>
            <w:r w:rsidRPr="00414DF9">
              <w:rPr>
                <w:bCs/>
                <w:iCs/>
              </w:rPr>
              <w:t>FR2 only</w:t>
            </w:r>
          </w:p>
        </w:tc>
      </w:tr>
      <w:tr w:rsidR="006B45C0" w:rsidRPr="00414DF9" w14:paraId="32E3FBBC" w14:textId="77777777" w:rsidTr="00291632">
        <w:trPr>
          <w:cantSplit/>
          <w:tblHeader/>
        </w:trPr>
        <w:tc>
          <w:tcPr>
            <w:tcW w:w="6917" w:type="dxa"/>
          </w:tcPr>
          <w:p w14:paraId="48F018AA" w14:textId="77777777" w:rsidR="006B45C0" w:rsidRPr="00414DF9" w:rsidRDefault="006B45C0" w:rsidP="00291632">
            <w:pPr>
              <w:pStyle w:val="TAL"/>
              <w:rPr>
                <w:b/>
                <w:i/>
              </w:rPr>
            </w:pPr>
            <w:r w:rsidRPr="00414DF9">
              <w:rPr>
                <w:b/>
                <w:i/>
              </w:rPr>
              <w:t>twoPUSCH-CB-MultiDCI-STx2P-PartialTimeNonFreqOverlap-r18</w:t>
            </w:r>
          </w:p>
          <w:p w14:paraId="3DEF0C59"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16B97CF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64FBBFE8" w14:textId="77777777" w:rsidR="006B45C0" w:rsidRPr="00414DF9" w:rsidRDefault="006B45C0" w:rsidP="00291632">
            <w:pPr>
              <w:pStyle w:val="TAL"/>
              <w:jc w:val="center"/>
            </w:pPr>
            <w:r w:rsidRPr="00414DF9">
              <w:t>Band</w:t>
            </w:r>
          </w:p>
        </w:tc>
        <w:tc>
          <w:tcPr>
            <w:tcW w:w="567" w:type="dxa"/>
          </w:tcPr>
          <w:p w14:paraId="28FE1F9E" w14:textId="77777777" w:rsidR="006B45C0" w:rsidRPr="00414DF9" w:rsidRDefault="006B45C0" w:rsidP="00291632">
            <w:pPr>
              <w:pStyle w:val="TAL"/>
              <w:jc w:val="center"/>
            </w:pPr>
            <w:r w:rsidRPr="00414DF9">
              <w:t>No</w:t>
            </w:r>
          </w:p>
        </w:tc>
        <w:tc>
          <w:tcPr>
            <w:tcW w:w="709" w:type="dxa"/>
          </w:tcPr>
          <w:p w14:paraId="380FBF4C" w14:textId="77777777" w:rsidR="006B45C0" w:rsidRPr="00414DF9" w:rsidRDefault="006B45C0" w:rsidP="00291632">
            <w:pPr>
              <w:pStyle w:val="TAL"/>
              <w:jc w:val="center"/>
              <w:rPr>
                <w:bCs/>
                <w:iCs/>
              </w:rPr>
            </w:pPr>
            <w:r w:rsidRPr="00414DF9">
              <w:rPr>
                <w:bCs/>
                <w:iCs/>
              </w:rPr>
              <w:t>N/A</w:t>
            </w:r>
          </w:p>
        </w:tc>
        <w:tc>
          <w:tcPr>
            <w:tcW w:w="728" w:type="dxa"/>
          </w:tcPr>
          <w:p w14:paraId="4F2AAAB7" w14:textId="77777777" w:rsidR="006B45C0" w:rsidRPr="00414DF9" w:rsidRDefault="006B45C0" w:rsidP="00291632">
            <w:pPr>
              <w:pStyle w:val="TAL"/>
              <w:jc w:val="center"/>
              <w:rPr>
                <w:bCs/>
                <w:iCs/>
              </w:rPr>
            </w:pPr>
            <w:r w:rsidRPr="00414DF9">
              <w:rPr>
                <w:bCs/>
                <w:iCs/>
              </w:rPr>
              <w:t>FR2 only</w:t>
            </w:r>
          </w:p>
        </w:tc>
      </w:tr>
      <w:tr w:rsidR="006B45C0" w:rsidRPr="00414DF9" w14:paraId="62B10EC1" w14:textId="77777777" w:rsidTr="00291632">
        <w:trPr>
          <w:cantSplit/>
          <w:tblHeader/>
        </w:trPr>
        <w:tc>
          <w:tcPr>
            <w:tcW w:w="6917" w:type="dxa"/>
          </w:tcPr>
          <w:p w14:paraId="6F3D192F" w14:textId="77777777" w:rsidR="006B45C0" w:rsidRPr="00414DF9" w:rsidRDefault="006B45C0" w:rsidP="00291632">
            <w:pPr>
              <w:pStyle w:val="TAL"/>
              <w:rPr>
                <w:b/>
                <w:i/>
              </w:rPr>
            </w:pPr>
            <w:r w:rsidRPr="00414DF9">
              <w:rPr>
                <w:b/>
                <w:i/>
              </w:rPr>
              <w:t>twoPUSCH-CB-MultiDCI-STx2P-PartialTimePartialFreqOverlap-r18</w:t>
            </w:r>
          </w:p>
          <w:p w14:paraId="15FC21A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04A2D33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58DA185" w14:textId="77777777" w:rsidR="006B45C0" w:rsidRPr="00414DF9" w:rsidRDefault="006B45C0" w:rsidP="00291632">
            <w:pPr>
              <w:pStyle w:val="TAL"/>
              <w:jc w:val="center"/>
            </w:pPr>
            <w:r w:rsidRPr="00414DF9">
              <w:t>Band</w:t>
            </w:r>
          </w:p>
        </w:tc>
        <w:tc>
          <w:tcPr>
            <w:tcW w:w="567" w:type="dxa"/>
          </w:tcPr>
          <w:p w14:paraId="557A6287" w14:textId="77777777" w:rsidR="006B45C0" w:rsidRPr="00414DF9" w:rsidRDefault="006B45C0" w:rsidP="00291632">
            <w:pPr>
              <w:pStyle w:val="TAL"/>
              <w:jc w:val="center"/>
            </w:pPr>
            <w:r w:rsidRPr="00414DF9">
              <w:t>No</w:t>
            </w:r>
          </w:p>
        </w:tc>
        <w:tc>
          <w:tcPr>
            <w:tcW w:w="709" w:type="dxa"/>
          </w:tcPr>
          <w:p w14:paraId="5322AE95" w14:textId="77777777" w:rsidR="006B45C0" w:rsidRPr="00414DF9" w:rsidRDefault="006B45C0" w:rsidP="00291632">
            <w:pPr>
              <w:pStyle w:val="TAL"/>
              <w:jc w:val="center"/>
              <w:rPr>
                <w:bCs/>
                <w:iCs/>
              </w:rPr>
            </w:pPr>
            <w:r w:rsidRPr="00414DF9">
              <w:rPr>
                <w:bCs/>
                <w:iCs/>
              </w:rPr>
              <w:t>N/A</w:t>
            </w:r>
          </w:p>
        </w:tc>
        <w:tc>
          <w:tcPr>
            <w:tcW w:w="728" w:type="dxa"/>
          </w:tcPr>
          <w:p w14:paraId="7490664A" w14:textId="77777777" w:rsidR="006B45C0" w:rsidRPr="00414DF9" w:rsidRDefault="006B45C0" w:rsidP="00291632">
            <w:pPr>
              <w:pStyle w:val="TAL"/>
              <w:jc w:val="center"/>
              <w:rPr>
                <w:bCs/>
                <w:iCs/>
              </w:rPr>
            </w:pPr>
            <w:r w:rsidRPr="00414DF9">
              <w:rPr>
                <w:bCs/>
                <w:iCs/>
              </w:rPr>
              <w:t>FR2 only</w:t>
            </w:r>
          </w:p>
        </w:tc>
      </w:tr>
      <w:tr w:rsidR="006B45C0" w:rsidRPr="00414DF9" w14:paraId="77C24CB9" w14:textId="77777777" w:rsidTr="00291632">
        <w:trPr>
          <w:cantSplit/>
          <w:tblHeader/>
        </w:trPr>
        <w:tc>
          <w:tcPr>
            <w:tcW w:w="6917" w:type="dxa"/>
          </w:tcPr>
          <w:p w14:paraId="3D8FF547" w14:textId="77777777" w:rsidR="006B45C0" w:rsidRPr="00414DF9" w:rsidRDefault="006B45C0" w:rsidP="00291632">
            <w:pPr>
              <w:pStyle w:val="TAL"/>
              <w:rPr>
                <w:b/>
                <w:i/>
              </w:rPr>
            </w:pPr>
            <w:r w:rsidRPr="00414DF9">
              <w:rPr>
                <w:b/>
                <w:i/>
              </w:rPr>
              <w:t>twoPUSCH-NonCB-MultiDCI-STx2P-CG-CG-r18</w:t>
            </w:r>
          </w:p>
          <w:p w14:paraId="56C18599"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592F327F"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02B10BE8" w14:textId="77777777" w:rsidR="006B45C0" w:rsidRPr="00414DF9" w:rsidRDefault="006B45C0" w:rsidP="00291632">
            <w:pPr>
              <w:pStyle w:val="TAL"/>
              <w:jc w:val="center"/>
            </w:pPr>
            <w:r w:rsidRPr="00414DF9">
              <w:t>Band</w:t>
            </w:r>
          </w:p>
        </w:tc>
        <w:tc>
          <w:tcPr>
            <w:tcW w:w="567" w:type="dxa"/>
          </w:tcPr>
          <w:p w14:paraId="5D22679F" w14:textId="77777777" w:rsidR="006B45C0" w:rsidRPr="00414DF9" w:rsidRDefault="006B45C0" w:rsidP="00291632">
            <w:pPr>
              <w:pStyle w:val="TAL"/>
              <w:jc w:val="center"/>
            </w:pPr>
            <w:r w:rsidRPr="00414DF9">
              <w:t>No</w:t>
            </w:r>
          </w:p>
        </w:tc>
        <w:tc>
          <w:tcPr>
            <w:tcW w:w="709" w:type="dxa"/>
          </w:tcPr>
          <w:p w14:paraId="0BEE1C47" w14:textId="77777777" w:rsidR="006B45C0" w:rsidRPr="00414DF9" w:rsidRDefault="006B45C0" w:rsidP="00291632">
            <w:pPr>
              <w:pStyle w:val="TAL"/>
              <w:jc w:val="center"/>
              <w:rPr>
                <w:bCs/>
                <w:iCs/>
              </w:rPr>
            </w:pPr>
            <w:r w:rsidRPr="00414DF9">
              <w:rPr>
                <w:bCs/>
                <w:iCs/>
              </w:rPr>
              <w:t>N/A</w:t>
            </w:r>
          </w:p>
        </w:tc>
        <w:tc>
          <w:tcPr>
            <w:tcW w:w="728" w:type="dxa"/>
          </w:tcPr>
          <w:p w14:paraId="48BF8E48" w14:textId="77777777" w:rsidR="006B45C0" w:rsidRPr="00414DF9" w:rsidRDefault="006B45C0" w:rsidP="00291632">
            <w:pPr>
              <w:pStyle w:val="TAL"/>
              <w:jc w:val="center"/>
              <w:rPr>
                <w:bCs/>
                <w:iCs/>
              </w:rPr>
            </w:pPr>
            <w:r w:rsidRPr="00414DF9">
              <w:rPr>
                <w:bCs/>
                <w:iCs/>
              </w:rPr>
              <w:t>FR2 only</w:t>
            </w:r>
          </w:p>
        </w:tc>
      </w:tr>
      <w:tr w:rsidR="006B45C0" w:rsidRPr="00414DF9" w14:paraId="3DE61229" w14:textId="77777777" w:rsidTr="00291632">
        <w:trPr>
          <w:cantSplit/>
          <w:tblHeader/>
        </w:trPr>
        <w:tc>
          <w:tcPr>
            <w:tcW w:w="6917" w:type="dxa"/>
          </w:tcPr>
          <w:p w14:paraId="74065CF9" w14:textId="77777777" w:rsidR="006B45C0" w:rsidRPr="00414DF9" w:rsidRDefault="006B45C0" w:rsidP="00291632">
            <w:pPr>
              <w:pStyle w:val="TAL"/>
              <w:rPr>
                <w:b/>
                <w:i/>
              </w:rPr>
            </w:pPr>
            <w:r w:rsidRPr="00414DF9">
              <w:rPr>
                <w:b/>
                <w:i/>
              </w:rPr>
              <w:t>twoPUSCH-NonCB-MultiDCI-STx2P-CG-DG-r18</w:t>
            </w:r>
          </w:p>
          <w:p w14:paraId="3329C1C1" w14:textId="77777777" w:rsidR="006B45C0" w:rsidRPr="00414DF9" w:rsidRDefault="006B45C0" w:rsidP="00291632">
            <w:pPr>
              <w:pStyle w:val="TAL"/>
              <w:rPr>
                <w:bCs/>
                <w:iCs/>
              </w:rPr>
            </w:pPr>
            <w:r w:rsidRPr="00414DF9">
              <w:rPr>
                <w:bCs/>
                <w:iCs/>
              </w:rPr>
              <w:t>Indicates whether the UE supports multi-DCI based STx2P DG-PUSCH+CG-PUSCH for noncodebook.</w:t>
            </w:r>
          </w:p>
          <w:p w14:paraId="63FAE858"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2BB07301" w14:textId="77777777" w:rsidR="006B45C0" w:rsidRPr="00414DF9" w:rsidRDefault="006B45C0" w:rsidP="00291632">
            <w:pPr>
              <w:pStyle w:val="TAL"/>
              <w:jc w:val="center"/>
            </w:pPr>
            <w:r w:rsidRPr="00414DF9">
              <w:t>Band</w:t>
            </w:r>
          </w:p>
        </w:tc>
        <w:tc>
          <w:tcPr>
            <w:tcW w:w="567" w:type="dxa"/>
          </w:tcPr>
          <w:p w14:paraId="2B38AA95" w14:textId="77777777" w:rsidR="006B45C0" w:rsidRPr="00414DF9" w:rsidRDefault="006B45C0" w:rsidP="00291632">
            <w:pPr>
              <w:pStyle w:val="TAL"/>
              <w:jc w:val="center"/>
            </w:pPr>
            <w:r w:rsidRPr="00414DF9">
              <w:t>No</w:t>
            </w:r>
          </w:p>
        </w:tc>
        <w:tc>
          <w:tcPr>
            <w:tcW w:w="709" w:type="dxa"/>
          </w:tcPr>
          <w:p w14:paraId="37F4D8F7" w14:textId="77777777" w:rsidR="006B45C0" w:rsidRPr="00414DF9" w:rsidRDefault="006B45C0" w:rsidP="00291632">
            <w:pPr>
              <w:pStyle w:val="TAL"/>
              <w:jc w:val="center"/>
              <w:rPr>
                <w:bCs/>
                <w:iCs/>
              </w:rPr>
            </w:pPr>
            <w:r w:rsidRPr="00414DF9">
              <w:rPr>
                <w:bCs/>
                <w:iCs/>
              </w:rPr>
              <w:t>N/A</w:t>
            </w:r>
          </w:p>
        </w:tc>
        <w:tc>
          <w:tcPr>
            <w:tcW w:w="728" w:type="dxa"/>
          </w:tcPr>
          <w:p w14:paraId="47345678" w14:textId="77777777" w:rsidR="006B45C0" w:rsidRPr="00414DF9" w:rsidRDefault="006B45C0" w:rsidP="00291632">
            <w:pPr>
              <w:pStyle w:val="TAL"/>
              <w:jc w:val="center"/>
              <w:rPr>
                <w:bCs/>
                <w:iCs/>
              </w:rPr>
            </w:pPr>
            <w:r w:rsidRPr="00414DF9">
              <w:rPr>
                <w:bCs/>
                <w:iCs/>
              </w:rPr>
              <w:t>FR2 only</w:t>
            </w:r>
          </w:p>
        </w:tc>
      </w:tr>
      <w:tr w:rsidR="006B45C0" w:rsidRPr="00414DF9" w14:paraId="46255CF7" w14:textId="77777777" w:rsidTr="00291632">
        <w:trPr>
          <w:cantSplit/>
          <w:tblHeader/>
        </w:trPr>
        <w:tc>
          <w:tcPr>
            <w:tcW w:w="6917" w:type="dxa"/>
          </w:tcPr>
          <w:p w14:paraId="3E537D32" w14:textId="77777777" w:rsidR="006B45C0" w:rsidRPr="00414DF9" w:rsidRDefault="006B45C0" w:rsidP="00291632">
            <w:pPr>
              <w:pStyle w:val="TAL"/>
              <w:rPr>
                <w:b/>
                <w:i/>
              </w:rPr>
            </w:pPr>
            <w:r w:rsidRPr="00414DF9">
              <w:rPr>
                <w:b/>
                <w:i/>
              </w:rPr>
              <w:t>twoPUSCH-NonCB-Multi-DCI-STx2P-CSI-RS-Resource-r18</w:t>
            </w:r>
          </w:p>
          <w:p w14:paraId="23F6B9E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4B460152"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57AD880B"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3749055C"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075F5B77"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0448AD1" w14:textId="77777777" w:rsidR="006B45C0" w:rsidRPr="00414DF9" w:rsidRDefault="006B45C0" w:rsidP="00291632">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108E62AC"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416C25F1" w14:textId="77777777" w:rsidR="006B45C0" w:rsidRPr="00414DF9" w:rsidRDefault="006B45C0" w:rsidP="00291632">
            <w:pPr>
              <w:pStyle w:val="TAL"/>
              <w:jc w:val="center"/>
            </w:pPr>
            <w:r w:rsidRPr="00414DF9">
              <w:t>Band</w:t>
            </w:r>
          </w:p>
        </w:tc>
        <w:tc>
          <w:tcPr>
            <w:tcW w:w="567" w:type="dxa"/>
          </w:tcPr>
          <w:p w14:paraId="6CF87700" w14:textId="77777777" w:rsidR="006B45C0" w:rsidRPr="00414DF9" w:rsidRDefault="006B45C0" w:rsidP="00291632">
            <w:pPr>
              <w:pStyle w:val="TAL"/>
              <w:jc w:val="center"/>
            </w:pPr>
            <w:r w:rsidRPr="00414DF9">
              <w:t>No</w:t>
            </w:r>
          </w:p>
        </w:tc>
        <w:tc>
          <w:tcPr>
            <w:tcW w:w="709" w:type="dxa"/>
          </w:tcPr>
          <w:p w14:paraId="12FA1CC9" w14:textId="77777777" w:rsidR="006B45C0" w:rsidRPr="00414DF9" w:rsidRDefault="006B45C0" w:rsidP="00291632">
            <w:pPr>
              <w:pStyle w:val="TAL"/>
              <w:jc w:val="center"/>
              <w:rPr>
                <w:bCs/>
                <w:iCs/>
              </w:rPr>
            </w:pPr>
            <w:r w:rsidRPr="00414DF9">
              <w:rPr>
                <w:bCs/>
                <w:iCs/>
              </w:rPr>
              <w:t>N/A</w:t>
            </w:r>
          </w:p>
        </w:tc>
        <w:tc>
          <w:tcPr>
            <w:tcW w:w="728" w:type="dxa"/>
          </w:tcPr>
          <w:p w14:paraId="202F0025" w14:textId="77777777" w:rsidR="006B45C0" w:rsidRPr="00414DF9" w:rsidRDefault="006B45C0" w:rsidP="00291632">
            <w:pPr>
              <w:pStyle w:val="TAL"/>
              <w:jc w:val="center"/>
              <w:rPr>
                <w:bCs/>
                <w:iCs/>
              </w:rPr>
            </w:pPr>
            <w:r w:rsidRPr="00414DF9">
              <w:rPr>
                <w:bCs/>
                <w:iCs/>
              </w:rPr>
              <w:t>FR2 only</w:t>
            </w:r>
          </w:p>
        </w:tc>
      </w:tr>
      <w:tr w:rsidR="006B45C0" w:rsidRPr="00414DF9" w14:paraId="76CA52E3" w14:textId="77777777" w:rsidTr="00291632">
        <w:trPr>
          <w:cantSplit/>
          <w:tblHeader/>
        </w:trPr>
        <w:tc>
          <w:tcPr>
            <w:tcW w:w="6917" w:type="dxa"/>
          </w:tcPr>
          <w:p w14:paraId="226C3B2F" w14:textId="77777777" w:rsidR="006B45C0" w:rsidRPr="00414DF9" w:rsidRDefault="006B45C0" w:rsidP="00291632">
            <w:pPr>
              <w:pStyle w:val="TAL"/>
              <w:rPr>
                <w:b/>
                <w:i/>
              </w:rPr>
            </w:pPr>
            <w:r w:rsidRPr="00414DF9">
              <w:rPr>
                <w:b/>
                <w:i/>
              </w:rPr>
              <w:t>twoPUSCH-NonCB-MultiDCI-STx2P-FullTimeFullFreqOverlap-r18</w:t>
            </w:r>
          </w:p>
          <w:p w14:paraId="2D27508B"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5849AF80"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1DDE9486" w14:textId="77777777" w:rsidR="006B45C0" w:rsidRPr="00414DF9" w:rsidRDefault="006B45C0" w:rsidP="00291632">
            <w:pPr>
              <w:pStyle w:val="TAL"/>
              <w:jc w:val="center"/>
            </w:pPr>
            <w:r w:rsidRPr="00414DF9">
              <w:t>Band</w:t>
            </w:r>
          </w:p>
        </w:tc>
        <w:tc>
          <w:tcPr>
            <w:tcW w:w="567" w:type="dxa"/>
          </w:tcPr>
          <w:p w14:paraId="7EF4960B" w14:textId="77777777" w:rsidR="006B45C0" w:rsidRPr="00414DF9" w:rsidRDefault="006B45C0" w:rsidP="00291632">
            <w:pPr>
              <w:pStyle w:val="TAL"/>
              <w:jc w:val="center"/>
            </w:pPr>
            <w:r w:rsidRPr="00414DF9">
              <w:t>No</w:t>
            </w:r>
          </w:p>
        </w:tc>
        <w:tc>
          <w:tcPr>
            <w:tcW w:w="709" w:type="dxa"/>
          </w:tcPr>
          <w:p w14:paraId="082D1B23" w14:textId="77777777" w:rsidR="006B45C0" w:rsidRPr="00414DF9" w:rsidRDefault="006B45C0" w:rsidP="00291632">
            <w:pPr>
              <w:pStyle w:val="TAL"/>
              <w:jc w:val="center"/>
              <w:rPr>
                <w:bCs/>
                <w:iCs/>
              </w:rPr>
            </w:pPr>
            <w:r w:rsidRPr="00414DF9">
              <w:rPr>
                <w:bCs/>
                <w:iCs/>
              </w:rPr>
              <w:t>N/A</w:t>
            </w:r>
          </w:p>
        </w:tc>
        <w:tc>
          <w:tcPr>
            <w:tcW w:w="728" w:type="dxa"/>
          </w:tcPr>
          <w:p w14:paraId="4576B9FF" w14:textId="77777777" w:rsidR="006B45C0" w:rsidRPr="00414DF9" w:rsidRDefault="006B45C0" w:rsidP="00291632">
            <w:pPr>
              <w:pStyle w:val="TAL"/>
              <w:jc w:val="center"/>
              <w:rPr>
                <w:bCs/>
                <w:iCs/>
              </w:rPr>
            </w:pPr>
            <w:r w:rsidRPr="00414DF9">
              <w:rPr>
                <w:bCs/>
                <w:iCs/>
              </w:rPr>
              <w:t>FR2 only</w:t>
            </w:r>
          </w:p>
        </w:tc>
      </w:tr>
      <w:tr w:rsidR="006B45C0" w:rsidRPr="00414DF9" w14:paraId="7D9B1C71" w14:textId="77777777" w:rsidTr="00291632">
        <w:trPr>
          <w:cantSplit/>
          <w:tblHeader/>
        </w:trPr>
        <w:tc>
          <w:tcPr>
            <w:tcW w:w="6917" w:type="dxa"/>
          </w:tcPr>
          <w:p w14:paraId="4ADAB3D8" w14:textId="77777777" w:rsidR="006B45C0" w:rsidRPr="00414DF9" w:rsidRDefault="006B45C0" w:rsidP="00291632">
            <w:pPr>
              <w:pStyle w:val="TAL"/>
              <w:rPr>
                <w:b/>
                <w:i/>
              </w:rPr>
            </w:pPr>
            <w:r w:rsidRPr="00414DF9">
              <w:rPr>
                <w:b/>
                <w:i/>
              </w:rPr>
              <w:t>twoPUSCH-NonCB-MultiDCI-STx2P-FullTimePartialFreqOverlap-r18</w:t>
            </w:r>
          </w:p>
          <w:p w14:paraId="4332362B" w14:textId="77777777" w:rsidR="006B45C0" w:rsidRPr="00414DF9" w:rsidRDefault="006B45C0" w:rsidP="00291632">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854DB25" w14:textId="77777777" w:rsidR="006B45C0" w:rsidRPr="00414DF9" w:rsidRDefault="006B45C0" w:rsidP="00291632">
            <w:pPr>
              <w:pStyle w:val="TAL"/>
              <w:jc w:val="center"/>
            </w:pPr>
            <w:r w:rsidRPr="00414DF9">
              <w:t>Band</w:t>
            </w:r>
          </w:p>
        </w:tc>
        <w:tc>
          <w:tcPr>
            <w:tcW w:w="567" w:type="dxa"/>
          </w:tcPr>
          <w:p w14:paraId="6A681E3D" w14:textId="77777777" w:rsidR="006B45C0" w:rsidRPr="00414DF9" w:rsidRDefault="006B45C0" w:rsidP="00291632">
            <w:pPr>
              <w:pStyle w:val="TAL"/>
              <w:jc w:val="center"/>
            </w:pPr>
            <w:r w:rsidRPr="00414DF9">
              <w:t>No</w:t>
            </w:r>
          </w:p>
        </w:tc>
        <w:tc>
          <w:tcPr>
            <w:tcW w:w="709" w:type="dxa"/>
          </w:tcPr>
          <w:p w14:paraId="375CF77B" w14:textId="77777777" w:rsidR="006B45C0" w:rsidRPr="00414DF9" w:rsidRDefault="006B45C0" w:rsidP="00291632">
            <w:pPr>
              <w:pStyle w:val="TAL"/>
              <w:jc w:val="center"/>
              <w:rPr>
                <w:bCs/>
                <w:iCs/>
              </w:rPr>
            </w:pPr>
            <w:r w:rsidRPr="00414DF9">
              <w:rPr>
                <w:bCs/>
                <w:iCs/>
              </w:rPr>
              <w:t>N/A</w:t>
            </w:r>
          </w:p>
        </w:tc>
        <w:tc>
          <w:tcPr>
            <w:tcW w:w="728" w:type="dxa"/>
          </w:tcPr>
          <w:p w14:paraId="048F040D" w14:textId="77777777" w:rsidR="006B45C0" w:rsidRPr="00414DF9" w:rsidRDefault="006B45C0" w:rsidP="00291632">
            <w:pPr>
              <w:pStyle w:val="TAL"/>
              <w:jc w:val="center"/>
              <w:rPr>
                <w:bCs/>
                <w:iCs/>
              </w:rPr>
            </w:pPr>
            <w:r w:rsidRPr="00414DF9">
              <w:rPr>
                <w:bCs/>
                <w:iCs/>
              </w:rPr>
              <w:t>FR2 only</w:t>
            </w:r>
          </w:p>
        </w:tc>
      </w:tr>
      <w:tr w:rsidR="006B45C0" w:rsidRPr="00414DF9" w14:paraId="7F035B8A" w14:textId="77777777" w:rsidTr="00291632">
        <w:trPr>
          <w:cantSplit/>
          <w:tblHeader/>
        </w:trPr>
        <w:tc>
          <w:tcPr>
            <w:tcW w:w="6917" w:type="dxa"/>
          </w:tcPr>
          <w:p w14:paraId="429F2452" w14:textId="77777777" w:rsidR="006B45C0" w:rsidRPr="00414DF9" w:rsidRDefault="006B45C0" w:rsidP="00291632">
            <w:pPr>
              <w:pStyle w:val="TAL"/>
              <w:rPr>
                <w:b/>
                <w:i/>
              </w:rPr>
            </w:pPr>
            <w:r w:rsidRPr="00414DF9">
              <w:rPr>
                <w:b/>
                <w:i/>
              </w:rPr>
              <w:lastRenderedPageBreak/>
              <w:t>twoPUSCH-NonCB-MultiDCI-STx2P-PartialTimeFullFreqOverlap-r18</w:t>
            </w:r>
          </w:p>
          <w:p w14:paraId="6E412EA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55A6FCAE"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0238748F" w14:textId="77777777" w:rsidR="006B45C0" w:rsidRPr="00414DF9" w:rsidRDefault="006B45C0" w:rsidP="00291632">
            <w:pPr>
              <w:pStyle w:val="TAL"/>
              <w:jc w:val="center"/>
            </w:pPr>
            <w:r w:rsidRPr="00414DF9">
              <w:t>Band</w:t>
            </w:r>
          </w:p>
        </w:tc>
        <w:tc>
          <w:tcPr>
            <w:tcW w:w="567" w:type="dxa"/>
          </w:tcPr>
          <w:p w14:paraId="4ADC4127" w14:textId="77777777" w:rsidR="006B45C0" w:rsidRPr="00414DF9" w:rsidRDefault="006B45C0" w:rsidP="00291632">
            <w:pPr>
              <w:pStyle w:val="TAL"/>
              <w:jc w:val="center"/>
            </w:pPr>
            <w:r w:rsidRPr="00414DF9">
              <w:t>No</w:t>
            </w:r>
          </w:p>
        </w:tc>
        <w:tc>
          <w:tcPr>
            <w:tcW w:w="709" w:type="dxa"/>
          </w:tcPr>
          <w:p w14:paraId="7EBC5FA4" w14:textId="77777777" w:rsidR="006B45C0" w:rsidRPr="00414DF9" w:rsidRDefault="006B45C0" w:rsidP="00291632">
            <w:pPr>
              <w:pStyle w:val="TAL"/>
              <w:jc w:val="center"/>
              <w:rPr>
                <w:bCs/>
                <w:iCs/>
              </w:rPr>
            </w:pPr>
            <w:r w:rsidRPr="00414DF9">
              <w:rPr>
                <w:bCs/>
                <w:iCs/>
              </w:rPr>
              <w:t>N/A</w:t>
            </w:r>
          </w:p>
        </w:tc>
        <w:tc>
          <w:tcPr>
            <w:tcW w:w="728" w:type="dxa"/>
          </w:tcPr>
          <w:p w14:paraId="1BAE0BB2" w14:textId="77777777" w:rsidR="006B45C0" w:rsidRPr="00414DF9" w:rsidRDefault="006B45C0" w:rsidP="00291632">
            <w:pPr>
              <w:pStyle w:val="TAL"/>
              <w:jc w:val="center"/>
              <w:rPr>
                <w:bCs/>
                <w:iCs/>
              </w:rPr>
            </w:pPr>
            <w:r w:rsidRPr="00414DF9">
              <w:rPr>
                <w:bCs/>
                <w:iCs/>
              </w:rPr>
              <w:t>FR2 only</w:t>
            </w:r>
          </w:p>
        </w:tc>
      </w:tr>
      <w:tr w:rsidR="006B45C0" w:rsidRPr="00414DF9" w14:paraId="7EFEB447" w14:textId="77777777" w:rsidTr="00291632">
        <w:trPr>
          <w:cantSplit/>
          <w:tblHeader/>
        </w:trPr>
        <w:tc>
          <w:tcPr>
            <w:tcW w:w="6917" w:type="dxa"/>
          </w:tcPr>
          <w:p w14:paraId="3EDBBFF5" w14:textId="77777777" w:rsidR="006B45C0" w:rsidRPr="00414DF9" w:rsidRDefault="006B45C0" w:rsidP="00291632">
            <w:pPr>
              <w:pStyle w:val="TAL"/>
              <w:rPr>
                <w:b/>
                <w:i/>
              </w:rPr>
            </w:pPr>
            <w:r w:rsidRPr="00414DF9">
              <w:rPr>
                <w:b/>
                <w:i/>
              </w:rPr>
              <w:t>twoPUSCH-NonCB-MultiDCI-STx2P-PartialTimeNonFreqOverlap-r18</w:t>
            </w:r>
          </w:p>
          <w:p w14:paraId="0F5FF98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FF4ED4F"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240E929" w14:textId="77777777" w:rsidR="006B45C0" w:rsidRPr="00414DF9" w:rsidRDefault="006B45C0" w:rsidP="00291632">
            <w:pPr>
              <w:pStyle w:val="TAL"/>
              <w:jc w:val="center"/>
            </w:pPr>
            <w:r w:rsidRPr="00414DF9">
              <w:t>Band</w:t>
            </w:r>
          </w:p>
        </w:tc>
        <w:tc>
          <w:tcPr>
            <w:tcW w:w="567" w:type="dxa"/>
          </w:tcPr>
          <w:p w14:paraId="2F3D8E4E" w14:textId="77777777" w:rsidR="006B45C0" w:rsidRPr="00414DF9" w:rsidRDefault="006B45C0" w:rsidP="00291632">
            <w:pPr>
              <w:pStyle w:val="TAL"/>
              <w:jc w:val="center"/>
            </w:pPr>
            <w:r w:rsidRPr="00414DF9">
              <w:t>No</w:t>
            </w:r>
          </w:p>
        </w:tc>
        <w:tc>
          <w:tcPr>
            <w:tcW w:w="709" w:type="dxa"/>
          </w:tcPr>
          <w:p w14:paraId="678919F4" w14:textId="77777777" w:rsidR="006B45C0" w:rsidRPr="00414DF9" w:rsidRDefault="006B45C0" w:rsidP="00291632">
            <w:pPr>
              <w:pStyle w:val="TAL"/>
              <w:jc w:val="center"/>
              <w:rPr>
                <w:bCs/>
                <w:iCs/>
              </w:rPr>
            </w:pPr>
            <w:r w:rsidRPr="00414DF9">
              <w:rPr>
                <w:bCs/>
                <w:iCs/>
              </w:rPr>
              <w:t>N/A</w:t>
            </w:r>
          </w:p>
        </w:tc>
        <w:tc>
          <w:tcPr>
            <w:tcW w:w="728" w:type="dxa"/>
          </w:tcPr>
          <w:p w14:paraId="11B59AC2" w14:textId="77777777" w:rsidR="006B45C0" w:rsidRPr="00414DF9" w:rsidRDefault="006B45C0" w:rsidP="00291632">
            <w:pPr>
              <w:pStyle w:val="TAL"/>
              <w:jc w:val="center"/>
              <w:rPr>
                <w:bCs/>
                <w:iCs/>
              </w:rPr>
            </w:pPr>
            <w:r w:rsidRPr="00414DF9">
              <w:rPr>
                <w:bCs/>
                <w:iCs/>
              </w:rPr>
              <w:t>FR2 only</w:t>
            </w:r>
          </w:p>
        </w:tc>
      </w:tr>
      <w:tr w:rsidR="006B45C0" w:rsidRPr="00414DF9" w14:paraId="012F07F8" w14:textId="77777777" w:rsidTr="00291632">
        <w:trPr>
          <w:cantSplit/>
          <w:tblHeader/>
        </w:trPr>
        <w:tc>
          <w:tcPr>
            <w:tcW w:w="6917" w:type="dxa"/>
          </w:tcPr>
          <w:p w14:paraId="0C5703A7" w14:textId="77777777" w:rsidR="006B45C0" w:rsidRPr="00414DF9" w:rsidRDefault="006B45C0" w:rsidP="00291632">
            <w:pPr>
              <w:pStyle w:val="TAL"/>
              <w:rPr>
                <w:b/>
                <w:i/>
              </w:rPr>
            </w:pPr>
            <w:r w:rsidRPr="00414DF9">
              <w:rPr>
                <w:b/>
                <w:i/>
              </w:rPr>
              <w:t>twoPUSCH-NonCB-MultiDCI-STx2P-PartialTimePartialFreqOverlap-r18</w:t>
            </w:r>
          </w:p>
          <w:p w14:paraId="0133DAE3"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3D60F94D"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4C48D9B6" w14:textId="77777777" w:rsidR="006B45C0" w:rsidRPr="00414DF9" w:rsidRDefault="006B45C0" w:rsidP="00291632">
            <w:pPr>
              <w:pStyle w:val="TAL"/>
              <w:jc w:val="center"/>
            </w:pPr>
            <w:r w:rsidRPr="00414DF9">
              <w:t>Band</w:t>
            </w:r>
          </w:p>
        </w:tc>
        <w:tc>
          <w:tcPr>
            <w:tcW w:w="567" w:type="dxa"/>
          </w:tcPr>
          <w:p w14:paraId="21D4FF26" w14:textId="77777777" w:rsidR="006B45C0" w:rsidRPr="00414DF9" w:rsidRDefault="006B45C0" w:rsidP="00291632">
            <w:pPr>
              <w:pStyle w:val="TAL"/>
              <w:jc w:val="center"/>
            </w:pPr>
            <w:r w:rsidRPr="00414DF9">
              <w:t>No</w:t>
            </w:r>
          </w:p>
        </w:tc>
        <w:tc>
          <w:tcPr>
            <w:tcW w:w="709" w:type="dxa"/>
          </w:tcPr>
          <w:p w14:paraId="034D1B17" w14:textId="77777777" w:rsidR="006B45C0" w:rsidRPr="00414DF9" w:rsidRDefault="006B45C0" w:rsidP="00291632">
            <w:pPr>
              <w:pStyle w:val="TAL"/>
              <w:jc w:val="center"/>
              <w:rPr>
                <w:bCs/>
                <w:iCs/>
              </w:rPr>
            </w:pPr>
            <w:r w:rsidRPr="00414DF9">
              <w:rPr>
                <w:bCs/>
                <w:iCs/>
              </w:rPr>
              <w:t>N/A</w:t>
            </w:r>
          </w:p>
        </w:tc>
        <w:tc>
          <w:tcPr>
            <w:tcW w:w="728" w:type="dxa"/>
          </w:tcPr>
          <w:p w14:paraId="4015035E" w14:textId="77777777" w:rsidR="006B45C0" w:rsidRPr="00414DF9" w:rsidRDefault="006B45C0" w:rsidP="00291632">
            <w:pPr>
              <w:pStyle w:val="TAL"/>
              <w:jc w:val="center"/>
              <w:rPr>
                <w:bCs/>
                <w:iCs/>
              </w:rPr>
            </w:pPr>
            <w:r w:rsidRPr="00414DF9">
              <w:rPr>
                <w:bCs/>
                <w:iCs/>
              </w:rPr>
              <w:t>FR2 only</w:t>
            </w:r>
          </w:p>
        </w:tc>
      </w:tr>
      <w:tr w:rsidR="006B45C0" w:rsidRPr="00414DF9" w14:paraId="15BCCC93" w14:textId="77777777" w:rsidTr="00291632">
        <w:trPr>
          <w:cantSplit/>
          <w:tblHeader/>
        </w:trPr>
        <w:tc>
          <w:tcPr>
            <w:tcW w:w="6917" w:type="dxa"/>
          </w:tcPr>
          <w:p w14:paraId="04515EE8" w14:textId="77777777" w:rsidR="006B45C0" w:rsidRPr="00414DF9" w:rsidRDefault="006B45C0" w:rsidP="00291632">
            <w:pPr>
              <w:pStyle w:val="TAL"/>
              <w:rPr>
                <w:b/>
                <w:i/>
              </w:rPr>
            </w:pPr>
            <w:r w:rsidRPr="00414DF9">
              <w:rPr>
                <w:b/>
                <w:bCs/>
                <w:i/>
                <w:iCs/>
              </w:rPr>
              <w:t>twoRateMatchingEUTRA-CRS-patterns-3-4-r18</w:t>
            </w:r>
          </w:p>
          <w:p w14:paraId="40B2AB65" w14:textId="77777777" w:rsidR="006B45C0" w:rsidRPr="00414DF9" w:rsidRDefault="006B45C0" w:rsidP="00291632">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2166211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6610FA7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3465E2DA" w14:textId="77777777" w:rsidR="006B45C0" w:rsidRPr="00414DF9" w:rsidRDefault="006B45C0" w:rsidP="00291632">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43BC9871" w14:textId="77777777" w:rsidR="006B45C0" w:rsidRPr="00414DF9" w:rsidRDefault="006B45C0" w:rsidP="00291632">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3530F953" w14:textId="77777777" w:rsidR="006B45C0" w:rsidRPr="00414DF9" w:rsidRDefault="006B45C0" w:rsidP="00291632">
            <w:pPr>
              <w:pStyle w:val="TAL"/>
              <w:jc w:val="center"/>
            </w:pPr>
            <w:r w:rsidRPr="00414DF9">
              <w:rPr>
                <w:bCs/>
                <w:iCs/>
              </w:rPr>
              <w:t>Band</w:t>
            </w:r>
          </w:p>
        </w:tc>
        <w:tc>
          <w:tcPr>
            <w:tcW w:w="567" w:type="dxa"/>
          </w:tcPr>
          <w:p w14:paraId="32D9A990" w14:textId="77777777" w:rsidR="006B45C0" w:rsidRPr="00414DF9" w:rsidRDefault="006B45C0" w:rsidP="00291632">
            <w:pPr>
              <w:pStyle w:val="TAL"/>
              <w:jc w:val="center"/>
            </w:pPr>
            <w:r w:rsidRPr="00414DF9">
              <w:rPr>
                <w:bCs/>
                <w:iCs/>
              </w:rPr>
              <w:t>No</w:t>
            </w:r>
          </w:p>
        </w:tc>
        <w:tc>
          <w:tcPr>
            <w:tcW w:w="709" w:type="dxa"/>
          </w:tcPr>
          <w:p w14:paraId="634ACCEE" w14:textId="77777777" w:rsidR="006B45C0" w:rsidRPr="00414DF9" w:rsidRDefault="006B45C0" w:rsidP="00291632">
            <w:pPr>
              <w:pStyle w:val="TAL"/>
              <w:jc w:val="center"/>
              <w:rPr>
                <w:bCs/>
                <w:iCs/>
              </w:rPr>
            </w:pPr>
            <w:r w:rsidRPr="00414DF9">
              <w:rPr>
                <w:bCs/>
                <w:iCs/>
              </w:rPr>
              <w:t>N/A</w:t>
            </w:r>
          </w:p>
        </w:tc>
        <w:tc>
          <w:tcPr>
            <w:tcW w:w="728" w:type="dxa"/>
          </w:tcPr>
          <w:p w14:paraId="47A4BB93" w14:textId="77777777" w:rsidR="006B45C0" w:rsidRPr="00414DF9" w:rsidRDefault="006B45C0" w:rsidP="00291632">
            <w:pPr>
              <w:pStyle w:val="TAL"/>
              <w:jc w:val="center"/>
              <w:rPr>
                <w:bCs/>
                <w:iCs/>
              </w:rPr>
            </w:pPr>
            <w:r w:rsidRPr="00414DF9">
              <w:t>FR1 only</w:t>
            </w:r>
          </w:p>
        </w:tc>
      </w:tr>
      <w:tr w:rsidR="006B45C0" w:rsidRPr="00414DF9" w14:paraId="790CAFA7" w14:textId="77777777" w:rsidTr="00291632">
        <w:trPr>
          <w:cantSplit/>
          <w:tblHeader/>
        </w:trPr>
        <w:tc>
          <w:tcPr>
            <w:tcW w:w="6917" w:type="dxa"/>
          </w:tcPr>
          <w:p w14:paraId="0700D289" w14:textId="77777777" w:rsidR="006B45C0" w:rsidRPr="00414DF9" w:rsidRDefault="006B45C0" w:rsidP="00291632">
            <w:pPr>
              <w:pStyle w:val="TAL"/>
              <w:rPr>
                <w:b/>
                <w:bCs/>
                <w:i/>
                <w:iCs/>
              </w:rPr>
            </w:pPr>
            <w:r w:rsidRPr="00414DF9">
              <w:rPr>
                <w:b/>
                <w:bCs/>
                <w:i/>
                <w:iCs/>
              </w:rPr>
              <w:t>twoTCI-StatePDSCH-CJT-TxScheme-r18</w:t>
            </w:r>
          </w:p>
          <w:p w14:paraId="45998EE9" w14:textId="77777777" w:rsidR="006B45C0" w:rsidRPr="00414DF9" w:rsidRDefault="006B45C0" w:rsidP="00291632">
            <w:pPr>
              <w:pStyle w:val="TAL"/>
            </w:pPr>
            <w:r w:rsidRPr="00414DF9">
              <w:t>Indicates whether the UE supports two TCI states for CJT Tx scheme for PDSCH.</w:t>
            </w:r>
          </w:p>
          <w:p w14:paraId="2F0C62E0" w14:textId="77777777" w:rsidR="006B45C0" w:rsidRPr="00414DF9" w:rsidRDefault="006B45C0" w:rsidP="00291632">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093A0A3D" w14:textId="77777777" w:rsidR="006B45C0" w:rsidRPr="00414DF9" w:rsidRDefault="006B45C0" w:rsidP="00291632">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12A777FE" w14:textId="77777777" w:rsidR="006B45C0" w:rsidRPr="00414DF9" w:rsidRDefault="006B45C0" w:rsidP="00291632">
            <w:pPr>
              <w:pStyle w:val="TAL"/>
              <w:jc w:val="center"/>
            </w:pPr>
            <w:r w:rsidRPr="00414DF9">
              <w:rPr>
                <w:bCs/>
                <w:iCs/>
              </w:rPr>
              <w:t>Band</w:t>
            </w:r>
          </w:p>
        </w:tc>
        <w:tc>
          <w:tcPr>
            <w:tcW w:w="567" w:type="dxa"/>
          </w:tcPr>
          <w:p w14:paraId="3DB2F6BB" w14:textId="77777777" w:rsidR="006B45C0" w:rsidRPr="00414DF9" w:rsidRDefault="006B45C0" w:rsidP="00291632">
            <w:pPr>
              <w:pStyle w:val="TAL"/>
              <w:jc w:val="center"/>
            </w:pPr>
            <w:r w:rsidRPr="00414DF9">
              <w:rPr>
                <w:bCs/>
                <w:iCs/>
              </w:rPr>
              <w:t>No</w:t>
            </w:r>
          </w:p>
        </w:tc>
        <w:tc>
          <w:tcPr>
            <w:tcW w:w="709" w:type="dxa"/>
          </w:tcPr>
          <w:p w14:paraId="15B04B43" w14:textId="77777777" w:rsidR="006B45C0" w:rsidRPr="00414DF9" w:rsidRDefault="006B45C0" w:rsidP="00291632">
            <w:pPr>
              <w:pStyle w:val="TAL"/>
              <w:jc w:val="center"/>
              <w:rPr>
                <w:bCs/>
                <w:iCs/>
              </w:rPr>
            </w:pPr>
            <w:r w:rsidRPr="00414DF9">
              <w:rPr>
                <w:bCs/>
                <w:iCs/>
              </w:rPr>
              <w:t>N/A</w:t>
            </w:r>
          </w:p>
        </w:tc>
        <w:tc>
          <w:tcPr>
            <w:tcW w:w="728" w:type="dxa"/>
          </w:tcPr>
          <w:p w14:paraId="27440F53" w14:textId="77777777" w:rsidR="006B45C0" w:rsidRPr="00414DF9" w:rsidRDefault="006B45C0" w:rsidP="00291632">
            <w:pPr>
              <w:pStyle w:val="TAL"/>
              <w:jc w:val="center"/>
              <w:rPr>
                <w:bCs/>
                <w:iCs/>
              </w:rPr>
            </w:pPr>
            <w:r w:rsidRPr="00414DF9">
              <w:rPr>
                <w:bCs/>
                <w:iCs/>
              </w:rPr>
              <w:t>N/A</w:t>
            </w:r>
          </w:p>
        </w:tc>
      </w:tr>
      <w:tr w:rsidR="006B45C0" w:rsidRPr="00414DF9" w14:paraId="1CA06B10" w14:textId="77777777" w:rsidTr="00291632">
        <w:trPr>
          <w:cantSplit/>
          <w:tblHeader/>
        </w:trPr>
        <w:tc>
          <w:tcPr>
            <w:tcW w:w="6917" w:type="dxa"/>
          </w:tcPr>
          <w:p w14:paraId="76BB84F6" w14:textId="77777777" w:rsidR="006B45C0" w:rsidRPr="00414DF9" w:rsidRDefault="006B45C0" w:rsidP="00291632">
            <w:pPr>
              <w:keepNext/>
              <w:keepLines/>
              <w:spacing w:after="0"/>
              <w:rPr>
                <w:rFonts w:ascii="Arial" w:hAnsi="Arial"/>
                <w:b/>
                <w:i/>
                <w:sz w:val="18"/>
                <w:lang w:eastAsia="zh-CN"/>
              </w:rPr>
            </w:pPr>
            <w:r w:rsidRPr="00414DF9">
              <w:rPr>
                <w:rFonts w:ascii="Arial" w:hAnsi="Arial"/>
                <w:b/>
                <w:i/>
                <w:sz w:val="18"/>
                <w:lang w:eastAsia="zh-CN"/>
              </w:rPr>
              <w:t>txDiversity-r16</w:t>
            </w:r>
          </w:p>
          <w:p w14:paraId="12E8D5C5" w14:textId="77777777" w:rsidR="006B45C0" w:rsidRPr="00414DF9" w:rsidRDefault="006B45C0" w:rsidP="00291632">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095D988C" w14:textId="77777777" w:rsidR="006B45C0" w:rsidRPr="00414DF9" w:rsidRDefault="006B45C0" w:rsidP="00291632">
            <w:pPr>
              <w:pStyle w:val="TAL"/>
              <w:rPr>
                <w:b/>
                <w:i/>
              </w:rPr>
            </w:pPr>
            <w:r w:rsidRPr="00414DF9">
              <w:rPr>
                <w:rFonts w:cs="Arial"/>
                <w:bCs/>
                <w:szCs w:val="18"/>
              </w:rPr>
              <w:t>This field is only applicable for single CC case (i.e. non-CA).</w:t>
            </w:r>
          </w:p>
        </w:tc>
        <w:tc>
          <w:tcPr>
            <w:tcW w:w="709" w:type="dxa"/>
          </w:tcPr>
          <w:p w14:paraId="66B1EC41" w14:textId="77777777" w:rsidR="006B45C0" w:rsidRPr="00414DF9" w:rsidRDefault="006B45C0" w:rsidP="00291632">
            <w:pPr>
              <w:pStyle w:val="TAL"/>
              <w:jc w:val="center"/>
            </w:pPr>
            <w:r w:rsidRPr="00414DF9">
              <w:rPr>
                <w:lang w:eastAsia="zh-CN"/>
              </w:rPr>
              <w:t>Band</w:t>
            </w:r>
          </w:p>
        </w:tc>
        <w:tc>
          <w:tcPr>
            <w:tcW w:w="567" w:type="dxa"/>
          </w:tcPr>
          <w:p w14:paraId="52C158B2" w14:textId="77777777" w:rsidR="006B45C0" w:rsidRPr="00414DF9" w:rsidRDefault="006B45C0" w:rsidP="00291632">
            <w:pPr>
              <w:pStyle w:val="TAL"/>
              <w:jc w:val="center"/>
            </w:pPr>
            <w:r w:rsidRPr="00414DF9">
              <w:t>No</w:t>
            </w:r>
          </w:p>
        </w:tc>
        <w:tc>
          <w:tcPr>
            <w:tcW w:w="709" w:type="dxa"/>
          </w:tcPr>
          <w:p w14:paraId="5E7491C2" w14:textId="77777777" w:rsidR="006B45C0" w:rsidRPr="00414DF9" w:rsidRDefault="006B45C0" w:rsidP="00291632">
            <w:pPr>
              <w:pStyle w:val="TAL"/>
              <w:jc w:val="center"/>
            </w:pPr>
            <w:r w:rsidRPr="00414DF9">
              <w:t>N/A</w:t>
            </w:r>
          </w:p>
        </w:tc>
        <w:tc>
          <w:tcPr>
            <w:tcW w:w="728" w:type="dxa"/>
          </w:tcPr>
          <w:p w14:paraId="3908AB4D" w14:textId="77777777" w:rsidR="006B45C0" w:rsidRPr="00414DF9" w:rsidRDefault="006B45C0" w:rsidP="00291632">
            <w:pPr>
              <w:pStyle w:val="TAL"/>
              <w:jc w:val="center"/>
            </w:pPr>
            <w:r w:rsidRPr="00414DF9">
              <w:rPr>
                <w:lang w:eastAsia="zh-CN"/>
              </w:rPr>
              <w:t>FR1 only</w:t>
            </w:r>
          </w:p>
        </w:tc>
      </w:tr>
      <w:tr w:rsidR="006B45C0" w:rsidRPr="00414DF9" w14:paraId="045C480D" w14:textId="77777777" w:rsidTr="00291632">
        <w:trPr>
          <w:cantSplit/>
          <w:tblHeader/>
        </w:trPr>
        <w:tc>
          <w:tcPr>
            <w:tcW w:w="6917" w:type="dxa"/>
          </w:tcPr>
          <w:p w14:paraId="5138003B" w14:textId="77777777" w:rsidR="006B45C0" w:rsidRPr="00414DF9" w:rsidRDefault="006B45C0" w:rsidP="00291632">
            <w:pPr>
              <w:pStyle w:val="TAL"/>
              <w:rPr>
                <w:b/>
                <w:i/>
              </w:rPr>
            </w:pPr>
            <w:r w:rsidRPr="00414DF9">
              <w:rPr>
                <w:b/>
                <w:i/>
              </w:rPr>
              <w:t>type1-HARQ-Codebook-r17</w:t>
            </w:r>
          </w:p>
          <w:p w14:paraId="6C6DB2D8" w14:textId="77777777" w:rsidR="006B45C0" w:rsidRPr="00414DF9" w:rsidRDefault="006B45C0" w:rsidP="00291632">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4772F963" w14:textId="77777777" w:rsidR="006B45C0" w:rsidRPr="00414DF9" w:rsidRDefault="006B45C0" w:rsidP="00291632">
            <w:pPr>
              <w:pStyle w:val="TAL"/>
              <w:jc w:val="center"/>
            </w:pPr>
            <w:r w:rsidRPr="00414DF9">
              <w:rPr>
                <w:bCs/>
                <w:iCs/>
              </w:rPr>
              <w:t>Band</w:t>
            </w:r>
          </w:p>
        </w:tc>
        <w:tc>
          <w:tcPr>
            <w:tcW w:w="567" w:type="dxa"/>
          </w:tcPr>
          <w:p w14:paraId="20D61A9E" w14:textId="77777777" w:rsidR="006B45C0" w:rsidRPr="00414DF9" w:rsidRDefault="006B45C0" w:rsidP="00291632">
            <w:pPr>
              <w:pStyle w:val="TAL"/>
              <w:jc w:val="center"/>
            </w:pPr>
            <w:r w:rsidRPr="00414DF9">
              <w:rPr>
                <w:bCs/>
                <w:iCs/>
              </w:rPr>
              <w:t>No</w:t>
            </w:r>
          </w:p>
        </w:tc>
        <w:tc>
          <w:tcPr>
            <w:tcW w:w="709" w:type="dxa"/>
          </w:tcPr>
          <w:p w14:paraId="50C7D618" w14:textId="77777777" w:rsidR="006B45C0" w:rsidRPr="00414DF9" w:rsidRDefault="006B45C0" w:rsidP="00291632">
            <w:pPr>
              <w:pStyle w:val="TAL"/>
              <w:jc w:val="center"/>
              <w:rPr>
                <w:bCs/>
                <w:iCs/>
              </w:rPr>
            </w:pPr>
            <w:r w:rsidRPr="00414DF9">
              <w:rPr>
                <w:bCs/>
                <w:iCs/>
              </w:rPr>
              <w:t>N/A</w:t>
            </w:r>
          </w:p>
        </w:tc>
        <w:tc>
          <w:tcPr>
            <w:tcW w:w="728" w:type="dxa"/>
          </w:tcPr>
          <w:p w14:paraId="1D6D477D" w14:textId="77777777" w:rsidR="006B45C0" w:rsidRPr="00414DF9" w:rsidRDefault="006B45C0" w:rsidP="00291632">
            <w:pPr>
              <w:pStyle w:val="TAL"/>
              <w:jc w:val="center"/>
              <w:rPr>
                <w:bCs/>
                <w:iCs/>
              </w:rPr>
            </w:pPr>
            <w:r w:rsidRPr="00414DF9">
              <w:rPr>
                <w:bCs/>
                <w:iCs/>
              </w:rPr>
              <w:t>N/A</w:t>
            </w:r>
          </w:p>
        </w:tc>
      </w:tr>
      <w:tr w:rsidR="006B45C0" w:rsidRPr="00414DF9" w14:paraId="7CCC565D" w14:textId="77777777" w:rsidTr="00291632">
        <w:trPr>
          <w:cantSplit/>
          <w:tblHeader/>
        </w:trPr>
        <w:tc>
          <w:tcPr>
            <w:tcW w:w="6917" w:type="dxa"/>
          </w:tcPr>
          <w:p w14:paraId="6344D2B1" w14:textId="77777777" w:rsidR="006B45C0" w:rsidRPr="00414DF9" w:rsidRDefault="006B45C0" w:rsidP="00291632">
            <w:pPr>
              <w:pStyle w:val="TAL"/>
              <w:rPr>
                <w:b/>
                <w:i/>
              </w:rPr>
            </w:pPr>
            <w:r w:rsidRPr="00414DF9">
              <w:rPr>
                <w:b/>
                <w:i/>
              </w:rPr>
              <w:lastRenderedPageBreak/>
              <w:t>type1-PUSCH-RepetitionMultiSlots-v1650</w:t>
            </w:r>
          </w:p>
          <w:p w14:paraId="6253C470" w14:textId="77777777" w:rsidR="006B45C0" w:rsidRPr="00414DF9" w:rsidRDefault="006B45C0" w:rsidP="00291632">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29" w:name="OLE_LINK71"/>
            <w:bookmarkStart w:id="30" w:name="OLE_LINK72"/>
            <w:r w:rsidRPr="00414DF9">
              <w:rPr>
                <w:bCs/>
                <w:iCs/>
              </w:rPr>
              <w:t>For NTN, UE shall set the capability value consistently for all FDD-FR1 NTN bands and all FDD-FR2 NTN bands respectively.</w:t>
            </w:r>
            <w:bookmarkEnd w:id="29"/>
            <w:bookmarkEnd w:id="30"/>
          </w:p>
          <w:p w14:paraId="42A3EB5B" w14:textId="77777777" w:rsidR="006B45C0" w:rsidRPr="00414DF9" w:rsidRDefault="006B45C0" w:rsidP="00291632">
            <w:pPr>
              <w:pStyle w:val="TAL"/>
              <w:rPr>
                <w:bCs/>
                <w:iCs/>
              </w:rPr>
            </w:pPr>
          </w:p>
          <w:p w14:paraId="2588E6C4" w14:textId="77777777" w:rsidR="006B45C0" w:rsidRPr="00414DF9" w:rsidRDefault="006B45C0" w:rsidP="00291632">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1009A57A" w14:textId="77777777" w:rsidR="006B45C0" w:rsidRPr="00414DF9" w:rsidRDefault="006B45C0" w:rsidP="00291632">
            <w:pPr>
              <w:pStyle w:val="TAL"/>
              <w:jc w:val="center"/>
            </w:pPr>
            <w:r w:rsidRPr="00414DF9">
              <w:t>Band</w:t>
            </w:r>
          </w:p>
        </w:tc>
        <w:tc>
          <w:tcPr>
            <w:tcW w:w="567" w:type="dxa"/>
          </w:tcPr>
          <w:p w14:paraId="5D1DFC9B" w14:textId="77777777" w:rsidR="006B45C0" w:rsidRPr="00414DF9" w:rsidRDefault="006B45C0" w:rsidP="00291632">
            <w:pPr>
              <w:pStyle w:val="TAL"/>
              <w:jc w:val="center"/>
            </w:pPr>
            <w:r w:rsidRPr="00414DF9">
              <w:t>No</w:t>
            </w:r>
          </w:p>
        </w:tc>
        <w:tc>
          <w:tcPr>
            <w:tcW w:w="709" w:type="dxa"/>
          </w:tcPr>
          <w:p w14:paraId="6270A47E" w14:textId="77777777" w:rsidR="006B45C0" w:rsidRPr="00414DF9" w:rsidRDefault="006B45C0" w:rsidP="00291632">
            <w:pPr>
              <w:pStyle w:val="TAL"/>
              <w:jc w:val="center"/>
              <w:rPr>
                <w:bCs/>
                <w:iCs/>
              </w:rPr>
            </w:pPr>
            <w:r w:rsidRPr="00414DF9">
              <w:t>N/A</w:t>
            </w:r>
          </w:p>
        </w:tc>
        <w:tc>
          <w:tcPr>
            <w:tcW w:w="728" w:type="dxa"/>
          </w:tcPr>
          <w:p w14:paraId="16635BFA" w14:textId="77777777" w:rsidR="006B45C0" w:rsidRPr="00414DF9" w:rsidRDefault="006B45C0" w:rsidP="00291632">
            <w:pPr>
              <w:pStyle w:val="TAL"/>
              <w:jc w:val="center"/>
              <w:rPr>
                <w:bCs/>
                <w:iCs/>
              </w:rPr>
            </w:pPr>
            <w:r w:rsidRPr="00414DF9">
              <w:t>N/A</w:t>
            </w:r>
          </w:p>
        </w:tc>
      </w:tr>
      <w:tr w:rsidR="006B45C0" w:rsidRPr="00414DF9" w14:paraId="49869106" w14:textId="77777777" w:rsidTr="00291632">
        <w:trPr>
          <w:cantSplit/>
          <w:tblHeader/>
        </w:trPr>
        <w:tc>
          <w:tcPr>
            <w:tcW w:w="6917" w:type="dxa"/>
          </w:tcPr>
          <w:p w14:paraId="461A381A" w14:textId="77777777" w:rsidR="006B45C0" w:rsidRPr="00414DF9" w:rsidRDefault="006B45C0" w:rsidP="00291632">
            <w:pPr>
              <w:pStyle w:val="TAL"/>
              <w:rPr>
                <w:b/>
                <w:i/>
              </w:rPr>
            </w:pPr>
            <w:r w:rsidRPr="00414DF9">
              <w:rPr>
                <w:b/>
                <w:i/>
              </w:rPr>
              <w:t>type2-HARQ-Codebook-r17</w:t>
            </w:r>
          </w:p>
          <w:p w14:paraId="76E72345" w14:textId="77777777" w:rsidR="006B45C0" w:rsidRPr="00414DF9" w:rsidRDefault="006B45C0" w:rsidP="00291632">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C410880" w14:textId="77777777" w:rsidR="006B45C0" w:rsidRPr="00414DF9" w:rsidRDefault="006B45C0" w:rsidP="00291632">
            <w:pPr>
              <w:pStyle w:val="TAL"/>
              <w:jc w:val="center"/>
              <w:rPr>
                <w:bCs/>
                <w:iCs/>
              </w:rPr>
            </w:pPr>
            <w:r w:rsidRPr="00414DF9">
              <w:rPr>
                <w:bCs/>
                <w:iCs/>
              </w:rPr>
              <w:t>Band</w:t>
            </w:r>
          </w:p>
        </w:tc>
        <w:tc>
          <w:tcPr>
            <w:tcW w:w="567" w:type="dxa"/>
          </w:tcPr>
          <w:p w14:paraId="05EFE8DA" w14:textId="77777777" w:rsidR="006B45C0" w:rsidRPr="00414DF9" w:rsidRDefault="006B45C0" w:rsidP="00291632">
            <w:pPr>
              <w:pStyle w:val="TAL"/>
              <w:jc w:val="center"/>
              <w:rPr>
                <w:bCs/>
                <w:iCs/>
              </w:rPr>
            </w:pPr>
            <w:r w:rsidRPr="00414DF9">
              <w:rPr>
                <w:bCs/>
                <w:iCs/>
              </w:rPr>
              <w:t>No</w:t>
            </w:r>
          </w:p>
        </w:tc>
        <w:tc>
          <w:tcPr>
            <w:tcW w:w="709" w:type="dxa"/>
          </w:tcPr>
          <w:p w14:paraId="5FC49835" w14:textId="77777777" w:rsidR="006B45C0" w:rsidRPr="00414DF9" w:rsidRDefault="006B45C0" w:rsidP="00291632">
            <w:pPr>
              <w:pStyle w:val="TAL"/>
              <w:jc w:val="center"/>
              <w:rPr>
                <w:bCs/>
                <w:iCs/>
              </w:rPr>
            </w:pPr>
            <w:r w:rsidRPr="00414DF9">
              <w:rPr>
                <w:bCs/>
                <w:iCs/>
              </w:rPr>
              <w:t>N/A</w:t>
            </w:r>
          </w:p>
        </w:tc>
        <w:tc>
          <w:tcPr>
            <w:tcW w:w="728" w:type="dxa"/>
          </w:tcPr>
          <w:p w14:paraId="14101F1E" w14:textId="77777777" w:rsidR="006B45C0" w:rsidRPr="00414DF9" w:rsidRDefault="006B45C0" w:rsidP="00291632">
            <w:pPr>
              <w:pStyle w:val="TAL"/>
              <w:jc w:val="center"/>
              <w:rPr>
                <w:bCs/>
                <w:iCs/>
              </w:rPr>
            </w:pPr>
            <w:r w:rsidRPr="00414DF9">
              <w:rPr>
                <w:bCs/>
                <w:iCs/>
              </w:rPr>
              <w:t>N/A</w:t>
            </w:r>
          </w:p>
        </w:tc>
      </w:tr>
      <w:tr w:rsidR="006B45C0" w:rsidRPr="00414DF9" w14:paraId="0D6B3FDA" w14:textId="77777777" w:rsidTr="00291632">
        <w:trPr>
          <w:cantSplit/>
          <w:tblHeader/>
        </w:trPr>
        <w:tc>
          <w:tcPr>
            <w:tcW w:w="6917" w:type="dxa"/>
          </w:tcPr>
          <w:p w14:paraId="4A7665D3" w14:textId="77777777" w:rsidR="006B45C0" w:rsidRPr="00414DF9" w:rsidRDefault="006B45C0" w:rsidP="00291632">
            <w:pPr>
              <w:pStyle w:val="TAL"/>
              <w:rPr>
                <w:b/>
                <w:i/>
              </w:rPr>
            </w:pPr>
            <w:r w:rsidRPr="00414DF9">
              <w:rPr>
                <w:b/>
                <w:i/>
              </w:rPr>
              <w:t>type2-PUSCH-RepetitionMultiSlots-v1650</w:t>
            </w:r>
          </w:p>
          <w:p w14:paraId="3B2D36E7" w14:textId="77777777" w:rsidR="006B45C0" w:rsidRPr="00414DF9" w:rsidRDefault="006B45C0" w:rsidP="00291632">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50A0214C" w14:textId="77777777" w:rsidR="006B45C0" w:rsidRPr="00414DF9" w:rsidRDefault="006B45C0" w:rsidP="00291632">
            <w:pPr>
              <w:pStyle w:val="TAL"/>
              <w:rPr>
                <w:bCs/>
                <w:iCs/>
              </w:rPr>
            </w:pPr>
          </w:p>
          <w:p w14:paraId="2A2A313C" w14:textId="77777777" w:rsidR="006B45C0" w:rsidRPr="00414DF9" w:rsidRDefault="006B45C0" w:rsidP="00291632">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2FAF8F5C" w14:textId="77777777" w:rsidR="006B45C0" w:rsidRPr="00414DF9" w:rsidRDefault="006B45C0" w:rsidP="00291632">
            <w:pPr>
              <w:pStyle w:val="TAL"/>
              <w:jc w:val="center"/>
            </w:pPr>
            <w:r w:rsidRPr="00414DF9">
              <w:t>Band</w:t>
            </w:r>
          </w:p>
        </w:tc>
        <w:tc>
          <w:tcPr>
            <w:tcW w:w="567" w:type="dxa"/>
          </w:tcPr>
          <w:p w14:paraId="7D1B779D" w14:textId="77777777" w:rsidR="006B45C0" w:rsidRPr="00414DF9" w:rsidRDefault="006B45C0" w:rsidP="00291632">
            <w:pPr>
              <w:pStyle w:val="TAL"/>
              <w:jc w:val="center"/>
            </w:pPr>
            <w:r w:rsidRPr="00414DF9">
              <w:t>No</w:t>
            </w:r>
          </w:p>
        </w:tc>
        <w:tc>
          <w:tcPr>
            <w:tcW w:w="709" w:type="dxa"/>
          </w:tcPr>
          <w:p w14:paraId="21C8AEE8" w14:textId="77777777" w:rsidR="006B45C0" w:rsidRPr="00414DF9" w:rsidRDefault="006B45C0" w:rsidP="00291632">
            <w:pPr>
              <w:pStyle w:val="TAL"/>
              <w:jc w:val="center"/>
              <w:rPr>
                <w:bCs/>
                <w:iCs/>
              </w:rPr>
            </w:pPr>
            <w:r w:rsidRPr="00414DF9">
              <w:t>N/A</w:t>
            </w:r>
          </w:p>
        </w:tc>
        <w:tc>
          <w:tcPr>
            <w:tcW w:w="728" w:type="dxa"/>
          </w:tcPr>
          <w:p w14:paraId="2AEAD146" w14:textId="77777777" w:rsidR="006B45C0" w:rsidRPr="00414DF9" w:rsidRDefault="006B45C0" w:rsidP="00291632">
            <w:pPr>
              <w:pStyle w:val="TAL"/>
              <w:jc w:val="center"/>
              <w:rPr>
                <w:bCs/>
                <w:iCs/>
              </w:rPr>
            </w:pPr>
            <w:r w:rsidRPr="00414DF9">
              <w:t>N/A</w:t>
            </w:r>
          </w:p>
        </w:tc>
      </w:tr>
      <w:tr w:rsidR="006B45C0" w:rsidRPr="00414DF9" w14:paraId="73FD87CE" w14:textId="77777777" w:rsidTr="00291632">
        <w:trPr>
          <w:cantSplit/>
          <w:tblHeader/>
        </w:trPr>
        <w:tc>
          <w:tcPr>
            <w:tcW w:w="6917" w:type="dxa"/>
          </w:tcPr>
          <w:p w14:paraId="667D445E" w14:textId="77777777" w:rsidR="006B45C0" w:rsidRPr="00414DF9" w:rsidRDefault="006B45C0" w:rsidP="00291632">
            <w:pPr>
              <w:pStyle w:val="TAL"/>
              <w:rPr>
                <w:b/>
                <w:i/>
              </w:rPr>
            </w:pPr>
            <w:r w:rsidRPr="00414DF9">
              <w:rPr>
                <w:b/>
                <w:i/>
              </w:rPr>
              <w:t>type3-HARQ-Codebook-r17</w:t>
            </w:r>
          </w:p>
          <w:p w14:paraId="6EB4B07F" w14:textId="77777777" w:rsidR="006B45C0" w:rsidRPr="00414DF9" w:rsidRDefault="006B45C0" w:rsidP="00291632">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24E3FCFD" w14:textId="77777777" w:rsidR="006B45C0" w:rsidRPr="00414DF9" w:rsidRDefault="006B45C0" w:rsidP="00291632">
            <w:pPr>
              <w:pStyle w:val="TAL"/>
              <w:jc w:val="center"/>
            </w:pPr>
            <w:r w:rsidRPr="00414DF9">
              <w:rPr>
                <w:bCs/>
                <w:iCs/>
              </w:rPr>
              <w:t>Band</w:t>
            </w:r>
          </w:p>
        </w:tc>
        <w:tc>
          <w:tcPr>
            <w:tcW w:w="567" w:type="dxa"/>
          </w:tcPr>
          <w:p w14:paraId="596D2B55" w14:textId="77777777" w:rsidR="006B45C0" w:rsidRPr="00414DF9" w:rsidRDefault="006B45C0" w:rsidP="00291632">
            <w:pPr>
              <w:pStyle w:val="TAL"/>
              <w:jc w:val="center"/>
            </w:pPr>
            <w:r w:rsidRPr="00414DF9">
              <w:rPr>
                <w:bCs/>
                <w:iCs/>
              </w:rPr>
              <w:t>No</w:t>
            </w:r>
          </w:p>
        </w:tc>
        <w:tc>
          <w:tcPr>
            <w:tcW w:w="709" w:type="dxa"/>
          </w:tcPr>
          <w:p w14:paraId="4C244946" w14:textId="77777777" w:rsidR="006B45C0" w:rsidRPr="00414DF9" w:rsidRDefault="006B45C0" w:rsidP="00291632">
            <w:pPr>
              <w:pStyle w:val="TAL"/>
              <w:jc w:val="center"/>
            </w:pPr>
            <w:r w:rsidRPr="00414DF9">
              <w:rPr>
                <w:bCs/>
                <w:iCs/>
              </w:rPr>
              <w:t>N/A</w:t>
            </w:r>
          </w:p>
        </w:tc>
        <w:tc>
          <w:tcPr>
            <w:tcW w:w="728" w:type="dxa"/>
          </w:tcPr>
          <w:p w14:paraId="271BE3C3" w14:textId="77777777" w:rsidR="006B45C0" w:rsidRPr="00414DF9" w:rsidRDefault="006B45C0" w:rsidP="00291632">
            <w:pPr>
              <w:pStyle w:val="TAL"/>
              <w:jc w:val="center"/>
            </w:pPr>
            <w:r w:rsidRPr="00414DF9">
              <w:rPr>
                <w:bCs/>
                <w:iCs/>
              </w:rPr>
              <w:t>N/A</w:t>
            </w:r>
          </w:p>
        </w:tc>
      </w:tr>
      <w:tr w:rsidR="006B45C0" w:rsidRPr="00414DF9" w14:paraId="1A29BB40" w14:textId="77777777" w:rsidTr="00291632">
        <w:trPr>
          <w:cantSplit/>
          <w:tblHeader/>
        </w:trPr>
        <w:tc>
          <w:tcPr>
            <w:tcW w:w="6917" w:type="dxa"/>
          </w:tcPr>
          <w:p w14:paraId="604FCD1D" w14:textId="77777777" w:rsidR="006B45C0" w:rsidRPr="00414DF9" w:rsidRDefault="006B45C0" w:rsidP="00291632">
            <w:pPr>
              <w:pStyle w:val="TAL"/>
              <w:rPr>
                <w:b/>
                <w:i/>
              </w:rPr>
            </w:pPr>
            <w:r w:rsidRPr="00414DF9">
              <w:rPr>
                <w:b/>
                <w:i/>
              </w:rPr>
              <w:t>ue-OneShotUL-TimingAdj-r17</w:t>
            </w:r>
          </w:p>
          <w:p w14:paraId="707CC54C" w14:textId="77777777" w:rsidR="006B45C0" w:rsidRPr="00414DF9" w:rsidRDefault="006B45C0" w:rsidP="00291632">
            <w:pPr>
              <w:pStyle w:val="TAL"/>
              <w:rPr>
                <w:bCs/>
                <w:iCs/>
              </w:rPr>
            </w:pPr>
            <w:r w:rsidRPr="00414DF9">
              <w:rPr>
                <w:bCs/>
                <w:iCs/>
              </w:rPr>
              <w:t>Indicates whether the UE supports one shot large UL timing adjustment.</w:t>
            </w:r>
          </w:p>
          <w:p w14:paraId="7DA9E6CC" w14:textId="77777777" w:rsidR="006B45C0" w:rsidRPr="00414DF9" w:rsidRDefault="006B45C0" w:rsidP="00291632">
            <w:pPr>
              <w:pStyle w:val="TAL"/>
              <w:rPr>
                <w:rFonts w:cs="Arial"/>
                <w:bCs/>
                <w:iCs/>
                <w:szCs w:val="18"/>
              </w:rPr>
            </w:pPr>
          </w:p>
          <w:p w14:paraId="7A08196A" w14:textId="77777777" w:rsidR="006B45C0" w:rsidRPr="00414DF9" w:rsidRDefault="006B45C0" w:rsidP="00291632">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23C3FAB6" w14:textId="77777777" w:rsidR="006B45C0" w:rsidRPr="00414DF9" w:rsidRDefault="006B45C0" w:rsidP="00291632">
            <w:pPr>
              <w:pStyle w:val="TAL"/>
              <w:jc w:val="center"/>
              <w:rPr>
                <w:lang w:eastAsia="zh-CN"/>
              </w:rPr>
            </w:pPr>
            <w:r w:rsidRPr="00414DF9">
              <w:rPr>
                <w:bCs/>
                <w:iCs/>
              </w:rPr>
              <w:t>Band</w:t>
            </w:r>
          </w:p>
        </w:tc>
        <w:tc>
          <w:tcPr>
            <w:tcW w:w="567" w:type="dxa"/>
          </w:tcPr>
          <w:p w14:paraId="3075CDB1" w14:textId="77777777" w:rsidR="006B45C0" w:rsidRPr="00414DF9" w:rsidRDefault="006B45C0" w:rsidP="00291632">
            <w:pPr>
              <w:pStyle w:val="TAL"/>
              <w:jc w:val="center"/>
            </w:pPr>
            <w:r w:rsidRPr="00414DF9">
              <w:rPr>
                <w:bCs/>
                <w:iCs/>
              </w:rPr>
              <w:t>No</w:t>
            </w:r>
          </w:p>
        </w:tc>
        <w:tc>
          <w:tcPr>
            <w:tcW w:w="709" w:type="dxa"/>
          </w:tcPr>
          <w:p w14:paraId="3260D445" w14:textId="77777777" w:rsidR="006B45C0" w:rsidRPr="00414DF9" w:rsidRDefault="006B45C0" w:rsidP="00291632">
            <w:pPr>
              <w:pStyle w:val="TAL"/>
              <w:jc w:val="center"/>
            </w:pPr>
            <w:r w:rsidRPr="00414DF9">
              <w:rPr>
                <w:bCs/>
                <w:iCs/>
              </w:rPr>
              <w:t>N/A</w:t>
            </w:r>
          </w:p>
        </w:tc>
        <w:tc>
          <w:tcPr>
            <w:tcW w:w="728" w:type="dxa"/>
          </w:tcPr>
          <w:p w14:paraId="47BC3428" w14:textId="77777777" w:rsidR="006B45C0" w:rsidRPr="00414DF9" w:rsidRDefault="006B45C0" w:rsidP="00291632">
            <w:pPr>
              <w:pStyle w:val="TAL"/>
              <w:jc w:val="center"/>
              <w:rPr>
                <w:lang w:eastAsia="zh-CN"/>
              </w:rPr>
            </w:pPr>
            <w:r w:rsidRPr="00414DF9">
              <w:rPr>
                <w:bCs/>
                <w:iCs/>
              </w:rPr>
              <w:t>FR2 only</w:t>
            </w:r>
          </w:p>
        </w:tc>
      </w:tr>
      <w:tr w:rsidR="006B45C0" w:rsidRPr="00414DF9" w14:paraId="6112D05A" w14:textId="77777777" w:rsidTr="00291632">
        <w:trPr>
          <w:cantSplit/>
          <w:tblHeader/>
        </w:trPr>
        <w:tc>
          <w:tcPr>
            <w:tcW w:w="6917" w:type="dxa"/>
          </w:tcPr>
          <w:p w14:paraId="4E013C1F" w14:textId="77777777" w:rsidR="006B45C0" w:rsidRPr="00414DF9" w:rsidRDefault="006B45C0" w:rsidP="00291632">
            <w:pPr>
              <w:pStyle w:val="TAL"/>
              <w:rPr>
                <w:b/>
                <w:i/>
              </w:rPr>
            </w:pPr>
            <w:r w:rsidRPr="00414DF9">
              <w:rPr>
                <w:b/>
                <w:i/>
              </w:rPr>
              <w:t>ue-PowerClass, ue-PowerClass-v1610, ue-PowerClass-v1700</w:t>
            </w:r>
          </w:p>
          <w:p w14:paraId="206C621B" w14:textId="77777777" w:rsidR="006B45C0" w:rsidRPr="00414DF9" w:rsidRDefault="006B45C0" w:rsidP="00291632">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78FC6E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724B2BA" w14:textId="77777777" w:rsidR="006B45C0" w:rsidRPr="00414DF9" w:rsidRDefault="006B45C0" w:rsidP="00291632">
            <w:pPr>
              <w:pStyle w:val="TAL"/>
              <w:jc w:val="center"/>
              <w:rPr>
                <w:rFonts w:cs="Arial"/>
                <w:szCs w:val="18"/>
              </w:rPr>
            </w:pPr>
            <w:r w:rsidRPr="00414DF9">
              <w:rPr>
                <w:rFonts w:cs="Arial"/>
                <w:szCs w:val="18"/>
              </w:rPr>
              <w:t>Yes</w:t>
            </w:r>
          </w:p>
        </w:tc>
        <w:tc>
          <w:tcPr>
            <w:tcW w:w="709" w:type="dxa"/>
          </w:tcPr>
          <w:p w14:paraId="25E9315C" w14:textId="77777777" w:rsidR="006B45C0" w:rsidRPr="00414DF9" w:rsidRDefault="006B45C0" w:rsidP="00291632">
            <w:pPr>
              <w:pStyle w:val="TAL"/>
              <w:jc w:val="center"/>
              <w:rPr>
                <w:rFonts w:cs="Arial"/>
                <w:szCs w:val="18"/>
              </w:rPr>
            </w:pPr>
            <w:r w:rsidRPr="00414DF9">
              <w:rPr>
                <w:bCs/>
                <w:iCs/>
              </w:rPr>
              <w:t>N/A</w:t>
            </w:r>
          </w:p>
        </w:tc>
        <w:tc>
          <w:tcPr>
            <w:tcW w:w="728" w:type="dxa"/>
          </w:tcPr>
          <w:p w14:paraId="7E175B34" w14:textId="77777777" w:rsidR="006B45C0" w:rsidRPr="00414DF9" w:rsidRDefault="006B45C0" w:rsidP="00291632">
            <w:pPr>
              <w:pStyle w:val="TAL"/>
              <w:jc w:val="center"/>
            </w:pPr>
            <w:r w:rsidRPr="00414DF9">
              <w:rPr>
                <w:bCs/>
                <w:iCs/>
              </w:rPr>
              <w:t>N/A</w:t>
            </w:r>
          </w:p>
        </w:tc>
      </w:tr>
      <w:tr w:rsidR="006B45C0" w:rsidRPr="00414DF9" w14:paraId="746C205B" w14:textId="77777777" w:rsidTr="00291632">
        <w:trPr>
          <w:cantSplit/>
          <w:tblHeader/>
        </w:trPr>
        <w:tc>
          <w:tcPr>
            <w:tcW w:w="6917" w:type="dxa"/>
          </w:tcPr>
          <w:p w14:paraId="29CFED48" w14:textId="77777777" w:rsidR="006B45C0" w:rsidRPr="00414DF9" w:rsidRDefault="006B45C0" w:rsidP="00291632">
            <w:pPr>
              <w:pStyle w:val="TAL"/>
              <w:rPr>
                <w:b/>
                <w:i/>
              </w:rPr>
            </w:pPr>
            <w:r w:rsidRPr="00414DF9">
              <w:rPr>
                <w:b/>
                <w:i/>
              </w:rPr>
              <w:lastRenderedPageBreak/>
              <w:t>ue-specific-K-Offset-r17</w:t>
            </w:r>
          </w:p>
          <w:p w14:paraId="28CE9BCE" w14:textId="77777777" w:rsidR="006B45C0" w:rsidRPr="00414DF9" w:rsidRDefault="006B45C0" w:rsidP="00291632">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193BED9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2B16F68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2AFC5AC2"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2E32836B" w14:textId="77777777" w:rsidR="006B45C0" w:rsidRPr="00414DF9" w:rsidRDefault="006B45C0" w:rsidP="00291632">
            <w:pPr>
              <w:pStyle w:val="TAL"/>
              <w:jc w:val="center"/>
              <w:rPr>
                <w:rFonts w:cs="Arial"/>
                <w:szCs w:val="18"/>
              </w:rPr>
            </w:pPr>
            <w:r w:rsidRPr="00414DF9">
              <w:rPr>
                <w:bCs/>
                <w:iCs/>
              </w:rPr>
              <w:t>Band</w:t>
            </w:r>
          </w:p>
        </w:tc>
        <w:tc>
          <w:tcPr>
            <w:tcW w:w="567" w:type="dxa"/>
          </w:tcPr>
          <w:p w14:paraId="62E86986" w14:textId="77777777" w:rsidR="006B45C0" w:rsidRPr="00414DF9" w:rsidRDefault="006B45C0" w:rsidP="00291632">
            <w:pPr>
              <w:pStyle w:val="TAL"/>
              <w:jc w:val="center"/>
              <w:rPr>
                <w:rFonts w:cs="Arial"/>
                <w:szCs w:val="18"/>
              </w:rPr>
            </w:pPr>
            <w:r w:rsidRPr="00414DF9">
              <w:rPr>
                <w:bCs/>
                <w:iCs/>
              </w:rPr>
              <w:t>No</w:t>
            </w:r>
          </w:p>
        </w:tc>
        <w:tc>
          <w:tcPr>
            <w:tcW w:w="709" w:type="dxa"/>
          </w:tcPr>
          <w:p w14:paraId="092528BA" w14:textId="77777777" w:rsidR="006B45C0" w:rsidRPr="00414DF9" w:rsidRDefault="006B45C0" w:rsidP="00291632">
            <w:pPr>
              <w:pStyle w:val="TAL"/>
              <w:jc w:val="center"/>
              <w:rPr>
                <w:bCs/>
                <w:iCs/>
              </w:rPr>
            </w:pPr>
            <w:r w:rsidRPr="00414DF9">
              <w:rPr>
                <w:bCs/>
                <w:iCs/>
              </w:rPr>
              <w:t>N/A</w:t>
            </w:r>
          </w:p>
        </w:tc>
        <w:tc>
          <w:tcPr>
            <w:tcW w:w="728" w:type="dxa"/>
          </w:tcPr>
          <w:p w14:paraId="71982263" w14:textId="77777777" w:rsidR="006B45C0" w:rsidRPr="00414DF9" w:rsidRDefault="006B45C0" w:rsidP="00291632">
            <w:pPr>
              <w:pStyle w:val="TAL"/>
              <w:jc w:val="center"/>
              <w:rPr>
                <w:bCs/>
                <w:iCs/>
              </w:rPr>
            </w:pPr>
            <w:r w:rsidRPr="00414DF9">
              <w:rPr>
                <w:bCs/>
                <w:iCs/>
              </w:rPr>
              <w:t>N/A</w:t>
            </w:r>
          </w:p>
        </w:tc>
      </w:tr>
      <w:tr w:rsidR="006B45C0" w:rsidRPr="00414DF9" w14:paraId="7BB691AD" w14:textId="77777777" w:rsidTr="00291632">
        <w:trPr>
          <w:cantSplit/>
          <w:tblHeader/>
        </w:trPr>
        <w:tc>
          <w:tcPr>
            <w:tcW w:w="6917" w:type="dxa"/>
          </w:tcPr>
          <w:p w14:paraId="73222E94" w14:textId="77777777" w:rsidR="006B45C0" w:rsidRPr="00414DF9" w:rsidRDefault="006B45C0" w:rsidP="00291632">
            <w:pPr>
              <w:pStyle w:val="TAL"/>
              <w:rPr>
                <w:b/>
                <w:i/>
              </w:rPr>
            </w:pPr>
            <w:r w:rsidRPr="00414DF9">
              <w:rPr>
                <w:b/>
                <w:i/>
              </w:rPr>
              <w:t>ue-TA-Measurement-r18</w:t>
            </w:r>
          </w:p>
          <w:p w14:paraId="0161D6C9" w14:textId="77777777" w:rsidR="006B45C0" w:rsidRPr="00414DF9" w:rsidRDefault="006B45C0" w:rsidP="00291632">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179899B"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4EA0B5B5" w14:textId="77777777" w:rsidR="006B45C0" w:rsidRPr="00414DF9" w:rsidRDefault="006B45C0" w:rsidP="00291632">
            <w:pPr>
              <w:pStyle w:val="TAL"/>
              <w:rPr>
                <w:b/>
                <w:i/>
              </w:rPr>
            </w:pPr>
            <w:r w:rsidRPr="00414DF9">
              <w:t>For cross-band operation, this capability refers to the source band.</w:t>
            </w:r>
          </w:p>
        </w:tc>
        <w:tc>
          <w:tcPr>
            <w:tcW w:w="709" w:type="dxa"/>
          </w:tcPr>
          <w:p w14:paraId="0667C127" w14:textId="77777777" w:rsidR="006B45C0" w:rsidRPr="00414DF9" w:rsidRDefault="006B45C0" w:rsidP="00291632">
            <w:pPr>
              <w:pStyle w:val="TAL"/>
              <w:jc w:val="center"/>
              <w:rPr>
                <w:bCs/>
                <w:iCs/>
              </w:rPr>
            </w:pPr>
            <w:r w:rsidRPr="00414DF9">
              <w:rPr>
                <w:bCs/>
                <w:iCs/>
              </w:rPr>
              <w:t>Band</w:t>
            </w:r>
          </w:p>
        </w:tc>
        <w:tc>
          <w:tcPr>
            <w:tcW w:w="567" w:type="dxa"/>
          </w:tcPr>
          <w:p w14:paraId="5569AF9C" w14:textId="77777777" w:rsidR="006B45C0" w:rsidRPr="00414DF9" w:rsidRDefault="006B45C0" w:rsidP="00291632">
            <w:pPr>
              <w:pStyle w:val="TAL"/>
              <w:jc w:val="center"/>
              <w:rPr>
                <w:bCs/>
                <w:iCs/>
              </w:rPr>
            </w:pPr>
            <w:r w:rsidRPr="00414DF9">
              <w:rPr>
                <w:bCs/>
                <w:iCs/>
              </w:rPr>
              <w:t>No</w:t>
            </w:r>
          </w:p>
        </w:tc>
        <w:tc>
          <w:tcPr>
            <w:tcW w:w="709" w:type="dxa"/>
          </w:tcPr>
          <w:p w14:paraId="5282E796" w14:textId="77777777" w:rsidR="006B45C0" w:rsidRPr="00414DF9" w:rsidRDefault="006B45C0" w:rsidP="00291632">
            <w:pPr>
              <w:pStyle w:val="TAL"/>
              <w:jc w:val="center"/>
              <w:rPr>
                <w:bCs/>
                <w:iCs/>
              </w:rPr>
            </w:pPr>
            <w:r w:rsidRPr="00414DF9">
              <w:rPr>
                <w:bCs/>
                <w:iCs/>
              </w:rPr>
              <w:t>N/A</w:t>
            </w:r>
          </w:p>
        </w:tc>
        <w:tc>
          <w:tcPr>
            <w:tcW w:w="728" w:type="dxa"/>
          </w:tcPr>
          <w:p w14:paraId="02FB3F43" w14:textId="77777777" w:rsidR="006B45C0" w:rsidRPr="00414DF9" w:rsidRDefault="006B45C0" w:rsidP="00291632">
            <w:pPr>
              <w:pStyle w:val="TAL"/>
              <w:jc w:val="center"/>
              <w:rPr>
                <w:bCs/>
                <w:iCs/>
              </w:rPr>
            </w:pPr>
            <w:r w:rsidRPr="00414DF9">
              <w:rPr>
                <w:bCs/>
                <w:iCs/>
              </w:rPr>
              <w:t>N/A</w:t>
            </w:r>
          </w:p>
        </w:tc>
      </w:tr>
      <w:tr w:rsidR="006B45C0" w:rsidRPr="00414DF9" w14:paraId="1DB5EA45" w14:textId="77777777" w:rsidTr="00291632">
        <w:trPr>
          <w:cantSplit/>
          <w:tblHeader/>
        </w:trPr>
        <w:tc>
          <w:tcPr>
            <w:tcW w:w="6917" w:type="dxa"/>
          </w:tcPr>
          <w:p w14:paraId="25FF9DBA" w14:textId="77777777" w:rsidR="006B45C0" w:rsidRPr="00414DF9" w:rsidRDefault="006B45C0" w:rsidP="00291632">
            <w:pPr>
              <w:keepNext/>
              <w:keepLines/>
              <w:spacing w:after="0"/>
              <w:rPr>
                <w:rFonts w:ascii="Arial" w:hAnsi="Arial"/>
                <w:b/>
                <w:i/>
                <w:sz w:val="18"/>
              </w:rPr>
            </w:pPr>
            <w:r w:rsidRPr="00414DF9">
              <w:rPr>
                <w:rFonts w:ascii="Arial" w:hAnsi="Arial"/>
                <w:b/>
                <w:i/>
                <w:sz w:val="18"/>
              </w:rPr>
              <w:t>ul-GapFR2-r17</w:t>
            </w:r>
          </w:p>
          <w:p w14:paraId="5A52A722" w14:textId="3A334EB1" w:rsidR="006B45C0" w:rsidRPr="00414DF9" w:rsidRDefault="006B45C0" w:rsidP="00291632">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ins w:id="31" w:author="Huawei, HiSilicon" w:date="2025-03-27T17:17:00Z">
              <w:r w:rsidR="005922F3">
                <w:rPr>
                  <w:rFonts w:eastAsia="MS PGothic"/>
                </w:rPr>
                <w:t xml:space="preserve"> </w:t>
              </w:r>
              <w:r w:rsidR="005922F3" w:rsidRPr="00A000AD">
                <w:rPr>
                  <w:rFonts w:eastAsia="MS PGothic"/>
                </w:rPr>
                <w:t xml:space="preserve">UE indicating support of this feature shall also indicate support of </w:t>
              </w:r>
              <w:r w:rsidR="005922F3" w:rsidRPr="0083481D">
                <w:rPr>
                  <w:rFonts w:eastAsia="MS PGothic"/>
                  <w:i/>
                </w:rPr>
                <w:t>tdd-MPE-P-MPR-Reporting-r16</w:t>
              </w:r>
              <w:r w:rsidR="005922F3" w:rsidRPr="00A000AD">
                <w:rPr>
                  <w:rFonts w:eastAsia="MS PGothic"/>
                </w:rPr>
                <w:t>.</w:t>
              </w:r>
            </w:ins>
          </w:p>
        </w:tc>
        <w:tc>
          <w:tcPr>
            <w:tcW w:w="709" w:type="dxa"/>
          </w:tcPr>
          <w:p w14:paraId="2FE2B6E4" w14:textId="77777777" w:rsidR="006B45C0" w:rsidRPr="00414DF9" w:rsidRDefault="006B45C0" w:rsidP="00291632">
            <w:pPr>
              <w:pStyle w:val="TAL"/>
              <w:jc w:val="center"/>
              <w:rPr>
                <w:rFonts w:cs="Arial"/>
                <w:szCs w:val="18"/>
              </w:rPr>
            </w:pPr>
            <w:r w:rsidRPr="00414DF9">
              <w:rPr>
                <w:lang w:eastAsia="zh-CN"/>
              </w:rPr>
              <w:t>Band</w:t>
            </w:r>
          </w:p>
        </w:tc>
        <w:tc>
          <w:tcPr>
            <w:tcW w:w="567" w:type="dxa"/>
          </w:tcPr>
          <w:p w14:paraId="278F261E" w14:textId="77777777" w:rsidR="006B45C0" w:rsidRPr="00414DF9" w:rsidRDefault="006B45C0" w:rsidP="00291632">
            <w:pPr>
              <w:pStyle w:val="TAL"/>
              <w:jc w:val="center"/>
              <w:rPr>
                <w:rFonts w:cs="Arial"/>
                <w:szCs w:val="18"/>
              </w:rPr>
            </w:pPr>
            <w:r w:rsidRPr="00414DF9">
              <w:t>No</w:t>
            </w:r>
          </w:p>
        </w:tc>
        <w:tc>
          <w:tcPr>
            <w:tcW w:w="709" w:type="dxa"/>
          </w:tcPr>
          <w:p w14:paraId="39B605D8" w14:textId="77777777" w:rsidR="006B45C0" w:rsidRPr="00414DF9" w:rsidRDefault="006B45C0" w:rsidP="00291632">
            <w:pPr>
              <w:pStyle w:val="TAL"/>
              <w:jc w:val="center"/>
              <w:rPr>
                <w:bCs/>
                <w:iCs/>
              </w:rPr>
            </w:pPr>
            <w:r w:rsidRPr="00414DF9">
              <w:rPr>
                <w:bCs/>
                <w:iCs/>
              </w:rPr>
              <w:t>No</w:t>
            </w:r>
          </w:p>
        </w:tc>
        <w:tc>
          <w:tcPr>
            <w:tcW w:w="728" w:type="dxa"/>
          </w:tcPr>
          <w:p w14:paraId="170B0B1C" w14:textId="77777777" w:rsidR="006B45C0" w:rsidRPr="00414DF9" w:rsidRDefault="006B45C0" w:rsidP="00291632">
            <w:pPr>
              <w:pStyle w:val="TAL"/>
              <w:jc w:val="center"/>
              <w:rPr>
                <w:bCs/>
                <w:iCs/>
              </w:rPr>
            </w:pPr>
            <w:r w:rsidRPr="00414DF9">
              <w:t>FR2 only</w:t>
            </w:r>
          </w:p>
        </w:tc>
      </w:tr>
      <w:tr w:rsidR="006B45C0" w:rsidRPr="00414DF9" w14:paraId="2122B351" w14:textId="77777777" w:rsidTr="00291632">
        <w:trPr>
          <w:cantSplit/>
          <w:tblHeader/>
        </w:trPr>
        <w:tc>
          <w:tcPr>
            <w:tcW w:w="6917" w:type="dxa"/>
          </w:tcPr>
          <w:p w14:paraId="66E91C46" w14:textId="77777777" w:rsidR="006B45C0" w:rsidRPr="00414DF9" w:rsidRDefault="006B45C0" w:rsidP="00291632">
            <w:pPr>
              <w:pStyle w:val="TAL"/>
              <w:rPr>
                <w:b/>
                <w:i/>
                <w:szCs w:val="18"/>
              </w:rPr>
            </w:pPr>
            <w:r w:rsidRPr="00414DF9">
              <w:rPr>
                <w:b/>
                <w:i/>
                <w:szCs w:val="18"/>
              </w:rPr>
              <w:t>unifiedJointTCI-r17</w:t>
            </w:r>
          </w:p>
          <w:p w14:paraId="17EEA703" w14:textId="77777777" w:rsidR="006B45C0" w:rsidRPr="00414DF9" w:rsidRDefault="006B45C0" w:rsidP="00291632">
            <w:pPr>
              <w:pStyle w:val="TAL"/>
              <w:rPr>
                <w:bCs/>
                <w:iCs/>
                <w:szCs w:val="18"/>
              </w:rPr>
            </w:pPr>
            <w:r w:rsidRPr="00414DF9">
              <w:rPr>
                <w:bCs/>
                <w:iCs/>
                <w:szCs w:val="18"/>
              </w:rPr>
              <w:t>Indicates the support of unified TCI state operation with joint DL/UL TCI update for intra-cell beam management including the support of:</w:t>
            </w:r>
          </w:p>
          <w:p w14:paraId="3989E2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79B1DC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377424AB" w14:textId="77777777" w:rsidR="006B45C0" w:rsidRPr="00414DF9" w:rsidRDefault="006B45C0" w:rsidP="00291632">
            <w:pPr>
              <w:pStyle w:val="TAL"/>
              <w:rPr>
                <w:bCs/>
                <w:iCs/>
                <w:szCs w:val="18"/>
              </w:rPr>
            </w:pPr>
          </w:p>
          <w:p w14:paraId="7DAF881D" w14:textId="77777777" w:rsidR="006B45C0" w:rsidRPr="00414DF9" w:rsidRDefault="006B45C0" w:rsidP="00291632">
            <w:pPr>
              <w:pStyle w:val="TAL"/>
              <w:rPr>
                <w:szCs w:val="18"/>
              </w:rPr>
            </w:pPr>
            <w:r w:rsidRPr="00414DF9">
              <w:rPr>
                <w:szCs w:val="18"/>
              </w:rPr>
              <w:t>The capability signalling comprises the following parameters:</w:t>
            </w:r>
          </w:p>
          <w:p w14:paraId="5205B2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3F8F5D8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7A04C196" w14:textId="77777777" w:rsidR="006B45C0" w:rsidRPr="00414DF9" w:rsidRDefault="006B45C0" w:rsidP="00291632">
            <w:pPr>
              <w:pStyle w:val="B1"/>
              <w:spacing w:after="0"/>
              <w:rPr>
                <w:rFonts w:ascii="Arial" w:hAnsi="Arial" w:cs="Arial"/>
                <w:sz w:val="18"/>
                <w:szCs w:val="18"/>
              </w:rPr>
            </w:pPr>
          </w:p>
          <w:p w14:paraId="23838FC1" w14:textId="77777777" w:rsidR="006B45C0" w:rsidRPr="00414DF9" w:rsidRDefault="006B45C0" w:rsidP="00291632">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092EA71F" w14:textId="77777777" w:rsidR="006B45C0" w:rsidRPr="00414DF9" w:rsidRDefault="006B45C0" w:rsidP="00291632">
            <w:pPr>
              <w:pStyle w:val="TAL"/>
            </w:pPr>
          </w:p>
          <w:p w14:paraId="5DCE1917" w14:textId="77777777" w:rsidR="006B45C0" w:rsidRPr="00414DF9" w:rsidRDefault="006B45C0" w:rsidP="00291632">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46A57679" w14:textId="77777777" w:rsidR="006B45C0" w:rsidRPr="00414DF9" w:rsidRDefault="006B45C0" w:rsidP="00291632">
            <w:pPr>
              <w:pStyle w:val="TAL"/>
              <w:jc w:val="center"/>
              <w:rPr>
                <w:rFonts w:cs="Arial"/>
                <w:szCs w:val="18"/>
              </w:rPr>
            </w:pPr>
            <w:r w:rsidRPr="00414DF9">
              <w:t>Band</w:t>
            </w:r>
          </w:p>
        </w:tc>
        <w:tc>
          <w:tcPr>
            <w:tcW w:w="567" w:type="dxa"/>
          </w:tcPr>
          <w:p w14:paraId="54BEE81B" w14:textId="77777777" w:rsidR="006B45C0" w:rsidRPr="00414DF9" w:rsidRDefault="006B45C0" w:rsidP="00291632">
            <w:pPr>
              <w:pStyle w:val="TAL"/>
              <w:jc w:val="center"/>
              <w:rPr>
                <w:rFonts w:cs="Arial"/>
                <w:szCs w:val="18"/>
              </w:rPr>
            </w:pPr>
            <w:r w:rsidRPr="00414DF9">
              <w:t>No</w:t>
            </w:r>
          </w:p>
        </w:tc>
        <w:tc>
          <w:tcPr>
            <w:tcW w:w="709" w:type="dxa"/>
          </w:tcPr>
          <w:p w14:paraId="3ADB4015" w14:textId="77777777" w:rsidR="006B45C0" w:rsidRPr="00414DF9" w:rsidRDefault="006B45C0" w:rsidP="00291632">
            <w:pPr>
              <w:pStyle w:val="TAL"/>
              <w:jc w:val="center"/>
              <w:rPr>
                <w:bCs/>
                <w:iCs/>
              </w:rPr>
            </w:pPr>
            <w:r w:rsidRPr="00414DF9">
              <w:rPr>
                <w:bCs/>
                <w:iCs/>
              </w:rPr>
              <w:t>N/A</w:t>
            </w:r>
          </w:p>
        </w:tc>
        <w:tc>
          <w:tcPr>
            <w:tcW w:w="728" w:type="dxa"/>
          </w:tcPr>
          <w:p w14:paraId="08362B2B" w14:textId="77777777" w:rsidR="006B45C0" w:rsidRPr="00414DF9" w:rsidRDefault="006B45C0" w:rsidP="00291632">
            <w:pPr>
              <w:pStyle w:val="TAL"/>
              <w:jc w:val="center"/>
              <w:rPr>
                <w:bCs/>
                <w:iCs/>
              </w:rPr>
            </w:pPr>
            <w:r w:rsidRPr="00414DF9">
              <w:rPr>
                <w:bCs/>
                <w:iCs/>
              </w:rPr>
              <w:t>N/A</w:t>
            </w:r>
          </w:p>
        </w:tc>
      </w:tr>
      <w:tr w:rsidR="006B45C0" w:rsidRPr="00414DF9" w14:paraId="7CC51D6E" w14:textId="77777777" w:rsidTr="00291632">
        <w:trPr>
          <w:cantSplit/>
          <w:tblHeader/>
        </w:trPr>
        <w:tc>
          <w:tcPr>
            <w:tcW w:w="6917" w:type="dxa"/>
          </w:tcPr>
          <w:p w14:paraId="4B45E1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unifiedJointTCI-BeamAlignDLRS-r17</w:t>
            </w:r>
          </w:p>
          <w:p w14:paraId="52F151FE"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0EE36AAC"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5800374" w14:textId="77777777" w:rsidR="006B45C0" w:rsidRPr="00414DF9" w:rsidRDefault="006B45C0" w:rsidP="00291632">
            <w:pPr>
              <w:pStyle w:val="TAL"/>
              <w:jc w:val="center"/>
              <w:rPr>
                <w:rFonts w:cs="Arial"/>
                <w:szCs w:val="18"/>
              </w:rPr>
            </w:pPr>
            <w:r w:rsidRPr="00414DF9">
              <w:t>Band</w:t>
            </w:r>
          </w:p>
        </w:tc>
        <w:tc>
          <w:tcPr>
            <w:tcW w:w="567" w:type="dxa"/>
          </w:tcPr>
          <w:p w14:paraId="5B11511B" w14:textId="77777777" w:rsidR="006B45C0" w:rsidRPr="00414DF9" w:rsidRDefault="006B45C0" w:rsidP="00291632">
            <w:pPr>
              <w:pStyle w:val="TAL"/>
              <w:jc w:val="center"/>
              <w:rPr>
                <w:rFonts w:cs="Arial"/>
                <w:szCs w:val="18"/>
              </w:rPr>
            </w:pPr>
            <w:r w:rsidRPr="00414DF9">
              <w:t>No</w:t>
            </w:r>
          </w:p>
        </w:tc>
        <w:tc>
          <w:tcPr>
            <w:tcW w:w="709" w:type="dxa"/>
          </w:tcPr>
          <w:p w14:paraId="42615C17" w14:textId="77777777" w:rsidR="006B45C0" w:rsidRPr="00414DF9" w:rsidRDefault="006B45C0" w:rsidP="00291632">
            <w:pPr>
              <w:pStyle w:val="TAL"/>
              <w:jc w:val="center"/>
              <w:rPr>
                <w:bCs/>
                <w:iCs/>
              </w:rPr>
            </w:pPr>
            <w:r w:rsidRPr="00414DF9">
              <w:rPr>
                <w:bCs/>
                <w:iCs/>
              </w:rPr>
              <w:t>N/A</w:t>
            </w:r>
          </w:p>
        </w:tc>
        <w:tc>
          <w:tcPr>
            <w:tcW w:w="728" w:type="dxa"/>
          </w:tcPr>
          <w:p w14:paraId="2C16ABAF" w14:textId="77777777" w:rsidR="006B45C0" w:rsidRPr="00414DF9" w:rsidRDefault="006B45C0" w:rsidP="00291632">
            <w:pPr>
              <w:pStyle w:val="TAL"/>
              <w:jc w:val="center"/>
              <w:rPr>
                <w:bCs/>
                <w:iCs/>
              </w:rPr>
            </w:pPr>
            <w:r w:rsidRPr="00414DF9">
              <w:rPr>
                <w:bCs/>
                <w:iCs/>
              </w:rPr>
              <w:t>FR2 only</w:t>
            </w:r>
          </w:p>
        </w:tc>
      </w:tr>
      <w:tr w:rsidR="006B45C0" w:rsidRPr="00414DF9" w14:paraId="0342C0BF" w14:textId="77777777" w:rsidTr="00291632">
        <w:trPr>
          <w:cantSplit/>
          <w:tblHeader/>
        </w:trPr>
        <w:tc>
          <w:tcPr>
            <w:tcW w:w="6917" w:type="dxa"/>
          </w:tcPr>
          <w:p w14:paraId="31070264"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unifiedJointTCI-commonMultiCC-r17</w:t>
            </w:r>
          </w:p>
          <w:p w14:paraId="74F392DD" w14:textId="77777777" w:rsidR="006B45C0" w:rsidRPr="00414DF9" w:rsidRDefault="006B45C0" w:rsidP="00291632">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3F560E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637C61D9" w14:textId="77777777" w:rsidR="006B45C0" w:rsidRPr="00414DF9" w:rsidRDefault="006B45C0" w:rsidP="00291632">
            <w:pPr>
              <w:pStyle w:val="TAL"/>
              <w:jc w:val="center"/>
              <w:rPr>
                <w:rFonts w:cs="Arial"/>
                <w:szCs w:val="18"/>
              </w:rPr>
            </w:pPr>
            <w:r w:rsidRPr="00414DF9">
              <w:t>Band</w:t>
            </w:r>
          </w:p>
        </w:tc>
        <w:tc>
          <w:tcPr>
            <w:tcW w:w="567" w:type="dxa"/>
          </w:tcPr>
          <w:p w14:paraId="35C2AB7B" w14:textId="77777777" w:rsidR="006B45C0" w:rsidRPr="00414DF9" w:rsidRDefault="006B45C0" w:rsidP="00291632">
            <w:pPr>
              <w:pStyle w:val="TAL"/>
              <w:jc w:val="center"/>
              <w:rPr>
                <w:rFonts w:cs="Arial"/>
                <w:szCs w:val="18"/>
              </w:rPr>
            </w:pPr>
            <w:r w:rsidRPr="00414DF9">
              <w:t>No</w:t>
            </w:r>
          </w:p>
        </w:tc>
        <w:tc>
          <w:tcPr>
            <w:tcW w:w="709" w:type="dxa"/>
          </w:tcPr>
          <w:p w14:paraId="08396BDF" w14:textId="77777777" w:rsidR="006B45C0" w:rsidRPr="00414DF9" w:rsidRDefault="006B45C0" w:rsidP="00291632">
            <w:pPr>
              <w:pStyle w:val="TAL"/>
              <w:jc w:val="center"/>
              <w:rPr>
                <w:bCs/>
                <w:iCs/>
              </w:rPr>
            </w:pPr>
            <w:r w:rsidRPr="00414DF9">
              <w:rPr>
                <w:bCs/>
                <w:iCs/>
              </w:rPr>
              <w:t>N/A</w:t>
            </w:r>
          </w:p>
        </w:tc>
        <w:tc>
          <w:tcPr>
            <w:tcW w:w="728" w:type="dxa"/>
          </w:tcPr>
          <w:p w14:paraId="1DEC09DA" w14:textId="77777777" w:rsidR="006B45C0" w:rsidRPr="00414DF9" w:rsidRDefault="006B45C0" w:rsidP="00291632">
            <w:pPr>
              <w:pStyle w:val="TAL"/>
              <w:jc w:val="center"/>
              <w:rPr>
                <w:bCs/>
                <w:iCs/>
              </w:rPr>
            </w:pPr>
            <w:r w:rsidRPr="00414DF9">
              <w:rPr>
                <w:bCs/>
                <w:iCs/>
              </w:rPr>
              <w:t>N/A</w:t>
            </w:r>
          </w:p>
        </w:tc>
      </w:tr>
      <w:tr w:rsidR="006B45C0" w:rsidRPr="00414DF9" w14:paraId="165D5F3F" w14:textId="77777777" w:rsidTr="00291632">
        <w:trPr>
          <w:cantSplit/>
          <w:tblHeader/>
        </w:trPr>
        <w:tc>
          <w:tcPr>
            <w:tcW w:w="6917" w:type="dxa"/>
          </w:tcPr>
          <w:p w14:paraId="32E91CFB" w14:textId="77777777" w:rsidR="006B45C0" w:rsidRPr="00414DF9" w:rsidRDefault="006B45C0" w:rsidP="00291632">
            <w:pPr>
              <w:pStyle w:val="TAL"/>
              <w:rPr>
                <w:rFonts w:cs="Arial"/>
                <w:b/>
                <w:i/>
                <w:szCs w:val="18"/>
              </w:rPr>
            </w:pPr>
            <w:r w:rsidRPr="00414DF9">
              <w:rPr>
                <w:rFonts w:cs="Arial"/>
                <w:b/>
                <w:i/>
                <w:szCs w:val="18"/>
              </w:rPr>
              <w:lastRenderedPageBreak/>
              <w:t>unifiedJointTCI-InterCell-r17</w:t>
            </w:r>
          </w:p>
          <w:p w14:paraId="34098880" w14:textId="77777777" w:rsidR="006B45C0" w:rsidRPr="00414DF9" w:rsidRDefault="006B45C0" w:rsidP="00291632">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6CC673A2"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144F0597"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36962F86" w14:textId="77777777" w:rsidR="006B45C0" w:rsidRPr="00414DF9" w:rsidRDefault="006B45C0" w:rsidP="00291632">
            <w:pPr>
              <w:pStyle w:val="TAL"/>
              <w:overflowPunct/>
              <w:autoSpaceDE/>
              <w:autoSpaceDN/>
              <w:adjustRightInd/>
              <w:textAlignment w:val="auto"/>
              <w:rPr>
                <w:rFonts w:eastAsia="MS Mincho" w:cs="Arial"/>
                <w:szCs w:val="18"/>
              </w:rPr>
            </w:pPr>
          </w:p>
          <w:p w14:paraId="3AA9EDF7" w14:textId="77777777" w:rsidR="006B45C0" w:rsidRPr="00414DF9" w:rsidRDefault="006B45C0" w:rsidP="00291632">
            <w:pPr>
              <w:pStyle w:val="TAL"/>
              <w:overflowPunct/>
              <w:autoSpaceDE/>
              <w:autoSpaceDN/>
              <w:adjustRightInd/>
              <w:textAlignment w:val="auto"/>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241ADEBF" w14:textId="77777777" w:rsidR="006B45C0" w:rsidRPr="00414DF9" w:rsidRDefault="006B45C0" w:rsidP="00291632">
            <w:pPr>
              <w:pStyle w:val="TAL"/>
              <w:overflowPunct/>
              <w:autoSpaceDE/>
              <w:autoSpaceDN/>
              <w:adjustRightInd/>
              <w:textAlignment w:val="auto"/>
              <w:rPr>
                <w:rFonts w:eastAsia="MS Mincho" w:cs="Arial"/>
                <w:szCs w:val="18"/>
              </w:rPr>
            </w:pPr>
          </w:p>
          <w:p w14:paraId="35DFF9D6" w14:textId="77777777" w:rsidR="006B45C0" w:rsidRPr="00414DF9" w:rsidRDefault="006B45C0" w:rsidP="00291632">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6C806646" w14:textId="77777777" w:rsidR="006B45C0" w:rsidRPr="00414DF9" w:rsidRDefault="006B45C0" w:rsidP="00291632">
            <w:pPr>
              <w:pStyle w:val="TAL"/>
              <w:rPr>
                <w:b/>
                <w:i/>
              </w:rPr>
            </w:pPr>
          </w:p>
        </w:tc>
        <w:tc>
          <w:tcPr>
            <w:tcW w:w="709" w:type="dxa"/>
          </w:tcPr>
          <w:p w14:paraId="14E07BFA" w14:textId="77777777" w:rsidR="006B45C0" w:rsidRPr="00414DF9" w:rsidRDefault="006B45C0" w:rsidP="00291632">
            <w:pPr>
              <w:pStyle w:val="TAL"/>
              <w:jc w:val="center"/>
              <w:rPr>
                <w:rFonts w:cs="Arial"/>
                <w:szCs w:val="18"/>
              </w:rPr>
            </w:pPr>
            <w:r w:rsidRPr="00414DF9">
              <w:t>Band</w:t>
            </w:r>
          </w:p>
        </w:tc>
        <w:tc>
          <w:tcPr>
            <w:tcW w:w="567" w:type="dxa"/>
          </w:tcPr>
          <w:p w14:paraId="0300D2B5" w14:textId="77777777" w:rsidR="006B45C0" w:rsidRPr="00414DF9" w:rsidRDefault="006B45C0" w:rsidP="00291632">
            <w:pPr>
              <w:pStyle w:val="TAL"/>
              <w:jc w:val="center"/>
              <w:rPr>
                <w:rFonts w:cs="Arial"/>
                <w:szCs w:val="18"/>
              </w:rPr>
            </w:pPr>
            <w:r w:rsidRPr="00414DF9">
              <w:t>No</w:t>
            </w:r>
          </w:p>
        </w:tc>
        <w:tc>
          <w:tcPr>
            <w:tcW w:w="709" w:type="dxa"/>
          </w:tcPr>
          <w:p w14:paraId="51A015A9" w14:textId="77777777" w:rsidR="006B45C0" w:rsidRPr="00414DF9" w:rsidRDefault="006B45C0" w:rsidP="00291632">
            <w:pPr>
              <w:pStyle w:val="TAL"/>
              <w:jc w:val="center"/>
              <w:rPr>
                <w:bCs/>
                <w:iCs/>
              </w:rPr>
            </w:pPr>
            <w:r w:rsidRPr="00414DF9">
              <w:rPr>
                <w:bCs/>
                <w:iCs/>
              </w:rPr>
              <w:t>N/A</w:t>
            </w:r>
          </w:p>
        </w:tc>
        <w:tc>
          <w:tcPr>
            <w:tcW w:w="728" w:type="dxa"/>
          </w:tcPr>
          <w:p w14:paraId="056BDF2C" w14:textId="77777777" w:rsidR="006B45C0" w:rsidRPr="00414DF9" w:rsidRDefault="006B45C0" w:rsidP="00291632">
            <w:pPr>
              <w:pStyle w:val="TAL"/>
              <w:jc w:val="center"/>
              <w:rPr>
                <w:bCs/>
                <w:iCs/>
              </w:rPr>
            </w:pPr>
            <w:r w:rsidRPr="00414DF9">
              <w:rPr>
                <w:bCs/>
                <w:iCs/>
              </w:rPr>
              <w:t>N/A</w:t>
            </w:r>
          </w:p>
        </w:tc>
      </w:tr>
      <w:tr w:rsidR="006B45C0" w:rsidRPr="00414DF9" w14:paraId="1B3BBF5A" w14:textId="77777777" w:rsidTr="00291632">
        <w:trPr>
          <w:cantSplit/>
          <w:tblHeader/>
        </w:trPr>
        <w:tc>
          <w:tcPr>
            <w:tcW w:w="6917" w:type="dxa"/>
          </w:tcPr>
          <w:p w14:paraId="171BB99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unifiedJointTCI-Legacy-r17</w:t>
            </w:r>
          </w:p>
          <w:p w14:paraId="1DAAED09" w14:textId="77777777" w:rsidR="006B45C0" w:rsidRPr="00414DF9" w:rsidRDefault="006B45C0" w:rsidP="00291632">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4154215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8F49B0" w14:textId="77777777" w:rsidR="006B45C0" w:rsidRPr="00414DF9" w:rsidRDefault="006B45C0" w:rsidP="00291632">
            <w:pPr>
              <w:pStyle w:val="TAL"/>
              <w:jc w:val="center"/>
              <w:rPr>
                <w:rFonts w:cs="Arial"/>
                <w:szCs w:val="18"/>
              </w:rPr>
            </w:pPr>
            <w:r w:rsidRPr="00414DF9">
              <w:t>Band</w:t>
            </w:r>
          </w:p>
        </w:tc>
        <w:tc>
          <w:tcPr>
            <w:tcW w:w="567" w:type="dxa"/>
          </w:tcPr>
          <w:p w14:paraId="3B0ACB4A" w14:textId="77777777" w:rsidR="006B45C0" w:rsidRPr="00414DF9" w:rsidRDefault="006B45C0" w:rsidP="00291632">
            <w:pPr>
              <w:pStyle w:val="TAL"/>
              <w:jc w:val="center"/>
              <w:rPr>
                <w:rFonts w:cs="Arial"/>
                <w:szCs w:val="18"/>
              </w:rPr>
            </w:pPr>
            <w:r w:rsidRPr="00414DF9">
              <w:t>No</w:t>
            </w:r>
          </w:p>
        </w:tc>
        <w:tc>
          <w:tcPr>
            <w:tcW w:w="709" w:type="dxa"/>
          </w:tcPr>
          <w:p w14:paraId="2825B45F" w14:textId="77777777" w:rsidR="006B45C0" w:rsidRPr="00414DF9" w:rsidRDefault="006B45C0" w:rsidP="00291632">
            <w:pPr>
              <w:pStyle w:val="TAL"/>
              <w:jc w:val="center"/>
              <w:rPr>
                <w:bCs/>
                <w:iCs/>
              </w:rPr>
            </w:pPr>
            <w:r w:rsidRPr="00414DF9">
              <w:rPr>
                <w:bCs/>
                <w:iCs/>
              </w:rPr>
              <w:t>N/A</w:t>
            </w:r>
          </w:p>
        </w:tc>
        <w:tc>
          <w:tcPr>
            <w:tcW w:w="728" w:type="dxa"/>
          </w:tcPr>
          <w:p w14:paraId="498555DC" w14:textId="77777777" w:rsidR="006B45C0" w:rsidRPr="00414DF9" w:rsidRDefault="006B45C0" w:rsidP="00291632">
            <w:pPr>
              <w:pStyle w:val="TAL"/>
              <w:jc w:val="center"/>
              <w:rPr>
                <w:bCs/>
                <w:iCs/>
              </w:rPr>
            </w:pPr>
            <w:r w:rsidRPr="00414DF9">
              <w:rPr>
                <w:bCs/>
                <w:iCs/>
              </w:rPr>
              <w:t>N/A</w:t>
            </w:r>
          </w:p>
        </w:tc>
      </w:tr>
      <w:tr w:rsidR="006B45C0" w:rsidRPr="00414DF9" w14:paraId="2D2F66F8" w14:textId="77777777" w:rsidTr="00291632">
        <w:trPr>
          <w:cantSplit/>
          <w:tblHeader/>
        </w:trPr>
        <w:tc>
          <w:tcPr>
            <w:tcW w:w="6917" w:type="dxa"/>
          </w:tcPr>
          <w:p w14:paraId="5E289EC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57605C9C" w14:textId="77777777" w:rsidR="006B45C0" w:rsidRPr="00414DF9" w:rsidRDefault="006B45C0" w:rsidP="00291632">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26CDB37A"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C6B0AE4" w14:textId="77777777" w:rsidR="006B45C0" w:rsidRPr="00414DF9" w:rsidRDefault="006B45C0" w:rsidP="00291632">
            <w:pPr>
              <w:pStyle w:val="TAL"/>
              <w:jc w:val="center"/>
              <w:rPr>
                <w:rFonts w:cs="Arial"/>
                <w:szCs w:val="18"/>
              </w:rPr>
            </w:pPr>
            <w:r w:rsidRPr="00414DF9">
              <w:t>Band</w:t>
            </w:r>
          </w:p>
        </w:tc>
        <w:tc>
          <w:tcPr>
            <w:tcW w:w="567" w:type="dxa"/>
          </w:tcPr>
          <w:p w14:paraId="718D8FD0" w14:textId="77777777" w:rsidR="006B45C0" w:rsidRPr="00414DF9" w:rsidRDefault="006B45C0" w:rsidP="00291632">
            <w:pPr>
              <w:pStyle w:val="TAL"/>
              <w:jc w:val="center"/>
              <w:rPr>
                <w:rFonts w:cs="Arial"/>
                <w:szCs w:val="18"/>
              </w:rPr>
            </w:pPr>
            <w:r w:rsidRPr="00414DF9">
              <w:t>No</w:t>
            </w:r>
          </w:p>
        </w:tc>
        <w:tc>
          <w:tcPr>
            <w:tcW w:w="709" w:type="dxa"/>
          </w:tcPr>
          <w:p w14:paraId="5ED3073C" w14:textId="77777777" w:rsidR="006B45C0" w:rsidRPr="00414DF9" w:rsidRDefault="006B45C0" w:rsidP="00291632">
            <w:pPr>
              <w:pStyle w:val="TAL"/>
              <w:jc w:val="center"/>
              <w:rPr>
                <w:bCs/>
                <w:iCs/>
              </w:rPr>
            </w:pPr>
            <w:r w:rsidRPr="00414DF9">
              <w:rPr>
                <w:bCs/>
                <w:iCs/>
              </w:rPr>
              <w:t>N/A</w:t>
            </w:r>
          </w:p>
        </w:tc>
        <w:tc>
          <w:tcPr>
            <w:tcW w:w="728" w:type="dxa"/>
          </w:tcPr>
          <w:p w14:paraId="60C97F8E" w14:textId="77777777" w:rsidR="006B45C0" w:rsidRPr="00414DF9" w:rsidRDefault="006B45C0" w:rsidP="00291632">
            <w:pPr>
              <w:pStyle w:val="TAL"/>
              <w:jc w:val="center"/>
              <w:rPr>
                <w:bCs/>
                <w:iCs/>
              </w:rPr>
            </w:pPr>
            <w:r w:rsidRPr="00414DF9">
              <w:rPr>
                <w:bCs/>
                <w:iCs/>
              </w:rPr>
              <w:t>N/A</w:t>
            </w:r>
          </w:p>
        </w:tc>
      </w:tr>
      <w:tr w:rsidR="006B45C0" w:rsidRPr="00414DF9" w14:paraId="1D534D17" w14:textId="77777777" w:rsidTr="00291632">
        <w:trPr>
          <w:cantSplit/>
          <w:tblHeader/>
        </w:trPr>
        <w:tc>
          <w:tcPr>
            <w:tcW w:w="6917" w:type="dxa"/>
          </w:tcPr>
          <w:p w14:paraId="0E8DFFA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unifiedJointTCI-Legacy-SRS-r17</w:t>
            </w:r>
          </w:p>
          <w:p w14:paraId="78956F0C"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17D22735" w14:textId="77777777" w:rsidR="006B45C0" w:rsidRPr="00414DF9" w:rsidRDefault="006B45C0" w:rsidP="00291632">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436DBDD" w14:textId="77777777" w:rsidR="006B45C0" w:rsidRPr="00414DF9" w:rsidRDefault="006B45C0" w:rsidP="00291632">
            <w:pPr>
              <w:pStyle w:val="TAL"/>
              <w:jc w:val="center"/>
              <w:rPr>
                <w:rFonts w:cs="Arial"/>
                <w:szCs w:val="18"/>
              </w:rPr>
            </w:pPr>
            <w:r w:rsidRPr="00414DF9">
              <w:t>Band</w:t>
            </w:r>
          </w:p>
        </w:tc>
        <w:tc>
          <w:tcPr>
            <w:tcW w:w="567" w:type="dxa"/>
          </w:tcPr>
          <w:p w14:paraId="779DB5A7" w14:textId="77777777" w:rsidR="006B45C0" w:rsidRPr="00414DF9" w:rsidRDefault="006B45C0" w:rsidP="00291632">
            <w:pPr>
              <w:pStyle w:val="TAL"/>
              <w:jc w:val="center"/>
              <w:rPr>
                <w:rFonts w:cs="Arial"/>
                <w:szCs w:val="18"/>
              </w:rPr>
            </w:pPr>
            <w:r w:rsidRPr="00414DF9">
              <w:t>No</w:t>
            </w:r>
          </w:p>
        </w:tc>
        <w:tc>
          <w:tcPr>
            <w:tcW w:w="709" w:type="dxa"/>
          </w:tcPr>
          <w:p w14:paraId="784EB7FB" w14:textId="77777777" w:rsidR="006B45C0" w:rsidRPr="00414DF9" w:rsidRDefault="006B45C0" w:rsidP="00291632">
            <w:pPr>
              <w:pStyle w:val="TAL"/>
              <w:jc w:val="center"/>
              <w:rPr>
                <w:bCs/>
                <w:iCs/>
              </w:rPr>
            </w:pPr>
            <w:r w:rsidRPr="00414DF9">
              <w:rPr>
                <w:bCs/>
                <w:iCs/>
              </w:rPr>
              <w:t>N/A</w:t>
            </w:r>
          </w:p>
        </w:tc>
        <w:tc>
          <w:tcPr>
            <w:tcW w:w="728" w:type="dxa"/>
          </w:tcPr>
          <w:p w14:paraId="7EF5232C" w14:textId="77777777" w:rsidR="006B45C0" w:rsidRPr="00414DF9" w:rsidRDefault="006B45C0" w:rsidP="00291632">
            <w:pPr>
              <w:pStyle w:val="TAL"/>
              <w:jc w:val="center"/>
              <w:rPr>
                <w:bCs/>
                <w:iCs/>
              </w:rPr>
            </w:pPr>
            <w:r w:rsidRPr="00414DF9">
              <w:rPr>
                <w:bCs/>
                <w:iCs/>
              </w:rPr>
              <w:t>N/A</w:t>
            </w:r>
          </w:p>
        </w:tc>
      </w:tr>
      <w:tr w:rsidR="006B45C0" w:rsidRPr="00414DF9" w14:paraId="1E35E779" w14:textId="77777777" w:rsidTr="00291632">
        <w:trPr>
          <w:cantSplit/>
          <w:tblHeader/>
        </w:trPr>
        <w:tc>
          <w:tcPr>
            <w:tcW w:w="6917" w:type="dxa"/>
          </w:tcPr>
          <w:p w14:paraId="1FC139C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unifiedJointTCI-ListSharingCA-r17</w:t>
            </w:r>
          </w:p>
          <w:p w14:paraId="52D3747E" w14:textId="77777777" w:rsidR="006B45C0" w:rsidRPr="00414DF9" w:rsidRDefault="006B45C0" w:rsidP="00291632">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28EBC1" w14:textId="77777777" w:rsidR="006B45C0" w:rsidRPr="00414DF9" w:rsidRDefault="006B45C0" w:rsidP="00291632">
            <w:pPr>
              <w:pStyle w:val="TAL"/>
              <w:rPr>
                <w:rFonts w:cs="Arial"/>
                <w:szCs w:val="18"/>
              </w:rPr>
            </w:pPr>
          </w:p>
          <w:p w14:paraId="5DE906C1"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4FB50A6E" w14:textId="77777777" w:rsidR="006B45C0" w:rsidRPr="00414DF9" w:rsidRDefault="006B45C0" w:rsidP="00291632">
            <w:pPr>
              <w:pStyle w:val="TAL"/>
              <w:jc w:val="center"/>
              <w:rPr>
                <w:rFonts w:cs="Arial"/>
                <w:szCs w:val="18"/>
              </w:rPr>
            </w:pPr>
            <w:r w:rsidRPr="00414DF9">
              <w:t>Band</w:t>
            </w:r>
          </w:p>
        </w:tc>
        <w:tc>
          <w:tcPr>
            <w:tcW w:w="567" w:type="dxa"/>
          </w:tcPr>
          <w:p w14:paraId="6F5E0283" w14:textId="77777777" w:rsidR="006B45C0" w:rsidRPr="00414DF9" w:rsidRDefault="006B45C0" w:rsidP="00291632">
            <w:pPr>
              <w:pStyle w:val="TAL"/>
              <w:jc w:val="center"/>
              <w:rPr>
                <w:rFonts w:cs="Arial"/>
                <w:szCs w:val="18"/>
              </w:rPr>
            </w:pPr>
            <w:r w:rsidRPr="00414DF9">
              <w:t>No</w:t>
            </w:r>
          </w:p>
        </w:tc>
        <w:tc>
          <w:tcPr>
            <w:tcW w:w="709" w:type="dxa"/>
          </w:tcPr>
          <w:p w14:paraId="049352A8" w14:textId="77777777" w:rsidR="006B45C0" w:rsidRPr="00414DF9" w:rsidRDefault="006B45C0" w:rsidP="00291632">
            <w:pPr>
              <w:pStyle w:val="TAL"/>
              <w:jc w:val="center"/>
              <w:rPr>
                <w:bCs/>
                <w:iCs/>
              </w:rPr>
            </w:pPr>
            <w:r w:rsidRPr="00414DF9">
              <w:rPr>
                <w:bCs/>
                <w:iCs/>
              </w:rPr>
              <w:t>N/A</w:t>
            </w:r>
          </w:p>
        </w:tc>
        <w:tc>
          <w:tcPr>
            <w:tcW w:w="728" w:type="dxa"/>
          </w:tcPr>
          <w:p w14:paraId="22D69C46" w14:textId="77777777" w:rsidR="006B45C0" w:rsidRPr="00414DF9" w:rsidRDefault="006B45C0" w:rsidP="00291632">
            <w:pPr>
              <w:pStyle w:val="TAL"/>
              <w:jc w:val="center"/>
              <w:rPr>
                <w:bCs/>
                <w:iCs/>
              </w:rPr>
            </w:pPr>
            <w:r w:rsidRPr="00414DF9">
              <w:rPr>
                <w:bCs/>
                <w:iCs/>
              </w:rPr>
              <w:t>N/A</w:t>
            </w:r>
          </w:p>
        </w:tc>
      </w:tr>
      <w:tr w:rsidR="006B45C0" w:rsidRPr="00414DF9" w14:paraId="7AFACC0C" w14:textId="77777777" w:rsidTr="00291632">
        <w:trPr>
          <w:cantSplit/>
          <w:tblHeader/>
        </w:trPr>
        <w:tc>
          <w:tcPr>
            <w:tcW w:w="6917" w:type="dxa"/>
          </w:tcPr>
          <w:p w14:paraId="14FDCF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unifiedJointTCI-mTRP-InterCell-BM-r17</w:t>
            </w:r>
          </w:p>
          <w:p w14:paraId="6816999D" w14:textId="77777777" w:rsidR="006B45C0" w:rsidRPr="00414DF9" w:rsidRDefault="006B45C0" w:rsidP="00291632">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460FF8B9" w14:textId="77777777" w:rsidR="006B45C0" w:rsidRPr="00414DF9" w:rsidRDefault="006B45C0" w:rsidP="00291632">
            <w:pPr>
              <w:pStyle w:val="TAL"/>
              <w:rPr>
                <w:rFonts w:cs="Arial"/>
                <w:szCs w:val="18"/>
              </w:rPr>
            </w:pPr>
          </w:p>
          <w:p w14:paraId="6DC59F21"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5176B1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5187F0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672C0277" w14:textId="77777777" w:rsidR="006B45C0" w:rsidRPr="00414DF9" w:rsidRDefault="006B45C0" w:rsidP="00291632">
            <w:pPr>
              <w:pStyle w:val="TAN"/>
              <w:rPr>
                <w:szCs w:val="18"/>
              </w:rPr>
            </w:pPr>
          </w:p>
          <w:p w14:paraId="1E676DB8" w14:textId="77777777" w:rsidR="006B45C0" w:rsidRPr="00414DF9" w:rsidRDefault="006B45C0" w:rsidP="00291632">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00E8E132" w14:textId="77777777" w:rsidR="006B45C0" w:rsidRPr="00414DF9" w:rsidRDefault="006B45C0" w:rsidP="00291632">
            <w:pPr>
              <w:pStyle w:val="TAL"/>
              <w:jc w:val="center"/>
              <w:rPr>
                <w:rFonts w:cs="Arial"/>
                <w:szCs w:val="18"/>
              </w:rPr>
            </w:pPr>
            <w:r w:rsidRPr="00414DF9">
              <w:t>Band</w:t>
            </w:r>
          </w:p>
        </w:tc>
        <w:tc>
          <w:tcPr>
            <w:tcW w:w="567" w:type="dxa"/>
          </w:tcPr>
          <w:p w14:paraId="0113FB3B" w14:textId="77777777" w:rsidR="006B45C0" w:rsidRPr="00414DF9" w:rsidRDefault="006B45C0" w:rsidP="00291632">
            <w:pPr>
              <w:pStyle w:val="TAL"/>
              <w:jc w:val="center"/>
              <w:rPr>
                <w:rFonts w:cs="Arial"/>
                <w:szCs w:val="18"/>
              </w:rPr>
            </w:pPr>
            <w:r w:rsidRPr="00414DF9">
              <w:t>No</w:t>
            </w:r>
          </w:p>
        </w:tc>
        <w:tc>
          <w:tcPr>
            <w:tcW w:w="709" w:type="dxa"/>
          </w:tcPr>
          <w:p w14:paraId="7699C585" w14:textId="77777777" w:rsidR="006B45C0" w:rsidRPr="00414DF9" w:rsidRDefault="006B45C0" w:rsidP="00291632">
            <w:pPr>
              <w:pStyle w:val="TAL"/>
              <w:jc w:val="center"/>
              <w:rPr>
                <w:bCs/>
                <w:iCs/>
              </w:rPr>
            </w:pPr>
            <w:r w:rsidRPr="00414DF9">
              <w:rPr>
                <w:bCs/>
                <w:iCs/>
              </w:rPr>
              <w:t>N/A</w:t>
            </w:r>
          </w:p>
        </w:tc>
        <w:tc>
          <w:tcPr>
            <w:tcW w:w="728" w:type="dxa"/>
          </w:tcPr>
          <w:p w14:paraId="043B88C6" w14:textId="77777777" w:rsidR="006B45C0" w:rsidRPr="00414DF9" w:rsidRDefault="006B45C0" w:rsidP="00291632">
            <w:pPr>
              <w:pStyle w:val="TAL"/>
              <w:jc w:val="center"/>
              <w:rPr>
                <w:bCs/>
                <w:iCs/>
              </w:rPr>
            </w:pPr>
            <w:r w:rsidRPr="00414DF9">
              <w:rPr>
                <w:bCs/>
                <w:iCs/>
              </w:rPr>
              <w:t>N/A</w:t>
            </w:r>
          </w:p>
        </w:tc>
      </w:tr>
      <w:tr w:rsidR="006B45C0" w:rsidRPr="00414DF9" w14:paraId="751B5BF9" w14:textId="77777777" w:rsidTr="00291632">
        <w:trPr>
          <w:cantSplit/>
          <w:tblHeader/>
        </w:trPr>
        <w:tc>
          <w:tcPr>
            <w:tcW w:w="6917" w:type="dxa"/>
          </w:tcPr>
          <w:p w14:paraId="0272EA70" w14:textId="77777777" w:rsidR="006B45C0" w:rsidRPr="00414DF9" w:rsidRDefault="006B45C0" w:rsidP="00291632">
            <w:pPr>
              <w:pStyle w:val="TAL"/>
              <w:rPr>
                <w:rFonts w:cs="Arial"/>
                <w:b/>
                <w:bCs/>
                <w:i/>
                <w:iCs/>
                <w:szCs w:val="18"/>
              </w:rPr>
            </w:pPr>
            <w:r w:rsidRPr="00414DF9">
              <w:rPr>
                <w:rFonts w:cs="Arial"/>
                <w:b/>
                <w:bCs/>
                <w:i/>
                <w:iCs/>
                <w:szCs w:val="18"/>
              </w:rPr>
              <w:lastRenderedPageBreak/>
              <w:t>unifiedJointTCI-multiMAC-CE-r17, unifiedJointTCI-multiMAC-CE-v17b0</w:t>
            </w:r>
          </w:p>
          <w:p w14:paraId="0D988AC1" w14:textId="77777777" w:rsidR="006B45C0" w:rsidRPr="00414DF9" w:rsidRDefault="006B45C0" w:rsidP="00291632">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00FCD35"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6940327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5EDD9CC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76D48769" w14:textId="77777777" w:rsidR="006B45C0" w:rsidRPr="00414DF9" w:rsidRDefault="006B45C0" w:rsidP="00291632">
            <w:pPr>
              <w:pStyle w:val="TAL"/>
              <w:rPr>
                <w:rFonts w:cs="Arial"/>
                <w:szCs w:val="18"/>
              </w:rPr>
            </w:pPr>
          </w:p>
          <w:p w14:paraId="525BB06B"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228BDAA8" w14:textId="77777777" w:rsidR="006B45C0" w:rsidRPr="00414DF9" w:rsidRDefault="006B45C0" w:rsidP="00291632">
            <w:pPr>
              <w:pStyle w:val="TAL"/>
              <w:rPr>
                <w:rFonts w:cs="Arial"/>
                <w:szCs w:val="18"/>
              </w:rPr>
            </w:pPr>
          </w:p>
          <w:p w14:paraId="6A501414" w14:textId="77777777" w:rsidR="006B45C0" w:rsidRPr="00414DF9" w:rsidRDefault="006B45C0" w:rsidP="00291632">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1D1F342F" w14:textId="77777777" w:rsidR="006B45C0" w:rsidRPr="00414DF9" w:rsidRDefault="006B45C0" w:rsidP="00291632">
            <w:pPr>
              <w:pStyle w:val="TAL"/>
              <w:rPr>
                <w:rFonts w:cs="Arial"/>
                <w:szCs w:val="18"/>
              </w:rPr>
            </w:pPr>
          </w:p>
          <w:p w14:paraId="5121BEA6" w14:textId="77777777" w:rsidR="006B45C0" w:rsidRPr="00414DF9" w:rsidRDefault="006B45C0" w:rsidP="00291632">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169BBC66" w14:textId="77777777" w:rsidR="006B45C0" w:rsidRPr="00414DF9" w:rsidRDefault="006B45C0" w:rsidP="00291632">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6F976394" w14:textId="77777777" w:rsidR="006B45C0" w:rsidRPr="00414DF9" w:rsidRDefault="006B45C0" w:rsidP="00291632">
            <w:pPr>
              <w:pStyle w:val="TAL"/>
              <w:jc w:val="center"/>
              <w:rPr>
                <w:rFonts w:cs="Arial"/>
                <w:szCs w:val="18"/>
              </w:rPr>
            </w:pPr>
            <w:r w:rsidRPr="00414DF9">
              <w:t>Band</w:t>
            </w:r>
          </w:p>
        </w:tc>
        <w:tc>
          <w:tcPr>
            <w:tcW w:w="567" w:type="dxa"/>
          </w:tcPr>
          <w:p w14:paraId="1DD40C65" w14:textId="77777777" w:rsidR="006B45C0" w:rsidRPr="00414DF9" w:rsidRDefault="006B45C0" w:rsidP="00291632">
            <w:pPr>
              <w:pStyle w:val="TAL"/>
              <w:jc w:val="center"/>
              <w:rPr>
                <w:rFonts w:cs="Arial"/>
                <w:szCs w:val="18"/>
              </w:rPr>
            </w:pPr>
            <w:r w:rsidRPr="00414DF9">
              <w:t>No</w:t>
            </w:r>
          </w:p>
        </w:tc>
        <w:tc>
          <w:tcPr>
            <w:tcW w:w="709" w:type="dxa"/>
          </w:tcPr>
          <w:p w14:paraId="6AEC3A42" w14:textId="77777777" w:rsidR="006B45C0" w:rsidRPr="00414DF9" w:rsidRDefault="006B45C0" w:rsidP="00291632">
            <w:pPr>
              <w:pStyle w:val="TAL"/>
              <w:jc w:val="center"/>
              <w:rPr>
                <w:bCs/>
                <w:iCs/>
              </w:rPr>
            </w:pPr>
            <w:r w:rsidRPr="00414DF9">
              <w:rPr>
                <w:bCs/>
                <w:iCs/>
              </w:rPr>
              <w:t>N/A</w:t>
            </w:r>
          </w:p>
        </w:tc>
        <w:tc>
          <w:tcPr>
            <w:tcW w:w="728" w:type="dxa"/>
          </w:tcPr>
          <w:p w14:paraId="0383DF54" w14:textId="77777777" w:rsidR="006B45C0" w:rsidRPr="00414DF9" w:rsidRDefault="006B45C0" w:rsidP="00291632">
            <w:pPr>
              <w:pStyle w:val="TAL"/>
              <w:jc w:val="center"/>
              <w:rPr>
                <w:bCs/>
                <w:iCs/>
              </w:rPr>
            </w:pPr>
            <w:r w:rsidRPr="00414DF9">
              <w:rPr>
                <w:bCs/>
                <w:iCs/>
              </w:rPr>
              <w:t>N/A</w:t>
            </w:r>
          </w:p>
        </w:tc>
      </w:tr>
      <w:tr w:rsidR="006B45C0" w:rsidRPr="00414DF9" w14:paraId="7C5EEE04" w14:textId="77777777" w:rsidTr="00291632">
        <w:trPr>
          <w:cantSplit/>
          <w:tblHeader/>
        </w:trPr>
        <w:tc>
          <w:tcPr>
            <w:tcW w:w="6917" w:type="dxa"/>
          </w:tcPr>
          <w:p w14:paraId="35A46415" w14:textId="77777777" w:rsidR="006B45C0" w:rsidRPr="00414DF9" w:rsidRDefault="006B45C0" w:rsidP="00291632">
            <w:pPr>
              <w:pStyle w:val="TAL"/>
              <w:rPr>
                <w:b/>
                <w:i/>
              </w:rPr>
            </w:pPr>
            <w:r w:rsidRPr="00414DF9">
              <w:rPr>
                <w:b/>
                <w:i/>
              </w:rPr>
              <w:t>unifiedJointTCI-multiMAC-CE-DCI-1-3-r18</w:t>
            </w:r>
          </w:p>
          <w:p w14:paraId="7EA04095" w14:textId="77777777" w:rsidR="006B45C0" w:rsidRPr="00414DF9" w:rsidRDefault="006B45C0" w:rsidP="00291632">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64DA94DB" w14:textId="77777777" w:rsidR="006B45C0" w:rsidRPr="00414DF9" w:rsidRDefault="006B45C0" w:rsidP="00291632">
            <w:pPr>
              <w:pStyle w:val="TAL"/>
              <w:rPr>
                <w:bCs/>
                <w:iCs/>
              </w:rPr>
            </w:pPr>
            <w:r w:rsidRPr="00414DF9">
              <w:rPr>
                <w:bCs/>
                <w:iCs/>
              </w:rPr>
              <w:t>The capability signalling comprises the following parameters:</w:t>
            </w:r>
          </w:p>
          <w:p w14:paraId="308D71C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D5369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44068E76" w14:textId="77777777" w:rsidR="006B45C0" w:rsidRPr="00414DF9" w:rsidRDefault="006B45C0" w:rsidP="00291632">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4A941F15" w14:textId="77777777" w:rsidR="006B45C0" w:rsidRPr="00414DF9" w:rsidRDefault="006B45C0" w:rsidP="00291632">
            <w:pPr>
              <w:pStyle w:val="TAN"/>
            </w:pPr>
            <w:r w:rsidRPr="00414DF9">
              <w:t>NOTE 2:</w:t>
            </w:r>
            <w:r w:rsidRPr="00414DF9">
              <w:rPr>
                <w:rFonts w:cs="Arial"/>
                <w:szCs w:val="18"/>
              </w:rPr>
              <w:tab/>
              <w:t>A</w:t>
            </w:r>
            <w:r w:rsidRPr="00414DF9">
              <w:t>ctivated joint TCI state(s) include all PDCCH/PDSCH receptions and PUSCH/PUCCH.</w:t>
            </w:r>
          </w:p>
          <w:p w14:paraId="2F7936C8" w14:textId="77777777" w:rsidR="006B45C0" w:rsidRPr="00414DF9" w:rsidRDefault="006B45C0" w:rsidP="00291632">
            <w:pPr>
              <w:pStyle w:val="B1"/>
              <w:spacing w:after="0"/>
              <w:ind w:left="0" w:firstLine="0"/>
              <w:rPr>
                <w:rFonts w:ascii="Arial" w:hAnsi="Arial"/>
                <w:bCs/>
                <w:iCs/>
                <w:sz w:val="18"/>
              </w:rPr>
            </w:pPr>
          </w:p>
          <w:p w14:paraId="58375B70" w14:textId="77777777" w:rsidR="006B45C0" w:rsidRPr="00414DF9" w:rsidRDefault="006B45C0" w:rsidP="00291632">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5EBBCE26" w14:textId="77777777" w:rsidR="006B45C0" w:rsidRPr="00414DF9" w:rsidRDefault="006B45C0" w:rsidP="00291632">
            <w:pPr>
              <w:pStyle w:val="TAL"/>
              <w:jc w:val="center"/>
            </w:pPr>
            <w:r w:rsidRPr="00414DF9">
              <w:t>Band</w:t>
            </w:r>
          </w:p>
        </w:tc>
        <w:tc>
          <w:tcPr>
            <w:tcW w:w="567" w:type="dxa"/>
          </w:tcPr>
          <w:p w14:paraId="65E0684F" w14:textId="77777777" w:rsidR="006B45C0" w:rsidRPr="00414DF9" w:rsidRDefault="006B45C0" w:rsidP="00291632">
            <w:pPr>
              <w:pStyle w:val="TAL"/>
              <w:jc w:val="center"/>
            </w:pPr>
            <w:r w:rsidRPr="00414DF9">
              <w:t>No</w:t>
            </w:r>
          </w:p>
        </w:tc>
        <w:tc>
          <w:tcPr>
            <w:tcW w:w="709" w:type="dxa"/>
          </w:tcPr>
          <w:p w14:paraId="6D0E9D1A" w14:textId="77777777" w:rsidR="006B45C0" w:rsidRPr="00414DF9" w:rsidRDefault="006B45C0" w:rsidP="00291632">
            <w:pPr>
              <w:pStyle w:val="TAL"/>
              <w:jc w:val="center"/>
              <w:rPr>
                <w:bCs/>
                <w:iCs/>
              </w:rPr>
            </w:pPr>
            <w:r w:rsidRPr="00414DF9">
              <w:rPr>
                <w:bCs/>
                <w:iCs/>
              </w:rPr>
              <w:t>N/A</w:t>
            </w:r>
          </w:p>
        </w:tc>
        <w:tc>
          <w:tcPr>
            <w:tcW w:w="728" w:type="dxa"/>
          </w:tcPr>
          <w:p w14:paraId="64ADD8B1" w14:textId="77777777" w:rsidR="006B45C0" w:rsidRPr="00414DF9" w:rsidRDefault="006B45C0" w:rsidP="00291632">
            <w:pPr>
              <w:pStyle w:val="TAL"/>
              <w:jc w:val="center"/>
              <w:rPr>
                <w:bCs/>
                <w:iCs/>
              </w:rPr>
            </w:pPr>
            <w:r w:rsidRPr="00414DF9">
              <w:rPr>
                <w:bCs/>
                <w:iCs/>
              </w:rPr>
              <w:t>N/A</w:t>
            </w:r>
          </w:p>
        </w:tc>
      </w:tr>
      <w:tr w:rsidR="006B45C0" w:rsidRPr="00414DF9" w14:paraId="6FFF008A" w14:textId="77777777" w:rsidTr="00291632">
        <w:trPr>
          <w:cantSplit/>
          <w:tblHeader/>
        </w:trPr>
        <w:tc>
          <w:tcPr>
            <w:tcW w:w="6917" w:type="dxa"/>
          </w:tcPr>
          <w:p w14:paraId="60DE08F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unifiedJointTCI-PC-association-r17</w:t>
            </w:r>
          </w:p>
          <w:p w14:paraId="410B9D5D" w14:textId="77777777" w:rsidR="006B45C0" w:rsidRPr="00414DF9" w:rsidRDefault="006B45C0" w:rsidP="00291632">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75A0CF40"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53BBB9E" w14:textId="77777777" w:rsidR="006B45C0" w:rsidRPr="00414DF9" w:rsidRDefault="006B45C0" w:rsidP="00291632">
            <w:pPr>
              <w:pStyle w:val="TAL"/>
              <w:jc w:val="center"/>
              <w:rPr>
                <w:rFonts w:cs="Arial"/>
                <w:szCs w:val="18"/>
              </w:rPr>
            </w:pPr>
            <w:r w:rsidRPr="00414DF9">
              <w:t>Band</w:t>
            </w:r>
          </w:p>
        </w:tc>
        <w:tc>
          <w:tcPr>
            <w:tcW w:w="567" w:type="dxa"/>
          </w:tcPr>
          <w:p w14:paraId="4F996F7E" w14:textId="77777777" w:rsidR="006B45C0" w:rsidRPr="00414DF9" w:rsidRDefault="006B45C0" w:rsidP="00291632">
            <w:pPr>
              <w:pStyle w:val="TAL"/>
              <w:jc w:val="center"/>
              <w:rPr>
                <w:rFonts w:cs="Arial"/>
                <w:szCs w:val="18"/>
              </w:rPr>
            </w:pPr>
            <w:r w:rsidRPr="00414DF9">
              <w:t>No</w:t>
            </w:r>
          </w:p>
        </w:tc>
        <w:tc>
          <w:tcPr>
            <w:tcW w:w="709" w:type="dxa"/>
          </w:tcPr>
          <w:p w14:paraId="4C571F79" w14:textId="77777777" w:rsidR="006B45C0" w:rsidRPr="00414DF9" w:rsidRDefault="006B45C0" w:rsidP="00291632">
            <w:pPr>
              <w:pStyle w:val="TAL"/>
              <w:jc w:val="center"/>
              <w:rPr>
                <w:bCs/>
                <w:iCs/>
              </w:rPr>
            </w:pPr>
            <w:r w:rsidRPr="00414DF9">
              <w:rPr>
                <w:bCs/>
                <w:iCs/>
              </w:rPr>
              <w:t>N/A</w:t>
            </w:r>
          </w:p>
        </w:tc>
        <w:tc>
          <w:tcPr>
            <w:tcW w:w="728" w:type="dxa"/>
          </w:tcPr>
          <w:p w14:paraId="455F319C" w14:textId="77777777" w:rsidR="006B45C0" w:rsidRPr="00414DF9" w:rsidRDefault="006B45C0" w:rsidP="00291632">
            <w:pPr>
              <w:pStyle w:val="TAL"/>
              <w:jc w:val="center"/>
              <w:rPr>
                <w:bCs/>
                <w:iCs/>
              </w:rPr>
            </w:pPr>
            <w:r w:rsidRPr="00414DF9">
              <w:rPr>
                <w:bCs/>
                <w:iCs/>
              </w:rPr>
              <w:t>N/A</w:t>
            </w:r>
          </w:p>
        </w:tc>
      </w:tr>
      <w:tr w:rsidR="006B45C0" w:rsidRPr="00414DF9" w14:paraId="26A54AC5" w14:textId="77777777" w:rsidTr="00291632">
        <w:trPr>
          <w:cantSplit/>
          <w:tblHeader/>
        </w:trPr>
        <w:tc>
          <w:tcPr>
            <w:tcW w:w="6917" w:type="dxa"/>
          </w:tcPr>
          <w:p w14:paraId="24C4AA4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unifiedJointTCI-perBWP-CA-r17</w:t>
            </w:r>
          </w:p>
          <w:p w14:paraId="27C5B1F9" w14:textId="77777777" w:rsidR="006B45C0" w:rsidRPr="00414DF9" w:rsidRDefault="006B45C0" w:rsidP="00291632">
            <w:pPr>
              <w:pStyle w:val="TAL"/>
              <w:rPr>
                <w:rFonts w:cs="Arial"/>
                <w:szCs w:val="18"/>
              </w:rPr>
            </w:pPr>
            <w:r w:rsidRPr="00414DF9">
              <w:rPr>
                <w:rFonts w:cs="Arial"/>
                <w:szCs w:val="18"/>
              </w:rPr>
              <w:t>Indicates the support of TCI state list configuration per BWP when CA is configured.</w:t>
            </w:r>
          </w:p>
          <w:p w14:paraId="6649762C"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2B475239" w14:textId="77777777" w:rsidR="006B45C0" w:rsidRPr="00414DF9" w:rsidRDefault="006B45C0" w:rsidP="00291632">
            <w:pPr>
              <w:pStyle w:val="TAL"/>
              <w:jc w:val="center"/>
              <w:rPr>
                <w:rFonts w:cs="Arial"/>
                <w:szCs w:val="18"/>
              </w:rPr>
            </w:pPr>
            <w:r w:rsidRPr="00414DF9">
              <w:t>Band</w:t>
            </w:r>
          </w:p>
        </w:tc>
        <w:tc>
          <w:tcPr>
            <w:tcW w:w="567" w:type="dxa"/>
          </w:tcPr>
          <w:p w14:paraId="6A2A1F2F" w14:textId="77777777" w:rsidR="006B45C0" w:rsidRPr="00414DF9" w:rsidRDefault="006B45C0" w:rsidP="00291632">
            <w:pPr>
              <w:pStyle w:val="TAL"/>
              <w:jc w:val="center"/>
              <w:rPr>
                <w:rFonts w:cs="Arial"/>
                <w:szCs w:val="18"/>
              </w:rPr>
            </w:pPr>
            <w:r w:rsidRPr="00414DF9">
              <w:t>No</w:t>
            </w:r>
          </w:p>
        </w:tc>
        <w:tc>
          <w:tcPr>
            <w:tcW w:w="709" w:type="dxa"/>
          </w:tcPr>
          <w:p w14:paraId="6CFB3D0A" w14:textId="77777777" w:rsidR="006B45C0" w:rsidRPr="00414DF9" w:rsidRDefault="006B45C0" w:rsidP="00291632">
            <w:pPr>
              <w:pStyle w:val="TAL"/>
              <w:jc w:val="center"/>
              <w:rPr>
                <w:bCs/>
                <w:iCs/>
              </w:rPr>
            </w:pPr>
            <w:r w:rsidRPr="00414DF9">
              <w:rPr>
                <w:bCs/>
                <w:iCs/>
              </w:rPr>
              <w:t>N/A</w:t>
            </w:r>
          </w:p>
        </w:tc>
        <w:tc>
          <w:tcPr>
            <w:tcW w:w="728" w:type="dxa"/>
          </w:tcPr>
          <w:p w14:paraId="7D61A935" w14:textId="77777777" w:rsidR="006B45C0" w:rsidRPr="00414DF9" w:rsidRDefault="006B45C0" w:rsidP="00291632">
            <w:pPr>
              <w:pStyle w:val="TAL"/>
              <w:jc w:val="center"/>
              <w:rPr>
                <w:bCs/>
                <w:iCs/>
              </w:rPr>
            </w:pPr>
            <w:r w:rsidRPr="00414DF9">
              <w:rPr>
                <w:bCs/>
                <w:iCs/>
              </w:rPr>
              <w:t>N/A</w:t>
            </w:r>
          </w:p>
        </w:tc>
      </w:tr>
      <w:tr w:rsidR="006B45C0" w:rsidRPr="00414DF9" w14:paraId="691F4035" w14:textId="77777777" w:rsidTr="00291632">
        <w:trPr>
          <w:cantSplit/>
          <w:tblHeader/>
        </w:trPr>
        <w:tc>
          <w:tcPr>
            <w:tcW w:w="6917" w:type="dxa"/>
          </w:tcPr>
          <w:p w14:paraId="2E322C6D" w14:textId="77777777" w:rsidR="006B45C0" w:rsidRPr="00414DF9" w:rsidRDefault="006B45C0" w:rsidP="00291632">
            <w:pPr>
              <w:pStyle w:val="TAL"/>
              <w:rPr>
                <w:rFonts w:eastAsia="MS Mincho" w:cs="Arial"/>
                <w:b/>
                <w:bCs/>
                <w:i/>
                <w:iCs/>
                <w:szCs w:val="18"/>
              </w:rPr>
            </w:pPr>
            <w:r w:rsidRPr="00414DF9">
              <w:rPr>
                <w:rFonts w:eastAsia="MS Mincho" w:cs="Arial"/>
                <w:b/>
                <w:bCs/>
                <w:i/>
                <w:iCs/>
                <w:szCs w:val="18"/>
              </w:rPr>
              <w:t>unifiedJointTCI-SCellBFR-r17</w:t>
            </w:r>
          </w:p>
          <w:p w14:paraId="55DF28AA" w14:textId="77777777" w:rsidR="006B45C0" w:rsidRPr="00414DF9" w:rsidRDefault="006B45C0" w:rsidP="00291632">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6D27DE24" w14:textId="77777777" w:rsidR="006B45C0" w:rsidRPr="00414DF9" w:rsidRDefault="006B45C0" w:rsidP="00291632">
            <w:pPr>
              <w:pStyle w:val="TAL"/>
              <w:rPr>
                <w:b/>
                <w:i/>
                <w:szCs w:val="18"/>
              </w:rPr>
            </w:pPr>
          </w:p>
        </w:tc>
        <w:tc>
          <w:tcPr>
            <w:tcW w:w="709" w:type="dxa"/>
          </w:tcPr>
          <w:p w14:paraId="2D8209DC" w14:textId="77777777" w:rsidR="006B45C0" w:rsidRPr="00414DF9" w:rsidRDefault="006B45C0" w:rsidP="00291632">
            <w:pPr>
              <w:pStyle w:val="TAL"/>
              <w:jc w:val="center"/>
              <w:rPr>
                <w:rFonts w:cs="Arial"/>
                <w:szCs w:val="18"/>
              </w:rPr>
            </w:pPr>
            <w:r w:rsidRPr="00414DF9">
              <w:t>Band</w:t>
            </w:r>
          </w:p>
        </w:tc>
        <w:tc>
          <w:tcPr>
            <w:tcW w:w="567" w:type="dxa"/>
          </w:tcPr>
          <w:p w14:paraId="70C0FD48" w14:textId="77777777" w:rsidR="006B45C0" w:rsidRPr="00414DF9" w:rsidRDefault="006B45C0" w:rsidP="00291632">
            <w:pPr>
              <w:pStyle w:val="TAL"/>
              <w:jc w:val="center"/>
              <w:rPr>
                <w:rFonts w:cs="Arial"/>
                <w:szCs w:val="18"/>
              </w:rPr>
            </w:pPr>
            <w:r w:rsidRPr="00414DF9">
              <w:t>No</w:t>
            </w:r>
          </w:p>
        </w:tc>
        <w:tc>
          <w:tcPr>
            <w:tcW w:w="709" w:type="dxa"/>
          </w:tcPr>
          <w:p w14:paraId="36C1B47C" w14:textId="77777777" w:rsidR="006B45C0" w:rsidRPr="00414DF9" w:rsidRDefault="006B45C0" w:rsidP="00291632">
            <w:pPr>
              <w:pStyle w:val="TAL"/>
              <w:jc w:val="center"/>
              <w:rPr>
                <w:bCs/>
                <w:iCs/>
              </w:rPr>
            </w:pPr>
            <w:r w:rsidRPr="00414DF9">
              <w:rPr>
                <w:bCs/>
                <w:iCs/>
              </w:rPr>
              <w:t>N/A</w:t>
            </w:r>
          </w:p>
        </w:tc>
        <w:tc>
          <w:tcPr>
            <w:tcW w:w="728" w:type="dxa"/>
          </w:tcPr>
          <w:p w14:paraId="4035C04E" w14:textId="77777777" w:rsidR="006B45C0" w:rsidRPr="00414DF9" w:rsidRDefault="006B45C0" w:rsidP="00291632">
            <w:pPr>
              <w:pStyle w:val="TAL"/>
              <w:jc w:val="center"/>
              <w:rPr>
                <w:bCs/>
                <w:iCs/>
              </w:rPr>
            </w:pPr>
            <w:r w:rsidRPr="00414DF9">
              <w:rPr>
                <w:bCs/>
                <w:iCs/>
              </w:rPr>
              <w:t>N/A</w:t>
            </w:r>
          </w:p>
        </w:tc>
      </w:tr>
      <w:tr w:rsidR="006B45C0" w:rsidRPr="00414DF9" w14:paraId="0EB19856" w14:textId="77777777" w:rsidTr="00291632">
        <w:trPr>
          <w:cantSplit/>
          <w:tblHeader/>
        </w:trPr>
        <w:tc>
          <w:tcPr>
            <w:tcW w:w="6917" w:type="dxa"/>
          </w:tcPr>
          <w:p w14:paraId="6EEF2338"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unifiedSeparateTCI-r17</w:t>
            </w:r>
          </w:p>
          <w:p w14:paraId="6726FFBF" w14:textId="77777777" w:rsidR="006B45C0" w:rsidRPr="00414DF9" w:rsidRDefault="006B45C0" w:rsidP="00291632">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5E2E2B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2C48145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6441EA1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4FBF0219" w14:textId="77777777" w:rsidR="006B45C0" w:rsidRPr="00414DF9" w:rsidRDefault="006B45C0" w:rsidP="00291632">
            <w:pPr>
              <w:pStyle w:val="TAL"/>
              <w:rPr>
                <w:rFonts w:cs="Arial"/>
                <w:bCs/>
                <w:iCs/>
                <w:szCs w:val="18"/>
              </w:rPr>
            </w:pPr>
          </w:p>
          <w:p w14:paraId="6DC04F52" w14:textId="77777777" w:rsidR="006B45C0" w:rsidRPr="00414DF9" w:rsidRDefault="006B45C0" w:rsidP="00291632">
            <w:pPr>
              <w:pStyle w:val="TAL"/>
              <w:rPr>
                <w:rFonts w:cs="Arial"/>
                <w:bCs/>
                <w:iCs/>
                <w:szCs w:val="18"/>
              </w:rPr>
            </w:pPr>
            <w:r w:rsidRPr="00414DF9">
              <w:rPr>
                <w:rFonts w:cs="Arial"/>
                <w:szCs w:val="18"/>
              </w:rPr>
              <w:t>The capability signalling comprises the following parameters:</w:t>
            </w:r>
          </w:p>
          <w:p w14:paraId="05AFFF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4BEE09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05F1F0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2D99677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71221E62" w14:textId="77777777" w:rsidR="006B45C0" w:rsidRPr="00414DF9" w:rsidRDefault="006B45C0" w:rsidP="00291632">
            <w:pPr>
              <w:pStyle w:val="B1"/>
              <w:spacing w:after="0"/>
              <w:rPr>
                <w:rFonts w:ascii="Arial" w:hAnsi="Arial" w:cs="Arial"/>
                <w:sz w:val="18"/>
                <w:szCs w:val="18"/>
              </w:rPr>
            </w:pPr>
          </w:p>
          <w:p w14:paraId="44F4889E"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lang w:eastAsia="en-US"/>
              </w:rPr>
              <w:t xml:space="preserve">maxConfiguredUL-TCI-r17 </w:t>
            </w:r>
            <w:r w:rsidRPr="00414DF9">
              <w:rPr>
                <w:rFonts w:cs="Arial"/>
                <w:szCs w:val="18"/>
              </w:rPr>
              <w:t>apply to intra- and inter-cell beam management jointly.</w:t>
            </w:r>
          </w:p>
        </w:tc>
        <w:tc>
          <w:tcPr>
            <w:tcW w:w="709" w:type="dxa"/>
          </w:tcPr>
          <w:p w14:paraId="7429E857" w14:textId="77777777" w:rsidR="006B45C0" w:rsidRPr="00414DF9" w:rsidRDefault="006B45C0" w:rsidP="00291632">
            <w:pPr>
              <w:pStyle w:val="TAL"/>
              <w:jc w:val="center"/>
              <w:rPr>
                <w:rFonts w:cs="Arial"/>
                <w:szCs w:val="18"/>
              </w:rPr>
            </w:pPr>
            <w:r w:rsidRPr="00414DF9">
              <w:t>Band</w:t>
            </w:r>
          </w:p>
        </w:tc>
        <w:tc>
          <w:tcPr>
            <w:tcW w:w="567" w:type="dxa"/>
          </w:tcPr>
          <w:p w14:paraId="06C354BC" w14:textId="77777777" w:rsidR="006B45C0" w:rsidRPr="00414DF9" w:rsidRDefault="006B45C0" w:rsidP="00291632">
            <w:pPr>
              <w:pStyle w:val="TAL"/>
              <w:jc w:val="center"/>
              <w:rPr>
                <w:rFonts w:cs="Arial"/>
                <w:szCs w:val="18"/>
              </w:rPr>
            </w:pPr>
            <w:r w:rsidRPr="00414DF9">
              <w:t>No</w:t>
            </w:r>
          </w:p>
        </w:tc>
        <w:tc>
          <w:tcPr>
            <w:tcW w:w="709" w:type="dxa"/>
          </w:tcPr>
          <w:p w14:paraId="0E965EFB" w14:textId="77777777" w:rsidR="006B45C0" w:rsidRPr="00414DF9" w:rsidRDefault="006B45C0" w:rsidP="00291632">
            <w:pPr>
              <w:pStyle w:val="TAL"/>
              <w:jc w:val="center"/>
              <w:rPr>
                <w:bCs/>
                <w:iCs/>
              </w:rPr>
            </w:pPr>
            <w:r w:rsidRPr="00414DF9">
              <w:rPr>
                <w:bCs/>
                <w:iCs/>
              </w:rPr>
              <w:t>N/A</w:t>
            </w:r>
          </w:p>
        </w:tc>
        <w:tc>
          <w:tcPr>
            <w:tcW w:w="728" w:type="dxa"/>
          </w:tcPr>
          <w:p w14:paraId="39C67CE1" w14:textId="77777777" w:rsidR="006B45C0" w:rsidRPr="00414DF9" w:rsidRDefault="006B45C0" w:rsidP="00291632">
            <w:pPr>
              <w:pStyle w:val="TAL"/>
              <w:jc w:val="center"/>
              <w:rPr>
                <w:bCs/>
                <w:iCs/>
              </w:rPr>
            </w:pPr>
            <w:r w:rsidRPr="00414DF9">
              <w:rPr>
                <w:bCs/>
                <w:iCs/>
              </w:rPr>
              <w:t>N/A</w:t>
            </w:r>
          </w:p>
        </w:tc>
      </w:tr>
      <w:tr w:rsidR="006B45C0" w:rsidRPr="00414DF9" w14:paraId="6AAA3CA9" w14:textId="77777777" w:rsidTr="00291632">
        <w:trPr>
          <w:cantSplit/>
          <w:tblHeader/>
        </w:trPr>
        <w:tc>
          <w:tcPr>
            <w:tcW w:w="6917" w:type="dxa"/>
          </w:tcPr>
          <w:p w14:paraId="4E2DD17D"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unifiedSeparateTCI-commonMultiCC-r17</w:t>
            </w:r>
          </w:p>
          <w:p w14:paraId="4ECA95BB" w14:textId="77777777" w:rsidR="006B45C0" w:rsidRPr="00414DF9" w:rsidRDefault="006B45C0" w:rsidP="00291632">
            <w:pPr>
              <w:pStyle w:val="TAL"/>
              <w:rPr>
                <w:rFonts w:cs="Arial"/>
                <w:szCs w:val="22"/>
                <w:lang w:eastAsia="en-GB"/>
              </w:rPr>
            </w:pPr>
            <w:r w:rsidRPr="00414DF9">
              <w:rPr>
                <w:rFonts w:cs="Arial"/>
                <w:szCs w:val="22"/>
                <w:lang w:eastAsia="en-GB"/>
              </w:rPr>
              <w:t>Indicates the Common multi-CC DL/UL-TCI state ID update and activation.</w:t>
            </w:r>
          </w:p>
          <w:p w14:paraId="4CDF014C" w14:textId="77777777" w:rsidR="006B45C0" w:rsidRPr="00414DF9" w:rsidRDefault="006B45C0" w:rsidP="00291632">
            <w:pPr>
              <w:pStyle w:val="TAL"/>
              <w:rPr>
                <w:rFonts w:cs="Arial"/>
                <w:b/>
                <w:bCs/>
                <w:i/>
                <w:iCs/>
                <w:szCs w:val="22"/>
                <w:lang w:eastAsia="en-GB"/>
              </w:rPr>
            </w:pPr>
          </w:p>
          <w:p w14:paraId="22419CB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4A253B92" w14:textId="77777777" w:rsidR="006B45C0" w:rsidRPr="00414DF9" w:rsidRDefault="006B45C0" w:rsidP="00291632">
            <w:pPr>
              <w:pStyle w:val="TAL"/>
              <w:jc w:val="center"/>
              <w:rPr>
                <w:rFonts w:cs="Arial"/>
                <w:szCs w:val="18"/>
              </w:rPr>
            </w:pPr>
            <w:r w:rsidRPr="00414DF9">
              <w:t>Band</w:t>
            </w:r>
          </w:p>
        </w:tc>
        <w:tc>
          <w:tcPr>
            <w:tcW w:w="567" w:type="dxa"/>
          </w:tcPr>
          <w:p w14:paraId="116B20E4" w14:textId="77777777" w:rsidR="006B45C0" w:rsidRPr="00414DF9" w:rsidRDefault="006B45C0" w:rsidP="00291632">
            <w:pPr>
              <w:pStyle w:val="TAL"/>
              <w:jc w:val="center"/>
              <w:rPr>
                <w:rFonts w:cs="Arial"/>
                <w:szCs w:val="18"/>
              </w:rPr>
            </w:pPr>
            <w:r w:rsidRPr="00414DF9">
              <w:t>No</w:t>
            </w:r>
          </w:p>
        </w:tc>
        <w:tc>
          <w:tcPr>
            <w:tcW w:w="709" w:type="dxa"/>
          </w:tcPr>
          <w:p w14:paraId="55D97DEE" w14:textId="77777777" w:rsidR="006B45C0" w:rsidRPr="00414DF9" w:rsidRDefault="006B45C0" w:rsidP="00291632">
            <w:pPr>
              <w:pStyle w:val="TAL"/>
              <w:jc w:val="center"/>
              <w:rPr>
                <w:bCs/>
                <w:iCs/>
              </w:rPr>
            </w:pPr>
            <w:r w:rsidRPr="00414DF9">
              <w:rPr>
                <w:bCs/>
                <w:iCs/>
              </w:rPr>
              <w:t>N/A</w:t>
            </w:r>
          </w:p>
        </w:tc>
        <w:tc>
          <w:tcPr>
            <w:tcW w:w="728" w:type="dxa"/>
          </w:tcPr>
          <w:p w14:paraId="13C0E8A8" w14:textId="77777777" w:rsidR="006B45C0" w:rsidRPr="00414DF9" w:rsidRDefault="006B45C0" w:rsidP="00291632">
            <w:pPr>
              <w:pStyle w:val="TAL"/>
              <w:jc w:val="center"/>
              <w:rPr>
                <w:bCs/>
                <w:iCs/>
              </w:rPr>
            </w:pPr>
            <w:r w:rsidRPr="00414DF9">
              <w:rPr>
                <w:bCs/>
                <w:iCs/>
              </w:rPr>
              <w:t>N/A</w:t>
            </w:r>
          </w:p>
        </w:tc>
      </w:tr>
      <w:tr w:rsidR="006B45C0" w:rsidRPr="00414DF9" w14:paraId="53B3EB19" w14:textId="77777777" w:rsidTr="00291632">
        <w:trPr>
          <w:cantSplit/>
          <w:tblHeader/>
        </w:trPr>
        <w:tc>
          <w:tcPr>
            <w:tcW w:w="6917" w:type="dxa"/>
          </w:tcPr>
          <w:p w14:paraId="1FE6121D" w14:textId="77777777" w:rsidR="006B45C0" w:rsidRPr="00414DF9" w:rsidRDefault="006B45C0" w:rsidP="00291632">
            <w:pPr>
              <w:pStyle w:val="TAL"/>
              <w:rPr>
                <w:b/>
                <w:i/>
              </w:rPr>
            </w:pPr>
            <w:r w:rsidRPr="00414DF9">
              <w:rPr>
                <w:b/>
                <w:i/>
              </w:rPr>
              <w:t>unifiedSeparateTCI-InterCell-r17</w:t>
            </w:r>
          </w:p>
          <w:p w14:paraId="5851998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4D7BDCAF" w14:textId="77777777" w:rsidR="006B45C0" w:rsidRPr="00414DF9" w:rsidRDefault="006B45C0" w:rsidP="00291632">
            <w:pPr>
              <w:pStyle w:val="TAL"/>
              <w:rPr>
                <w:rFonts w:cs="Arial"/>
                <w:b/>
                <w:bCs/>
                <w:i/>
                <w:iCs/>
                <w:szCs w:val="22"/>
                <w:lang w:eastAsia="en-GB"/>
              </w:rPr>
            </w:pPr>
          </w:p>
          <w:p w14:paraId="23CDFD18" w14:textId="77777777" w:rsidR="006B45C0" w:rsidRPr="00414DF9" w:rsidRDefault="006B45C0" w:rsidP="00291632">
            <w:pPr>
              <w:pStyle w:val="TAL"/>
              <w:rPr>
                <w:rFonts w:cs="Arial"/>
                <w:b/>
                <w:bCs/>
                <w:i/>
                <w:iCs/>
                <w:szCs w:val="22"/>
                <w:lang w:eastAsia="en-GB"/>
              </w:rPr>
            </w:pPr>
            <w:r w:rsidRPr="00414DF9">
              <w:rPr>
                <w:rFonts w:cs="Arial"/>
                <w:szCs w:val="18"/>
              </w:rPr>
              <w:t>This feature also includes following parameters:</w:t>
            </w:r>
          </w:p>
          <w:p w14:paraId="30733B31"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4FB286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0EDE5263"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020B65C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0A4D280B" w14:textId="77777777" w:rsidR="006B45C0" w:rsidRPr="00414DF9" w:rsidRDefault="006B45C0" w:rsidP="00291632">
            <w:pPr>
              <w:pStyle w:val="TAL"/>
              <w:rPr>
                <w:rFonts w:cs="Arial"/>
                <w:b/>
                <w:bCs/>
                <w:i/>
                <w:iCs/>
                <w:szCs w:val="22"/>
                <w:lang w:eastAsia="en-GB"/>
              </w:rPr>
            </w:pPr>
          </w:p>
          <w:p w14:paraId="4D05D4D0"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73C1FD7A" w14:textId="77777777" w:rsidR="006B45C0" w:rsidRPr="00414DF9" w:rsidRDefault="006B45C0" w:rsidP="00291632">
            <w:pPr>
              <w:pStyle w:val="TAL"/>
              <w:rPr>
                <w:rFonts w:cs="Arial"/>
                <w:b/>
                <w:bCs/>
                <w:i/>
                <w:iCs/>
                <w:szCs w:val="18"/>
              </w:rPr>
            </w:pPr>
          </w:p>
          <w:p w14:paraId="74261EA3" w14:textId="77777777" w:rsidR="006B45C0" w:rsidRPr="00414DF9" w:rsidRDefault="006B45C0" w:rsidP="00291632">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75725403" w14:textId="77777777" w:rsidR="006B45C0" w:rsidRPr="00414DF9" w:rsidRDefault="006B45C0" w:rsidP="00291632">
            <w:pPr>
              <w:pStyle w:val="TAL"/>
              <w:jc w:val="center"/>
              <w:rPr>
                <w:rFonts w:cs="Arial"/>
                <w:szCs w:val="18"/>
              </w:rPr>
            </w:pPr>
            <w:r w:rsidRPr="00414DF9">
              <w:t>Band</w:t>
            </w:r>
          </w:p>
        </w:tc>
        <w:tc>
          <w:tcPr>
            <w:tcW w:w="567" w:type="dxa"/>
          </w:tcPr>
          <w:p w14:paraId="3E0E0095" w14:textId="77777777" w:rsidR="006B45C0" w:rsidRPr="00414DF9" w:rsidRDefault="006B45C0" w:rsidP="00291632">
            <w:pPr>
              <w:pStyle w:val="TAL"/>
              <w:jc w:val="center"/>
              <w:rPr>
                <w:rFonts w:cs="Arial"/>
                <w:szCs w:val="18"/>
              </w:rPr>
            </w:pPr>
            <w:r w:rsidRPr="00414DF9">
              <w:t>No</w:t>
            </w:r>
          </w:p>
        </w:tc>
        <w:tc>
          <w:tcPr>
            <w:tcW w:w="709" w:type="dxa"/>
          </w:tcPr>
          <w:p w14:paraId="3A3939F5" w14:textId="77777777" w:rsidR="006B45C0" w:rsidRPr="00414DF9" w:rsidRDefault="006B45C0" w:rsidP="00291632">
            <w:pPr>
              <w:pStyle w:val="TAL"/>
              <w:jc w:val="center"/>
              <w:rPr>
                <w:bCs/>
                <w:iCs/>
              </w:rPr>
            </w:pPr>
            <w:r w:rsidRPr="00414DF9">
              <w:rPr>
                <w:bCs/>
                <w:iCs/>
              </w:rPr>
              <w:t>N/A</w:t>
            </w:r>
          </w:p>
        </w:tc>
        <w:tc>
          <w:tcPr>
            <w:tcW w:w="728" w:type="dxa"/>
          </w:tcPr>
          <w:p w14:paraId="40714013" w14:textId="77777777" w:rsidR="006B45C0" w:rsidRPr="00414DF9" w:rsidRDefault="006B45C0" w:rsidP="00291632">
            <w:pPr>
              <w:pStyle w:val="TAL"/>
              <w:jc w:val="center"/>
              <w:rPr>
                <w:bCs/>
                <w:iCs/>
              </w:rPr>
            </w:pPr>
            <w:r w:rsidRPr="00414DF9">
              <w:rPr>
                <w:bCs/>
                <w:iCs/>
              </w:rPr>
              <w:t>N/A</w:t>
            </w:r>
          </w:p>
        </w:tc>
      </w:tr>
      <w:tr w:rsidR="006B45C0" w:rsidRPr="00414DF9" w14:paraId="245CD2D6" w14:textId="77777777" w:rsidTr="00291632">
        <w:trPr>
          <w:cantSplit/>
          <w:tblHeader/>
        </w:trPr>
        <w:tc>
          <w:tcPr>
            <w:tcW w:w="6917" w:type="dxa"/>
          </w:tcPr>
          <w:p w14:paraId="384F01E3"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unifiedSeparateTCI-ListSharingCA-r17</w:t>
            </w:r>
          </w:p>
          <w:p w14:paraId="4A083935" w14:textId="77777777" w:rsidR="006B45C0" w:rsidRPr="00414DF9" w:rsidRDefault="006B45C0" w:rsidP="00291632">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88774A1" w14:textId="77777777" w:rsidR="006B45C0" w:rsidRPr="00414DF9" w:rsidRDefault="006B45C0" w:rsidP="00291632">
            <w:pPr>
              <w:pStyle w:val="TAL"/>
              <w:jc w:val="center"/>
              <w:rPr>
                <w:rFonts w:cs="Arial"/>
                <w:szCs w:val="18"/>
              </w:rPr>
            </w:pPr>
            <w:r w:rsidRPr="00414DF9">
              <w:t>Band</w:t>
            </w:r>
          </w:p>
        </w:tc>
        <w:tc>
          <w:tcPr>
            <w:tcW w:w="567" w:type="dxa"/>
          </w:tcPr>
          <w:p w14:paraId="3F921E2E" w14:textId="77777777" w:rsidR="006B45C0" w:rsidRPr="00414DF9" w:rsidRDefault="006B45C0" w:rsidP="00291632">
            <w:pPr>
              <w:pStyle w:val="TAL"/>
              <w:jc w:val="center"/>
              <w:rPr>
                <w:rFonts w:cs="Arial"/>
                <w:szCs w:val="18"/>
              </w:rPr>
            </w:pPr>
            <w:r w:rsidRPr="00414DF9">
              <w:t>No</w:t>
            </w:r>
          </w:p>
        </w:tc>
        <w:tc>
          <w:tcPr>
            <w:tcW w:w="709" w:type="dxa"/>
          </w:tcPr>
          <w:p w14:paraId="639C8E72" w14:textId="77777777" w:rsidR="006B45C0" w:rsidRPr="00414DF9" w:rsidRDefault="006B45C0" w:rsidP="00291632">
            <w:pPr>
              <w:pStyle w:val="TAL"/>
              <w:jc w:val="center"/>
              <w:rPr>
                <w:bCs/>
                <w:iCs/>
              </w:rPr>
            </w:pPr>
            <w:r w:rsidRPr="00414DF9">
              <w:rPr>
                <w:bCs/>
                <w:iCs/>
              </w:rPr>
              <w:t>N/A</w:t>
            </w:r>
          </w:p>
        </w:tc>
        <w:tc>
          <w:tcPr>
            <w:tcW w:w="728" w:type="dxa"/>
          </w:tcPr>
          <w:p w14:paraId="08118D0D" w14:textId="77777777" w:rsidR="006B45C0" w:rsidRPr="00414DF9" w:rsidRDefault="006B45C0" w:rsidP="00291632">
            <w:pPr>
              <w:pStyle w:val="TAL"/>
              <w:jc w:val="center"/>
              <w:rPr>
                <w:bCs/>
                <w:iCs/>
              </w:rPr>
            </w:pPr>
            <w:r w:rsidRPr="00414DF9">
              <w:rPr>
                <w:bCs/>
                <w:iCs/>
              </w:rPr>
              <w:t>N/A</w:t>
            </w:r>
          </w:p>
        </w:tc>
      </w:tr>
      <w:tr w:rsidR="006B45C0" w:rsidRPr="00414DF9" w14:paraId="2B57DBAE" w14:textId="77777777" w:rsidTr="00291632">
        <w:trPr>
          <w:cantSplit/>
          <w:tblHeader/>
        </w:trPr>
        <w:tc>
          <w:tcPr>
            <w:tcW w:w="6917" w:type="dxa"/>
          </w:tcPr>
          <w:p w14:paraId="18112E8A"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663332F5" w14:textId="77777777" w:rsidR="006B45C0" w:rsidRPr="00414DF9" w:rsidRDefault="006B45C0" w:rsidP="00291632">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5536BE24" w14:textId="77777777" w:rsidR="006B45C0" w:rsidRPr="00414DF9" w:rsidRDefault="006B45C0" w:rsidP="00291632">
            <w:pPr>
              <w:pStyle w:val="TAL"/>
              <w:rPr>
                <w:rFonts w:cs="Arial"/>
                <w:szCs w:val="18"/>
              </w:rPr>
            </w:pPr>
            <w:r w:rsidRPr="00414DF9">
              <w:rPr>
                <w:rFonts w:cs="Arial"/>
                <w:szCs w:val="18"/>
              </w:rPr>
              <w:t>And b) MAC-CE+DCI-based TCI state indication (use of DCI formats 1_1/1_2 without DL assignment).</w:t>
            </w:r>
          </w:p>
          <w:p w14:paraId="30293C74" w14:textId="77777777" w:rsidR="006B45C0" w:rsidRPr="00414DF9" w:rsidRDefault="006B45C0" w:rsidP="00291632">
            <w:pPr>
              <w:pStyle w:val="TAL"/>
              <w:rPr>
                <w:rFonts w:cs="Arial"/>
                <w:szCs w:val="18"/>
              </w:rPr>
            </w:pPr>
          </w:p>
          <w:p w14:paraId="3900EBA8"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735D6AB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61D4C54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3AA10EE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4FC6AE01" w14:textId="77777777" w:rsidR="006B45C0" w:rsidRPr="00414DF9" w:rsidRDefault="006B45C0" w:rsidP="00291632">
            <w:pPr>
              <w:pStyle w:val="TAL"/>
              <w:rPr>
                <w:rFonts w:cs="Arial"/>
                <w:szCs w:val="18"/>
              </w:rPr>
            </w:pPr>
          </w:p>
          <w:p w14:paraId="140E4BA3" w14:textId="77777777" w:rsidR="006B45C0" w:rsidRPr="00414DF9" w:rsidRDefault="006B45C0" w:rsidP="00291632">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03785594" w14:textId="77777777" w:rsidR="006B45C0" w:rsidRPr="00414DF9" w:rsidRDefault="006B45C0" w:rsidP="00291632">
            <w:pPr>
              <w:pStyle w:val="TAL"/>
              <w:rPr>
                <w:rFonts w:cs="Arial"/>
                <w:szCs w:val="18"/>
              </w:rPr>
            </w:pPr>
          </w:p>
          <w:p w14:paraId="3A77CC6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20EA849C" w14:textId="77777777" w:rsidR="006B45C0" w:rsidRPr="00414DF9" w:rsidRDefault="006B45C0" w:rsidP="00291632">
            <w:pPr>
              <w:pStyle w:val="TAL"/>
              <w:jc w:val="center"/>
              <w:rPr>
                <w:rFonts w:cs="Arial"/>
                <w:szCs w:val="18"/>
              </w:rPr>
            </w:pPr>
            <w:r w:rsidRPr="00414DF9">
              <w:t>Band</w:t>
            </w:r>
          </w:p>
        </w:tc>
        <w:tc>
          <w:tcPr>
            <w:tcW w:w="567" w:type="dxa"/>
          </w:tcPr>
          <w:p w14:paraId="5FEE16AF" w14:textId="77777777" w:rsidR="006B45C0" w:rsidRPr="00414DF9" w:rsidRDefault="006B45C0" w:rsidP="00291632">
            <w:pPr>
              <w:pStyle w:val="TAL"/>
              <w:jc w:val="center"/>
              <w:rPr>
                <w:rFonts w:cs="Arial"/>
                <w:szCs w:val="18"/>
              </w:rPr>
            </w:pPr>
            <w:r w:rsidRPr="00414DF9">
              <w:t>No</w:t>
            </w:r>
          </w:p>
        </w:tc>
        <w:tc>
          <w:tcPr>
            <w:tcW w:w="709" w:type="dxa"/>
          </w:tcPr>
          <w:p w14:paraId="4BE91263" w14:textId="77777777" w:rsidR="006B45C0" w:rsidRPr="00414DF9" w:rsidRDefault="006B45C0" w:rsidP="00291632">
            <w:pPr>
              <w:pStyle w:val="TAL"/>
              <w:jc w:val="center"/>
              <w:rPr>
                <w:bCs/>
                <w:iCs/>
              </w:rPr>
            </w:pPr>
            <w:r w:rsidRPr="00414DF9">
              <w:rPr>
                <w:bCs/>
                <w:iCs/>
              </w:rPr>
              <w:t>N/A</w:t>
            </w:r>
          </w:p>
        </w:tc>
        <w:tc>
          <w:tcPr>
            <w:tcW w:w="728" w:type="dxa"/>
          </w:tcPr>
          <w:p w14:paraId="47733F80" w14:textId="77777777" w:rsidR="006B45C0" w:rsidRPr="00414DF9" w:rsidRDefault="006B45C0" w:rsidP="00291632">
            <w:pPr>
              <w:pStyle w:val="TAL"/>
              <w:jc w:val="center"/>
              <w:rPr>
                <w:bCs/>
                <w:iCs/>
              </w:rPr>
            </w:pPr>
            <w:r w:rsidRPr="00414DF9">
              <w:rPr>
                <w:bCs/>
                <w:iCs/>
              </w:rPr>
              <w:t>N/A</w:t>
            </w:r>
          </w:p>
        </w:tc>
      </w:tr>
      <w:tr w:rsidR="006B45C0" w:rsidRPr="00414DF9" w14:paraId="7B44BA81" w14:textId="77777777" w:rsidTr="00291632">
        <w:trPr>
          <w:cantSplit/>
          <w:tblHeader/>
        </w:trPr>
        <w:tc>
          <w:tcPr>
            <w:tcW w:w="6917" w:type="dxa"/>
          </w:tcPr>
          <w:p w14:paraId="6493754E" w14:textId="77777777" w:rsidR="006B45C0" w:rsidRPr="00414DF9" w:rsidRDefault="006B45C0" w:rsidP="00291632">
            <w:pPr>
              <w:pStyle w:val="TAL"/>
              <w:rPr>
                <w:b/>
                <w:i/>
              </w:rPr>
            </w:pPr>
            <w:r w:rsidRPr="00414DF9">
              <w:rPr>
                <w:b/>
                <w:i/>
              </w:rPr>
              <w:t>unifiedSeparateTCI-MultiMAC-CE-IntraCell-r18</w:t>
            </w:r>
          </w:p>
          <w:p w14:paraId="08081C0A" w14:textId="77777777" w:rsidR="006B45C0" w:rsidRPr="00414DF9" w:rsidRDefault="006B45C0" w:rsidP="00291632">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3A2851EC" w14:textId="77777777" w:rsidR="006B45C0" w:rsidRPr="00414DF9" w:rsidRDefault="006B45C0" w:rsidP="00291632">
            <w:pPr>
              <w:pStyle w:val="TAL"/>
              <w:rPr>
                <w:bCs/>
                <w:iCs/>
              </w:rPr>
            </w:pPr>
            <w:r w:rsidRPr="00414DF9">
              <w:rPr>
                <w:bCs/>
                <w:iCs/>
              </w:rPr>
              <w:t>The capability signalling comprises the following parameters:</w:t>
            </w:r>
          </w:p>
          <w:p w14:paraId="37DB9D9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7F3A191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72E1D3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5C7A279D" w14:textId="77777777" w:rsidR="006B45C0" w:rsidRPr="00414DF9" w:rsidRDefault="006B45C0" w:rsidP="00291632">
            <w:pPr>
              <w:pStyle w:val="B1"/>
              <w:spacing w:after="0"/>
              <w:rPr>
                <w:rFonts w:ascii="Arial" w:hAnsi="Arial" w:cs="Arial"/>
                <w:sz w:val="18"/>
                <w:szCs w:val="18"/>
              </w:rPr>
            </w:pPr>
          </w:p>
          <w:p w14:paraId="554E9278" w14:textId="77777777" w:rsidR="006B45C0" w:rsidRPr="00414DF9" w:rsidRDefault="006B45C0" w:rsidP="00291632">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4255D6AB" w14:textId="77777777" w:rsidR="006B45C0" w:rsidRPr="00414DF9" w:rsidRDefault="006B45C0" w:rsidP="00291632">
            <w:pPr>
              <w:pStyle w:val="B1"/>
              <w:spacing w:after="0"/>
              <w:ind w:left="0" w:firstLine="0"/>
              <w:rPr>
                <w:rFonts w:ascii="Arial" w:hAnsi="Arial"/>
                <w:bCs/>
                <w:iCs/>
                <w:sz w:val="18"/>
              </w:rPr>
            </w:pPr>
          </w:p>
          <w:p w14:paraId="72192620" w14:textId="77777777" w:rsidR="006B45C0" w:rsidRPr="00414DF9" w:rsidRDefault="006B45C0" w:rsidP="00291632">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49D888D1" w14:textId="77777777" w:rsidR="006B45C0" w:rsidRPr="00414DF9" w:rsidRDefault="006B45C0" w:rsidP="00291632">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1305A90C" w14:textId="77777777" w:rsidR="006B45C0" w:rsidRPr="00414DF9" w:rsidRDefault="006B45C0" w:rsidP="00291632">
            <w:pPr>
              <w:pStyle w:val="TAL"/>
              <w:jc w:val="center"/>
            </w:pPr>
            <w:r w:rsidRPr="00414DF9">
              <w:t>Band</w:t>
            </w:r>
          </w:p>
        </w:tc>
        <w:tc>
          <w:tcPr>
            <w:tcW w:w="567" w:type="dxa"/>
          </w:tcPr>
          <w:p w14:paraId="5B32F325" w14:textId="77777777" w:rsidR="006B45C0" w:rsidRPr="00414DF9" w:rsidRDefault="006B45C0" w:rsidP="00291632">
            <w:pPr>
              <w:pStyle w:val="TAL"/>
              <w:jc w:val="center"/>
            </w:pPr>
            <w:r w:rsidRPr="00414DF9">
              <w:t>No</w:t>
            </w:r>
          </w:p>
        </w:tc>
        <w:tc>
          <w:tcPr>
            <w:tcW w:w="709" w:type="dxa"/>
          </w:tcPr>
          <w:p w14:paraId="4CA6BEB6" w14:textId="77777777" w:rsidR="006B45C0" w:rsidRPr="00414DF9" w:rsidRDefault="006B45C0" w:rsidP="00291632">
            <w:pPr>
              <w:pStyle w:val="TAL"/>
              <w:jc w:val="center"/>
              <w:rPr>
                <w:bCs/>
                <w:iCs/>
              </w:rPr>
            </w:pPr>
            <w:r w:rsidRPr="00414DF9">
              <w:rPr>
                <w:bCs/>
                <w:iCs/>
              </w:rPr>
              <w:t>N/A</w:t>
            </w:r>
          </w:p>
        </w:tc>
        <w:tc>
          <w:tcPr>
            <w:tcW w:w="728" w:type="dxa"/>
          </w:tcPr>
          <w:p w14:paraId="33EF3804" w14:textId="77777777" w:rsidR="006B45C0" w:rsidRPr="00414DF9" w:rsidRDefault="006B45C0" w:rsidP="00291632">
            <w:pPr>
              <w:pStyle w:val="TAL"/>
              <w:jc w:val="center"/>
              <w:rPr>
                <w:bCs/>
                <w:iCs/>
              </w:rPr>
            </w:pPr>
            <w:r w:rsidRPr="00414DF9">
              <w:rPr>
                <w:bCs/>
                <w:iCs/>
              </w:rPr>
              <w:t>N/A</w:t>
            </w:r>
          </w:p>
        </w:tc>
      </w:tr>
      <w:tr w:rsidR="006B45C0" w:rsidRPr="00414DF9" w14:paraId="54AF8FA6" w14:textId="77777777" w:rsidTr="00291632">
        <w:trPr>
          <w:cantSplit/>
          <w:tblHeader/>
        </w:trPr>
        <w:tc>
          <w:tcPr>
            <w:tcW w:w="6917" w:type="dxa"/>
          </w:tcPr>
          <w:p w14:paraId="16B3EAE4"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unifiedSeparateTCI-perBWP-CA-r17</w:t>
            </w:r>
          </w:p>
          <w:p w14:paraId="0F46E26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DL/UL TCI state pool configuration per BWP for CA mode.</w:t>
            </w:r>
          </w:p>
          <w:p w14:paraId="2D685E63" w14:textId="77777777" w:rsidR="006B45C0" w:rsidRPr="00414DF9" w:rsidRDefault="006B45C0" w:rsidP="00291632">
            <w:pPr>
              <w:pStyle w:val="TAL"/>
              <w:rPr>
                <w:rFonts w:cs="Arial"/>
                <w:b/>
                <w:bCs/>
                <w:i/>
                <w:iCs/>
                <w:szCs w:val="22"/>
                <w:lang w:eastAsia="en-GB"/>
              </w:rPr>
            </w:pPr>
          </w:p>
          <w:p w14:paraId="17F9D50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666F52CD" w14:textId="77777777" w:rsidR="006B45C0" w:rsidRPr="00414DF9" w:rsidRDefault="006B45C0" w:rsidP="00291632">
            <w:pPr>
              <w:pStyle w:val="TAL"/>
              <w:jc w:val="center"/>
              <w:rPr>
                <w:rFonts w:cs="Arial"/>
                <w:szCs w:val="18"/>
              </w:rPr>
            </w:pPr>
            <w:r w:rsidRPr="00414DF9">
              <w:t>Band</w:t>
            </w:r>
          </w:p>
        </w:tc>
        <w:tc>
          <w:tcPr>
            <w:tcW w:w="567" w:type="dxa"/>
          </w:tcPr>
          <w:p w14:paraId="57C85EB5" w14:textId="77777777" w:rsidR="006B45C0" w:rsidRPr="00414DF9" w:rsidRDefault="006B45C0" w:rsidP="00291632">
            <w:pPr>
              <w:pStyle w:val="TAL"/>
              <w:jc w:val="center"/>
              <w:rPr>
                <w:rFonts w:cs="Arial"/>
                <w:szCs w:val="18"/>
              </w:rPr>
            </w:pPr>
            <w:r w:rsidRPr="00414DF9">
              <w:t>No</w:t>
            </w:r>
          </w:p>
        </w:tc>
        <w:tc>
          <w:tcPr>
            <w:tcW w:w="709" w:type="dxa"/>
          </w:tcPr>
          <w:p w14:paraId="3CE63699" w14:textId="77777777" w:rsidR="006B45C0" w:rsidRPr="00414DF9" w:rsidRDefault="006B45C0" w:rsidP="00291632">
            <w:pPr>
              <w:pStyle w:val="TAL"/>
              <w:jc w:val="center"/>
              <w:rPr>
                <w:bCs/>
                <w:iCs/>
              </w:rPr>
            </w:pPr>
            <w:r w:rsidRPr="00414DF9">
              <w:rPr>
                <w:bCs/>
                <w:iCs/>
              </w:rPr>
              <w:t>N/A</w:t>
            </w:r>
          </w:p>
        </w:tc>
        <w:tc>
          <w:tcPr>
            <w:tcW w:w="728" w:type="dxa"/>
          </w:tcPr>
          <w:p w14:paraId="66C9542F" w14:textId="77777777" w:rsidR="006B45C0" w:rsidRPr="00414DF9" w:rsidRDefault="006B45C0" w:rsidP="00291632">
            <w:pPr>
              <w:pStyle w:val="TAL"/>
              <w:jc w:val="center"/>
              <w:rPr>
                <w:bCs/>
                <w:iCs/>
              </w:rPr>
            </w:pPr>
            <w:r w:rsidRPr="00414DF9">
              <w:rPr>
                <w:bCs/>
                <w:iCs/>
              </w:rPr>
              <w:t>N/A</w:t>
            </w:r>
          </w:p>
        </w:tc>
      </w:tr>
      <w:tr w:rsidR="006B45C0" w:rsidRPr="00414DF9" w14:paraId="6BB7ED1F" w14:textId="77777777" w:rsidTr="00291632">
        <w:trPr>
          <w:cantSplit/>
          <w:tblHeader/>
        </w:trPr>
        <w:tc>
          <w:tcPr>
            <w:tcW w:w="6917" w:type="dxa"/>
          </w:tcPr>
          <w:p w14:paraId="6E26C7D1" w14:textId="77777777" w:rsidR="006B45C0" w:rsidRPr="00414DF9" w:rsidRDefault="006B45C0" w:rsidP="00291632">
            <w:pPr>
              <w:pStyle w:val="TAL"/>
              <w:rPr>
                <w:b/>
                <w:i/>
              </w:rPr>
            </w:pPr>
            <w:r w:rsidRPr="00414DF9">
              <w:rPr>
                <w:b/>
                <w:i/>
              </w:rPr>
              <w:lastRenderedPageBreak/>
              <w:t>uplinkBeamManagement</w:t>
            </w:r>
          </w:p>
          <w:p w14:paraId="60CC8812" w14:textId="77777777" w:rsidR="006B45C0" w:rsidRPr="00414DF9" w:rsidRDefault="006B45C0" w:rsidP="00291632">
            <w:pPr>
              <w:pStyle w:val="TAL"/>
              <w:rPr>
                <w:rFonts w:eastAsia="MS PGothic"/>
              </w:rPr>
            </w:pPr>
            <w:r w:rsidRPr="00414DF9">
              <w:rPr>
                <w:rFonts w:eastAsia="MS PGothic"/>
              </w:rPr>
              <w:t>Defines support of beam management for UL. This capability signalling comprises the following parameters:</w:t>
            </w:r>
          </w:p>
          <w:p w14:paraId="218D1127"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3BD7CD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60E9E00C"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0745175C" w14:textId="77777777" w:rsidR="006B45C0" w:rsidRPr="00414DF9" w:rsidRDefault="006B45C0" w:rsidP="00291632">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009DE696" w14:textId="77777777" w:rsidR="006B45C0" w:rsidRPr="00414DF9" w:rsidRDefault="006B45C0" w:rsidP="0029163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45C0" w:rsidRPr="00414DF9" w14:paraId="6AED964C" w14:textId="77777777" w:rsidTr="0029163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A3CAE1" w14:textId="77777777" w:rsidR="006B45C0" w:rsidRPr="00414DF9" w:rsidRDefault="006B45C0" w:rsidP="00291632">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AF108" w14:textId="77777777" w:rsidR="006B45C0" w:rsidRPr="00414DF9" w:rsidRDefault="006B45C0" w:rsidP="00291632">
                  <w:pPr>
                    <w:pStyle w:val="TAH"/>
                    <w:jc w:val="left"/>
                  </w:pPr>
                  <w:r w:rsidRPr="00414DF9">
                    <w:t>Additional constraint on the maximum number of SRS resource sets configured to the UE for each supported time domain behaviour (periodic/semi-persistent/aperiodic)</w:t>
                  </w:r>
                </w:p>
              </w:tc>
            </w:tr>
            <w:tr w:rsidR="006B45C0" w:rsidRPr="00414DF9" w14:paraId="21A50B01"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BCC02" w14:textId="77777777" w:rsidR="006B45C0" w:rsidRPr="00414DF9" w:rsidRDefault="006B45C0" w:rsidP="00291632">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BE3FDE" w14:textId="77777777" w:rsidR="006B45C0" w:rsidRPr="00414DF9" w:rsidRDefault="006B45C0" w:rsidP="00291632">
                  <w:pPr>
                    <w:pStyle w:val="TAC"/>
                  </w:pPr>
                  <w:r w:rsidRPr="00414DF9">
                    <w:t>1</w:t>
                  </w:r>
                </w:p>
              </w:tc>
            </w:tr>
            <w:tr w:rsidR="006B45C0" w:rsidRPr="00414DF9" w14:paraId="2072B4CC"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3F9A8" w14:textId="77777777" w:rsidR="006B45C0" w:rsidRPr="00414DF9" w:rsidRDefault="006B45C0" w:rsidP="00291632">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AD8922" w14:textId="77777777" w:rsidR="006B45C0" w:rsidRPr="00414DF9" w:rsidRDefault="006B45C0" w:rsidP="00291632">
                  <w:pPr>
                    <w:pStyle w:val="TAC"/>
                  </w:pPr>
                  <w:r w:rsidRPr="00414DF9">
                    <w:t>1</w:t>
                  </w:r>
                </w:p>
              </w:tc>
            </w:tr>
            <w:tr w:rsidR="006B45C0" w:rsidRPr="00414DF9" w14:paraId="7762112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EA89C" w14:textId="77777777" w:rsidR="006B45C0" w:rsidRPr="00414DF9" w:rsidRDefault="006B45C0" w:rsidP="00291632">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E752D8" w14:textId="77777777" w:rsidR="006B45C0" w:rsidRPr="00414DF9" w:rsidRDefault="006B45C0" w:rsidP="00291632">
                  <w:pPr>
                    <w:pStyle w:val="TAC"/>
                  </w:pPr>
                  <w:r w:rsidRPr="00414DF9">
                    <w:t>1</w:t>
                  </w:r>
                </w:p>
              </w:tc>
            </w:tr>
            <w:tr w:rsidR="006B45C0" w:rsidRPr="00414DF9" w14:paraId="6508074A"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888C5" w14:textId="77777777" w:rsidR="006B45C0" w:rsidRPr="00414DF9" w:rsidRDefault="006B45C0" w:rsidP="00291632">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E39640" w14:textId="77777777" w:rsidR="006B45C0" w:rsidRPr="00414DF9" w:rsidRDefault="006B45C0" w:rsidP="00291632">
                  <w:pPr>
                    <w:pStyle w:val="TAC"/>
                  </w:pPr>
                  <w:r w:rsidRPr="00414DF9">
                    <w:t>2</w:t>
                  </w:r>
                </w:p>
              </w:tc>
            </w:tr>
            <w:tr w:rsidR="006B45C0" w:rsidRPr="00414DF9" w14:paraId="2BE9E45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C8D69" w14:textId="77777777" w:rsidR="006B45C0" w:rsidRPr="00414DF9" w:rsidRDefault="006B45C0" w:rsidP="00291632">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999B5B" w14:textId="77777777" w:rsidR="006B45C0" w:rsidRPr="00414DF9" w:rsidRDefault="006B45C0" w:rsidP="00291632">
                  <w:pPr>
                    <w:pStyle w:val="TAC"/>
                  </w:pPr>
                  <w:r w:rsidRPr="00414DF9">
                    <w:t>2</w:t>
                  </w:r>
                </w:p>
              </w:tc>
            </w:tr>
            <w:tr w:rsidR="006B45C0" w:rsidRPr="00414DF9" w14:paraId="371FBB30"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92BC7" w14:textId="77777777" w:rsidR="006B45C0" w:rsidRPr="00414DF9" w:rsidRDefault="006B45C0" w:rsidP="00291632">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415325" w14:textId="77777777" w:rsidR="006B45C0" w:rsidRPr="00414DF9" w:rsidRDefault="006B45C0" w:rsidP="00291632">
                  <w:pPr>
                    <w:pStyle w:val="TAC"/>
                  </w:pPr>
                  <w:r w:rsidRPr="00414DF9">
                    <w:t>2</w:t>
                  </w:r>
                </w:p>
              </w:tc>
            </w:tr>
            <w:tr w:rsidR="006B45C0" w:rsidRPr="00414DF9" w14:paraId="0D9DC1D5"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E6F2" w14:textId="77777777" w:rsidR="006B45C0" w:rsidRPr="00414DF9" w:rsidRDefault="006B45C0" w:rsidP="00291632">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14A8D5" w14:textId="77777777" w:rsidR="006B45C0" w:rsidRPr="00414DF9" w:rsidRDefault="006B45C0" w:rsidP="00291632">
                  <w:pPr>
                    <w:pStyle w:val="TAC"/>
                  </w:pPr>
                  <w:r w:rsidRPr="00414DF9">
                    <w:t>4</w:t>
                  </w:r>
                </w:p>
              </w:tc>
            </w:tr>
            <w:tr w:rsidR="006B45C0" w:rsidRPr="00414DF9" w14:paraId="326E5EF3"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C2AC" w14:textId="77777777" w:rsidR="006B45C0" w:rsidRPr="00414DF9" w:rsidRDefault="006B45C0" w:rsidP="00291632">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362676" w14:textId="77777777" w:rsidR="006B45C0" w:rsidRPr="00414DF9" w:rsidRDefault="006B45C0" w:rsidP="00291632">
                  <w:pPr>
                    <w:pStyle w:val="TAC"/>
                  </w:pPr>
                  <w:r w:rsidRPr="00414DF9">
                    <w:t>4</w:t>
                  </w:r>
                </w:p>
              </w:tc>
            </w:tr>
          </w:tbl>
          <w:p w14:paraId="4F3D6133" w14:textId="77777777" w:rsidR="006B45C0" w:rsidRPr="00414DF9" w:rsidRDefault="006B45C0" w:rsidP="00291632"/>
        </w:tc>
        <w:tc>
          <w:tcPr>
            <w:tcW w:w="709" w:type="dxa"/>
          </w:tcPr>
          <w:p w14:paraId="00C6C1F7" w14:textId="77777777" w:rsidR="006B45C0" w:rsidRPr="00414DF9" w:rsidRDefault="006B45C0" w:rsidP="00291632">
            <w:pPr>
              <w:pStyle w:val="TAL"/>
              <w:jc w:val="center"/>
              <w:rPr>
                <w:rFonts w:cs="Arial"/>
                <w:szCs w:val="18"/>
              </w:rPr>
            </w:pPr>
            <w:r w:rsidRPr="00414DF9">
              <w:t>Band</w:t>
            </w:r>
          </w:p>
        </w:tc>
        <w:tc>
          <w:tcPr>
            <w:tcW w:w="567" w:type="dxa"/>
          </w:tcPr>
          <w:p w14:paraId="640BCB70" w14:textId="77777777" w:rsidR="006B45C0" w:rsidRPr="00414DF9" w:rsidRDefault="006B45C0" w:rsidP="00291632">
            <w:pPr>
              <w:pStyle w:val="TAL"/>
              <w:jc w:val="center"/>
              <w:rPr>
                <w:rFonts w:cs="Arial"/>
                <w:szCs w:val="18"/>
              </w:rPr>
            </w:pPr>
            <w:r w:rsidRPr="00414DF9">
              <w:t>No</w:t>
            </w:r>
          </w:p>
        </w:tc>
        <w:tc>
          <w:tcPr>
            <w:tcW w:w="709" w:type="dxa"/>
          </w:tcPr>
          <w:p w14:paraId="3388760F" w14:textId="77777777" w:rsidR="006B45C0" w:rsidRPr="00414DF9" w:rsidRDefault="006B45C0" w:rsidP="00291632">
            <w:pPr>
              <w:pStyle w:val="TAL"/>
              <w:jc w:val="center"/>
              <w:rPr>
                <w:rFonts w:cs="Arial"/>
                <w:szCs w:val="18"/>
              </w:rPr>
            </w:pPr>
            <w:r w:rsidRPr="00414DF9">
              <w:rPr>
                <w:bCs/>
                <w:iCs/>
              </w:rPr>
              <w:t>N/A</w:t>
            </w:r>
          </w:p>
        </w:tc>
        <w:tc>
          <w:tcPr>
            <w:tcW w:w="728" w:type="dxa"/>
          </w:tcPr>
          <w:p w14:paraId="1525F1BF" w14:textId="77777777" w:rsidR="006B45C0" w:rsidRPr="00414DF9" w:rsidRDefault="006B45C0" w:rsidP="00291632">
            <w:pPr>
              <w:pStyle w:val="TAL"/>
              <w:jc w:val="center"/>
            </w:pPr>
            <w:r w:rsidRPr="00414DF9">
              <w:t>FR2 only</w:t>
            </w:r>
          </w:p>
        </w:tc>
      </w:tr>
      <w:tr w:rsidR="006B45C0" w:rsidRPr="00414DF9" w14:paraId="44B122B0" w14:textId="77777777" w:rsidTr="00291632">
        <w:trPr>
          <w:cantSplit/>
          <w:tblHeader/>
        </w:trPr>
        <w:tc>
          <w:tcPr>
            <w:tcW w:w="6917" w:type="dxa"/>
          </w:tcPr>
          <w:p w14:paraId="0A10BC12" w14:textId="77777777" w:rsidR="006B45C0" w:rsidRPr="00414DF9" w:rsidRDefault="006B45C0" w:rsidP="00291632">
            <w:pPr>
              <w:pStyle w:val="TAL"/>
              <w:rPr>
                <w:b/>
                <w:i/>
              </w:rPr>
            </w:pPr>
            <w:r w:rsidRPr="00414DF9">
              <w:rPr>
                <w:b/>
                <w:i/>
              </w:rPr>
              <w:t>uplinkPreCompensation-r17</w:t>
            </w:r>
          </w:p>
          <w:p w14:paraId="3F0BB11E" w14:textId="77777777" w:rsidR="006B45C0" w:rsidRPr="00414DF9" w:rsidRDefault="006B45C0" w:rsidP="00291632">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3E9696A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321F4F54"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763313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76278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6FD78F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3BB888A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315F52B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0F4635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A92B6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595FD1B7" w14:textId="77777777" w:rsidR="006B45C0" w:rsidRPr="00414DF9" w:rsidRDefault="006B45C0" w:rsidP="00291632">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4BFD3903" w14:textId="77777777" w:rsidR="006B45C0" w:rsidRPr="00414DF9" w:rsidRDefault="006B45C0" w:rsidP="00291632">
            <w:pPr>
              <w:pStyle w:val="TAL"/>
              <w:jc w:val="center"/>
            </w:pPr>
            <w:r w:rsidRPr="00414DF9">
              <w:rPr>
                <w:bCs/>
                <w:iCs/>
              </w:rPr>
              <w:t>Band</w:t>
            </w:r>
          </w:p>
        </w:tc>
        <w:tc>
          <w:tcPr>
            <w:tcW w:w="567" w:type="dxa"/>
          </w:tcPr>
          <w:p w14:paraId="4C8118A2" w14:textId="77777777" w:rsidR="006B45C0" w:rsidRPr="00414DF9" w:rsidRDefault="006B45C0" w:rsidP="00291632">
            <w:pPr>
              <w:pStyle w:val="TAL"/>
              <w:jc w:val="center"/>
            </w:pPr>
            <w:r w:rsidRPr="00414DF9">
              <w:rPr>
                <w:bCs/>
                <w:iCs/>
              </w:rPr>
              <w:t>CY</w:t>
            </w:r>
          </w:p>
        </w:tc>
        <w:tc>
          <w:tcPr>
            <w:tcW w:w="709" w:type="dxa"/>
          </w:tcPr>
          <w:p w14:paraId="0F9AD1F3" w14:textId="77777777" w:rsidR="006B45C0" w:rsidRPr="00414DF9" w:rsidRDefault="006B45C0" w:rsidP="00291632">
            <w:pPr>
              <w:pStyle w:val="TAL"/>
              <w:jc w:val="center"/>
              <w:rPr>
                <w:bCs/>
                <w:iCs/>
              </w:rPr>
            </w:pPr>
            <w:r w:rsidRPr="00414DF9">
              <w:rPr>
                <w:bCs/>
                <w:iCs/>
              </w:rPr>
              <w:t>N/A</w:t>
            </w:r>
          </w:p>
        </w:tc>
        <w:tc>
          <w:tcPr>
            <w:tcW w:w="728" w:type="dxa"/>
          </w:tcPr>
          <w:p w14:paraId="41751B9D" w14:textId="77777777" w:rsidR="006B45C0" w:rsidRPr="00414DF9" w:rsidRDefault="006B45C0" w:rsidP="00291632">
            <w:pPr>
              <w:pStyle w:val="TAL"/>
              <w:jc w:val="center"/>
            </w:pPr>
            <w:r w:rsidRPr="00414DF9">
              <w:rPr>
                <w:bCs/>
                <w:iCs/>
              </w:rPr>
              <w:t>N/A</w:t>
            </w:r>
          </w:p>
        </w:tc>
      </w:tr>
      <w:tr w:rsidR="006B45C0" w:rsidRPr="00414DF9" w14:paraId="5F785850" w14:textId="77777777" w:rsidTr="00291632">
        <w:trPr>
          <w:cantSplit/>
          <w:tblHeader/>
        </w:trPr>
        <w:tc>
          <w:tcPr>
            <w:tcW w:w="6917" w:type="dxa"/>
          </w:tcPr>
          <w:p w14:paraId="5A8C8CCF" w14:textId="77777777" w:rsidR="006B45C0" w:rsidRPr="00414DF9" w:rsidRDefault="006B45C0" w:rsidP="00291632">
            <w:pPr>
              <w:pStyle w:val="TAL"/>
              <w:rPr>
                <w:b/>
                <w:i/>
              </w:rPr>
            </w:pPr>
            <w:r w:rsidRPr="00414DF9">
              <w:rPr>
                <w:b/>
                <w:i/>
              </w:rPr>
              <w:t>uplink-TA-Reporting-r17</w:t>
            </w:r>
          </w:p>
          <w:p w14:paraId="5D02B6FE" w14:textId="77777777" w:rsidR="006B45C0" w:rsidRPr="00414DF9" w:rsidRDefault="006B45C0" w:rsidP="00291632">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4C33074A" w14:textId="77777777" w:rsidR="006B45C0" w:rsidRPr="00414DF9" w:rsidRDefault="006B45C0" w:rsidP="00291632">
            <w:pPr>
              <w:pStyle w:val="TAL"/>
              <w:jc w:val="center"/>
            </w:pPr>
            <w:r w:rsidRPr="00414DF9">
              <w:rPr>
                <w:bCs/>
                <w:iCs/>
              </w:rPr>
              <w:t>Band</w:t>
            </w:r>
          </w:p>
        </w:tc>
        <w:tc>
          <w:tcPr>
            <w:tcW w:w="567" w:type="dxa"/>
          </w:tcPr>
          <w:p w14:paraId="5CAB73A1" w14:textId="77777777" w:rsidR="006B45C0" w:rsidRPr="00414DF9" w:rsidRDefault="006B45C0" w:rsidP="00291632">
            <w:pPr>
              <w:pStyle w:val="TAL"/>
              <w:jc w:val="center"/>
            </w:pPr>
            <w:r w:rsidRPr="00414DF9">
              <w:rPr>
                <w:bCs/>
                <w:iCs/>
              </w:rPr>
              <w:t>No</w:t>
            </w:r>
          </w:p>
        </w:tc>
        <w:tc>
          <w:tcPr>
            <w:tcW w:w="709" w:type="dxa"/>
          </w:tcPr>
          <w:p w14:paraId="387FC7D9" w14:textId="77777777" w:rsidR="006B45C0" w:rsidRPr="00414DF9" w:rsidRDefault="006B45C0" w:rsidP="00291632">
            <w:pPr>
              <w:pStyle w:val="TAL"/>
              <w:jc w:val="center"/>
              <w:rPr>
                <w:bCs/>
                <w:iCs/>
              </w:rPr>
            </w:pPr>
            <w:r w:rsidRPr="00414DF9">
              <w:rPr>
                <w:bCs/>
                <w:iCs/>
              </w:rPr>
              <w:t>N/A</w:t>
            </w:r>
          </w:p>
        </w:tc>
        <w:tc>
          <w:tcPr>
            <w:tcW w:w="728" w:type="dxa"/>
          </w:tcPr>
          <w:p w14:paraId="192299F0" w14:textId="77777777" w:rsidR="006B45C0" w:rsidRPr="00414DF9" w:rsidRDefault="006B45C0" w:rsidP="00291632">
            <w:pPr>
              <w:pStyle w:val="TAL"/>
              <w:jc w:val="center"/>
            </w:pPr>
            <w:r w:rsidRPr="00414DF9">
              <w:rPr>
                <w:bCs/>
                <w:iCs/>
              </w:rPr>
              <w:t>N/A</w:t>
            </w:r>
          </w:p>
        </w:tc>
      </w:tr>
    </w:tbl>
    <w:p w14:paraId="26E0E3E2" w14:textId="77777777" w:rsidR="006B45C0" w:rsidRPr="00414DF9" w:rsidRDefault="006B45C0" w:rsidP="006B45C0"/>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57E50" w14:textId="77777777" w:rsidR="004C00DB" w:rsidRPr="00D04EF0" w:rsidRDefault="004C00DB">
      <w:pPr>
        <w:spacing w:after="0"/>
      </w:pPr>
      <w:r w:rsidRPr="00D04EF0">
        <w:separator/>
      </w:r>
    </w:p>
  </w:endnote>
  <w:endnote w:type="continuationSeparator" w:id="0">
    <w:p w14:paraId="3E3CFE91" w14:textId="77777777" w:rsidR="004C00DB" w:rsidRPr="00D04EF0" w:rsidRDefault="004C00DB">
      <w:pPr>
        <w:spacing w:after="0"/>
      </w:pPr>
      <w:r w:rsidRPr="00D04EF0">
        <w:continuationSeparator/>
      </w:r>
    </w:p>
  </w:endnote>
  <w:endnote w:type="continuationNotice" w:id="1">
    <w:p w14:paraId="7CF58F72" w14:textId="77777777" w:rsidR="004C00DB" w:rsidRPr="00D04EF0" w:rsidRDefault="004C0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5AA92" w14:textId="77777777" w:rsidR="004C00DB" w:rsidRPr="00D04EF0" w:rsidRDefault="004C00DB">
      <w:pPr>
        <w:spacing w:after="0"/>
      </w:pPr>
      <w:r w:rsidRPr="00D04EF0">
        <w:separator/>
      </w:r>
    </w:p>
  </w:footnote>
  <w:footnote w:type="continuationSeparator" w:id="0">
    <w:p w14:paraId="1CD3D6BE" w14:textId="77777777" w:rsidR="004C00DB" w:rsidRPr="00D04EF0" w:rsidRDefault="004C00DB">
      <w:pPr>
        <w:spacing w:after="0"/>
      </w:pPr>
      <w:r w:rsidRPr="00D04EF0">
        <w:continuationSeparator/>
      </w:r>
    </w:p>
  </w:footnote>
  <w:footnote w:type="continuationNotice" w:id="1">
    <w:p w14:paraId="489A4EE7" w14:textId="77777777" w:rsidR="004C00DB" w:rsidRPr="00D04EF0" w:rsidRDefault="004C0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文本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8">
    <w:name w:val="Body Text First Indent 2"/>
    <w:basedOn w:val="affb"/>
    <w:link w:val="29"/>
    <w:locked/>
    <w:rsid w:val="006B45C0"/>
    <w:pPr>
      <w:spacing w:after="180"/>
      <w:ind w:left="360" w:firstLine="360"/>
    </w:pPr>
  </w:style>
  <w:style w:type="character" w:customStyle="1" w:styleId="29">
    <w:name w:val="正文文本首行缩进 2 字符"/>
    <w:basedOn w:val="affc"/>
    <w:link w:val="28"/>
    <w:rsid w:val="006B45C0"/>
    <w:rPr>
      <w:rFonts w:eastAsia="Times New Roman"/>
      <w:lang w:val="en-GB" w:eastAsia="ja-JP"/>
    </w:rPr>
  </w:style>
  <w:style w:type="paragraph" w:styleId="2a">
    <w:name w:val="Body Text Indent 2"/>
    <w:basedOn w:val="a"/>
    <w:link w:val="2b"/>
    <w:locked/>
    <w:rsid w:val="006B45C0"/>
    <w:pPr>
      <w:spacing w:after="120" w:line="480" w:lineRule="auto"/>
      <w:ind w:left="283"/>
    </w:pPr>
  </w:style>
  <w:style w:type="character" w:customStyle="1" w:styleId="2b">
    <w:name w:val="正文文本缩进 2 字符"/>
    <w:basedOn w:val="a0"/>
    <w:link w:val="2a"/>
    <w:rsid w:val="006B45C0"/>
    <w:rPr>
      <w:rFonts w:eastAsia="Times New Roman"/>
      <w:lang w:val="en-GB" w:eastAsia="ja-JP"/>
    </w:rPr>
  </w:style>
  <w:style w:type="paragraph" w:styleId="36">
    <w:name w:val="Body Text Indent 3"/>
    <w:basedOn w:val="a"/>
    <w:link w:val="37"/>
    <w:locked/>
    <w:rsid w:val="006B45C0"/>
    <w:pPr>
      <w:spacing w:after="120"/>
      <w:ind w:left="283"/>
    </w:pPr>
    <w:rPr>
      <w:sz w:val="16"/>
      <w:szCs w:val="16"/>
    </w:rPr>
  </w:style>
  <w:style w:type="character" w:customStyle="1" w:styleId="37">
    <w:name w:val="正文文本缩进 3 字符"/>
    <w:basedOn w:val="a0"/>
    <w:link w:val="36"/>
    <w:rsid w:val="006B45C0"/>
    <w:rPr>
      <w:rFonts w:eastAsia="Times New Roman"/>
      <w:sz w:val="16"/>
      <w:szCs w:val="16"/>
      <w:lang w:val="en-GB" w:eastAsia="ja-JP"/>
    </w:rPr>
  </w:style>
  <w:style w:type="paragraph" w:styleId="affd">
    <w:name w:val="Closing"/>
    <w:basedOn w:val="a"/>
    <w:link w:val="affe"/>
    <w:locked/>
    <w:rsid w:val="006B45C0"/>
    <w:pPr>
      <w:spacing w:after="0"/>
      <w:ind w:left="4252"/>
    </w:pPr>
  </w:style>
  <w:style w:type="character" w:customStyle="1" w:styleId="affe">
    <w:name w:val="结束语 字符"/>
    <w:basedOn w:val="a0"/>
    <w:link w:val="affd"/>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8">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f7">
    <w:name w:val="index heading"/>
    <w:basedOn w:val="a"/>
    <w:next w:val="11"/>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c">
    <w:name w:val="List Continue 2"/>
    <w:basedOn w:val="a"/>
    <w:locked/>
    <w:rsid w:val="006B45C0"/>
    <w:pPr>
      <w:spacing w:after="120"/>
      <w:ind w:left="566"/>
      <w:contextualSpacing/>
    </w:pPr>
  </w:style>
  <w:style w:type="paragraph" w:styleId="39">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locked/>
    <w:rsid w:val="006B45C0"/>
  </w:style>
  <w:style w:type="character" w:customStyle="1" w:styleId="affff6">
    <w:name w:val="称呼 字符"/>
    <w:basedOn w:val="a0"/>
    <w:link w:val="affff5"/>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A1CD0-74C5-4FB9-84C6-13355977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102</Pages>
  <Words>47633</Words>
  <Characters>271511</Characters>
  <Application>Microsoft Office Word</Application>
  <DocSecurity>0</DocSecurity>
  <Lines>2262</Lines>
  <Paragraphs>637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318507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248</cp:revision>
  <cp:lastPrinted>2017-05-08T10:55:00Z</cp:lastPrinted>
  <dcterms:created xsi:type="dcterms:W3CDTF">2024-02-21T02:01:00Z</dcterms:created>
  <dcterms:modified xsi:type="dcterms:W3CDTF">2025-03-28T03:55:00Z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